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72ff" w14:paraId="7a272ff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F96FAA">
        <w:rPr>
          <w:rFonts w:cs="Times New Roman" w:hAnsi="Times New Roman" w:ascii="Times New Roman"/>
          <w:sz w:val="24"/>
          <w:szCs w:val="24"/>
        </w:rPr>
        <w:t>312</w:t>
      </w:r>
      <w:r>
        <w:rPr>
          <w:rFonts w:cs="Times New Roman" w:hAnsi="Times New Roman" w:ascii="Times New Roman"/>
          <w:sz w:val="24"/>
          <w:szCs w:val="24"/>
        </w:rPr>
        <w:t>/2016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Tereziji Goreta kao stečajnom sucu, u stečajnom predmetu predlagatelja Financijska agencija RC Split, Podružnica Šibenik za otvaranje stečajnog postupka nad dužnikom </w:t>
      </w:r>
      <w:r w:rsidR="00F96FAA">
        <w:rPr>
          <w:rFonts w:cs="Times New Roman" w:hAnsi="Times New Roman" w:ascii="Times New Roman"/>
          <w:sz w:val="24"/>
          <w:szCs w:val="24"/>
        </w:rPr>
        <w:t xml:space="preserve">AGROMASLINARSTVO d.o.o. iz Drniša, Kralja </w:t>
      </w:r>
      <w:r w:rsidR="00584D83">
        <w:rPr>
          <w:rFonts w:cs="Times New Roman" w:hAnsi="Times New Roman" w:ascii="Times New Roman"/>
          <w:sz w:val="24"/>
          <w:szCs w:val="24"/>
        </w:rPr>
        <w:t>Z</w:t>
      </w:r>
      <w:r w:rsidR="00F96FAA">
        <w:rPr>
          <w:rFonts w:cs="Times New Roman" w:hAnsi="Times New Roman" w:ascii="Times New Roman"/>
          <w:sz w:val="24"/>
          <w:szCs w:val="24"/>
        </w:rPr>
        <w:t xml:space="preserve">vonimira 25, OIB: 03552213664, </w:t>
      </w:r>
      <w:r>
        <w:rPr>
          <w:rFonts w:cs="Times New Roman" w:hAnsi="Times New Roman" w:ascii="Times New Roman"/>
          <w:sz w:val="24"/>
          <w:szCs w:val="24"/>
        </w:rPr>
        <w:t xml:space="preserve">dana 26. srpnja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da se provode stečajni postupak nad dužnikom </w:t>
      </w:r>
      <w:r w:rsidR="00584D83">
        <w:rPr>
          <w:rFonts w:cs="Times New Roman" w:hAnsi="Times New Roman" w:ascii="Times New Roman"/>
          <w:sz w:val="24"/>
          <w:szCs w:val="24"/>
        </w:rPr>
        <w:t>AGROMASLINARSTVO d.o.o. iz Drniša, Kralja Zvonimira 25, OIB: 03552213664,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584D83">
        <w:rPr>
          <w:rFonts w:cs="Times New Roman" w:hAnsi="Times New Roman" w:ascii="Times New Roman"/>
          <w:sz w:val="24"/>
          <w:szCs w:val="24"/>
        </w:rPr>
        <w:t>312</w:t>
      </w:r>
      <w:r>
        <w:rPr>
          <w:rFonts w:cs="Times New Roman" w:hAnsi="Times New Roman" w:ascii="Times New Roman"/>
          <w:sz w:val="24"/>
          <w:szCs w:val="24"/>
        </w:rPr>
        <w:t xml:space="preserve">-2016 iznos od </w:t>
      </w:r>
      <w:r w:rsidR="00584D83">
        <w:rPr>
          <w:rFonts w:cs="Times New Roman" w:hAnsi="Times New Roman" w:ascii="Times New Roman"/>
          <w:sz w:val="24"/>
          <w:szCs w:val="24"/>
        </w:rPr>
        <w:t>108.100.00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584D83">
        <w:rPr>
          <w:rFonts w:cs="Times New Roman" w:hAnsi="Times New Roman" w:ascii="Times New Roman"/>
          <w:sz w:val="24"/>
          <w:szCs w:val="24"/>
        </w:rPr>
        <w:t>AGROMASLINARSTVO d.o.o. iz Drniša, Kralja Zvonimira 25, OIB: 03552213664.</w:t>
      </w:r>
    </w:p>
    <w:p w:rsidRDefault="00584D83" w:rsidP="00792FFE" w:rsidR="00584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4D83" w:rsidP="00792FFE" w:rsidR="00584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je podnio ovom sudu dana </w:t>
      </w:r>
      <w:r w:rsidR="00584D83">
        <w:rPr>
          <w:rFonts w:cs="Times New Roman" w:hAnsi="Times New Roman" w:ascii="Times New Roman"/>
          <w:sz w:val="24"/>
          <w:szCs w:val="24"/>
        </w:rPr>
        <w:t>07. siječnja</w:t>
      </w:r>
      <w:r>
        <w:rPr>
          <w:rFonts w:cs="Times New Roman" w:hAnsi="Times New Roman" w:ascii="Times New Roman"/>
          <w:sz w:val="24"/>
          <w:szCs w:val="24"/>
        </w:rPr>
        <w:t xml:space="preserve"> 2016.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od dana 1</w:t>
      </w:r>
      <w:r w:rsidR="00584D83">
        <w:rPr>
          <w:rFonts w:cs="Times New Roman" w:hAnsi="Times New Roman" w:ascii="Times New Roman"/>
          <w:sz w:val="24"/>
          <w:szCs w:val="24"/>
        </w:rPr>
        <w:t>2. veljače</w:t>
      </w:r>
      <w:r>
        <w:rPr>
          <w:rFonts w:cs="Times New Roman" w:hAnsi="Times New Roman" w:ascii="Times New Roman"/>
          <w:sz w:val="24"/>
          <w:szCs w:val="24"/>
        </w:rPr>
        <w:t xml:space="preserve"> 2016.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584D83"/>
    <w:rsid w:val="00792FFE"/>
    <w:rsid w:val="00AF502E"/>
    <w:rsid w:val="00B25F72"/>
    <w:rsid w:val="00F96FAA"/>
    <w:rsid w:val="00FD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D3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C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C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C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C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D3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C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C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C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C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28.10.16.</izvorni_sadrzaj>
    <derivirana_varijabla naziv="DomainObject.Predmet.PrimjedbaSuca_1">- uvid 28.10.16.</derivirana_varijabla>
  </DomainObject.Predmet.PrimjedbaSuca>
  <DomainObject.Predmet.ProtustrankaFormated>
    <izvorni_sadrzaj>  AGROMASLINARSTVO d.o.o. za poljoprivredu i uzgoj maslina zastupanog po punomoćniku Ringo Špaleta</izvorni_sadrzaj>
    <derivirana_varijabla naziv="DomainObject.Predmet.ProtustrankaFormated_1">  AGROMASLINARSTVO d.o.o. za poljoprivredu i uzgoj maslina zastupanog po punomoćniku Ringo Špaleta</derivirana_varijabla>
  </DomainObject.Predmet.ProtustrankaFormated>
  <DomainObject.Predmet.ProtustrankaFormatedOIB>
    <izvorni_sadrzaj>  AGROMASLINARSTVO d.o.o. za poljoprivredu i uzgoj maslina, OIB 03552213664 zastupanog po punomoćniku Ringo Špaleta</izvorni_sadrzaj>
    <derivirana_varijabla naziv="DomainObject.Predmet.ProtustrankaFormatedOIB_1">  AGROMASLINARSTVO d.o.o. za poljoprivredu i uzgoj maslina, OIB 03552213664 zastupanog po punomoćniku Ringo Špaleta</derivirana_varijabla>
  </DomainObject.Predmet.ProtustrankaFormatedOIB>
  <DomainObject.Predmet.ProtustrankaFormatedWithAdress>
    <izvorni_sadrzaj> AGROMASLINARSTVO d.o.o. za poljoprivredu i uzgoj maslina, Kralja Zvonimira 25, 22320 Drniš zastupanog po punomoćniku Ringo Špaleta</izvorni_sadrzaj>
    <derivirana_varijabla naziv="DomainObject.Predmet.ProtustrankaFormatedWithAdress_1"> AGROMASLINARSTVO d.o.o. za poljoprivredu i uzgoj maslina, Kralja Zvonimira 25, 22320 Drniš zastupanog po punomoćniku Ringo Špaleta</derivirana_varijabla>
  </DomainObject.Predmet.ProtustrankaFormatedWithAdress>
  <DomainObject.Predmet.ProtustrankaFormatedWithAdressOIB>
    <izvorni_sadrzaj> AGROMASLINARSTVO d.o.o. za poljoprivredu i uzgoj maslina, OIB 03552213664, Kralja Zvonimira 25, 22320 Drniš zastupanog po punomoćniku Ringo Špaleta</izvorni_sadrzaj>
    <derivirana_varijabla naziv="DomainObject.Predmet.ProtustrankaFormatedWithAdressOIB_1"> AGROMASLINARSTVO d.o.o. za poljoprivredu i uzgoj maslina, OIB 03552213664, Kralja Zvonimira 25, 22320 Drniš zastupanog po punomoćniku Ringo Špaleta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 zastupanog po punomoćniku Ringo Špaleta</item>
    </izvorni_sadrzaj>
    <derivirana_varijabla naziv="DomainObject.Predmet.ProtuStrankaListFormated_1">
      <item>AGROMASLINARSTVO d.o.o. za poljoprivredu i uzgoj maslina zastupanog po punomoćniku Ringo Špaleta</item>
    </derivirana_varijabla>
  </DomainObject.Predmet.ProtuStrankaListFormated>
  <DomainObject.Predmet.ProtuStrankaListFormatedOIB>
    <izvorni_sadrzaj>
      <item>AGROMASLINARSTVO d.o.o. za poljoprivredu i uzgoj maslina, OIB 03552213664 zastupanog po punomoćniku Ringo Špaleta</item>
    </izvorni_sadrzaj>
    <derivirana_varijabla naziv="DomainObject.Predmet.ProtuStrankaListFormatedOIB_1">
      <item>AGROMASLINARSTVO d.o.o. za poljoprivredu i uzgoj maslina, OIB 03552213664 zastupanog po punomoćniku Ringo Špaleta</item>
    </derivirana_varijabla>
  </DomainObject.Predmet.ProtuStrankaListFormatedOIB>
  <DomainObject.Predmet.ProtuStrankaListFormatedWithAdress>
    <izvorni_sadrzaj>
      <item>AGROMASLINARSTVO d.o.o. za poljoprivredu i uzgoj maslina, Kralja Zvonimira 25, 22320 Drniš zastupanog po punomoćniku Ringo Špaleta</item>
    </izvorni_sadrzaj>
    <derivirana_varijabla naziv="DomainObject.Predmet.ProtuStrankaListFormatedWithAdress_1">
      <item>AGROMASLINARSTVO d.o.o. za poljoprivredu i uzgoj maslina, Kralja Zvonimira 25, 22320 Drniš zastupanog po punomoćniku Ringo Špaleta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 zastupanog po punomoćniku Ringo Špaleta</item>
    </izvorni_sadrzaj>
    <derivirana_varijabla naziv="DomainObject.Predmet.ProtuStrankaListFormatedWithAdressOIB_1">
      <item>AGROMASLINARSTVO d.o.o. za poljoprivredu i uzgoj maslina, OIB 03552213664, Kralja Zvonimira 25, 22320 Drniš zastupanog po punomoćniku Ringo Špaleta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>
      <item>Ringo Špaleta punomoćnik sudionika u postupku AGROMASLINARSTVO d.o.o. za poljoprivredu i uzgoj maslina</item>
    </izvorni_sadrzaj>
    <derivirana_varijabla naziv="DomainObject.Predmet.OstaliListFormated_1">
      <item>Ringo Špaleta punomoćnik sudionika u postupku AGROMASLINARSTVO d.o.o. za poljoprivredu i uzgoj maslina</item>
    </derivirana_varijabla>
  </DomainObject.Predmet.OstaliListFormated>
  <DomainObject.Predmet.OstaliListFormatedOIB>
    <izvorni_sadrzaj>
      <item>Ringo Špaleta, OIB 02266981620 punomoćnik sudionika u postupku AGROMASLINARSTVO d.o.o. za poljoprivredu i uzgoj maslina</item>
    </izvorni_sadrzaj>
    <derivirana_varijabla naziv="DomainObject.Predmet.OstaliListFormatedOIB_1">
      <item>Ringo Špaleta, OIB 02266981620 punomoćnik sudionika u postupku AGROMASLINARSTVO d.o.o. za poljoprivredu i uzgoj maslina</item>
    </derivirana_varijabla>
  </DomainObject.Predmet.OstaliListFormatedOIB>
  <DomainObject.Predmet.OstaliListFormatedWithAdress>
    <izvorni_sadrzaj>
      <item>Ringo Špaleta, Kralja Zvonimira 26, 22320 Drniš punomoćnik sudionika u postupku AGROMASLINARSTVO d.o.o. za poljoprivredu i uzgoj maslina</item>
    </izvorni_sadrzaj>
    <derivirana_varijabla naziv="DomainObject.Predmet.OstaliListFormatedWithAdress_1">
      <item>Ringo Špaleta, Kralja Zvonimira 26, 22320 Drniš punomoćnik sudionika u postupku AGROMASLINARSTVO d.o.o. za poljoprivredu i uzgoj maslina</item>
    </derivirana_varijabla>
  </DomainObject.Predmet.OstaliListFormatedWithAdress>
  <DomainObject.Predmet.OstaliListFormatedWithAdressOIB>
    <izvorni_sadrzaj>
      <item>Ringo Špaleta, OIB 02266981620, Kralja Zvonimira 26, 22320 Drniš punomoćnik sudionika u postupku AGROMASLINARSTVO d.o.o. za poljoprivredu i uzgoj maslina</item>
    </izvorni_sadrzaj>
    <derivirana_varijabla naziv="DomainObject.Predmet.OstaliListFormatedWithAdressOIB_1">
      <item>Ringo Špaleta, OIB 02266981620, Kralja Zvonimira 26, 22320 Drniš punomoćnik sudionika u postupku AGROMASLINARSTVO d.o.o. za poljoprivredu i uzgoj maslina</item>
    </derivirana_varijabla>
  </DomainObject.Predmet.OstaliListFormatedWithAdressOIB>
  <DomainObject.Predmet.OstaliListNazivFormated>
    <izvorni_sadrzaj>
      <item>Ringo Špaleta</item>
    </izvorni_sadrzaj>
    <derivirana_varijabla naziv="DomainObject.Predmet.OstaliListNazivFormated_1">
      <item>Ringo Špaleta</item>
    </derivirana_varijabla>
  </DomainObject.Predmet.OstaliListNazivFormated>
  <DomainObject.Predmet.OstaliListNazivFormatedOIB>
    <izvorni_sadrzaj>
      <item>Ringo Špaleta, OIB 02266981620</item>
    </izvorni_sadrzaj>
    <derivirana_varijabla naziv="DomainObject.Predmet.OstaliListNazivFormatedOIB_1">
      <item>Ringo Špaleta, OIB 02266981620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AGROMASLINARSTVO d.o.o. za poljoprivredu i uzgoj maslina</item>
      <item>FINA - Podružnica Šibenik</item>
      <item>Ringo Špaleta</item>
    </izvorni_sadrzaj>
    <derivirana_varijabla naziv="DomainObject.Predmet.SudioniciListNaziv_1">
      <item>AGROMASLINARSTVO d.o.o. za poljoprivredu i uzgoj maslina</item>
      <item>FINA - Podružnica Šibenik</item>
      <item>Ringo Špaleta</item>
    </derivirana_varijabla>
  </DomainObject.Predmet.SudioniciListNaziv>
  <DomainObject.Predmet.SudioniciListAdressOIB>
    <izvorni_sadrzaj>
      <item>AGROMASLINARSTVO d.o.o. za poljoprivredu i uzgoj maslina, OIB 03552213664, Kralja Zvonimira 25,22320 Drniš</item>
      <item>FINA - Podružnica Šibenik, OIB 85821130368, Perivoj Luje Maruna 1,22000 Šibenik</item>
      <item>Ringo Špaleta, OIB 02266981620, Kralja Zvonimira 26,22320 Drniš</item>
    </izvorni_sadrzaj>
    <derivirana_varijabla naziv="DomainObject.Predmet.SudioniciListAdressOIB_1">
      <item>AGROMASLINARSTVO d.o.o. za poljoprivredu i uzgoj maslina, OIB 03552213664, Kralja Zvonimira 25,22320 Drniš</item>
      <item>FINA - Podružnica Šibenik, OIB 85821130368, Perivoj Luje Maruna 1,22000 Šibenik</item>
      <item>Ringo Špaleta, OIB 02266981620, Kralja Zvonimira 26,22320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03552213664</item>
      <item>, OIB 85821130368</item>
      <item>, OIB 02266981620</item>
    </izvorni_sadrzaj>
    <derivirana_varijabla naziv="DomainObject.Predmet.SudioniciListNazivOIB_1">
      <item>, OIB 03552213664</item>
      <item>, OIB 85821130368</item>
      <item>, OIB 02266981620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1935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2018-07-26T11:08:00Z</dcterms:created>
  <dc:creator>Anita Hrabrov Petrić</dc:creator>
  <cp:lastModifiedBy>Anita Hrabrov Petrić</cp:lastModifiedBy>
  <cp:lastPrinted>2018-07-26T07:30:00Z</cp:lastPrinted>
  <dcterms:modified xmlns:xsi="http://www.w3.org/2001/XMLSchema-instance" xsi:type="dcterms:W3CDTF">2018-07-26T11:36:00Z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ST- 312-2016.docx)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