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8bdd" w14:paraId="8ad8bdd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B8004F">
        <w:rPr>
          <w:lang w:val="hr-HR"/>
        </w:rPr>
        <w:t>137</w:t>
      </w:r>
      <w:r w:rsidR="00AC61C2">
        <w:rPr>
          <w:lang w:val="hr-HR"/>
        </w:rPr>
        <w:t>7</w:t>
      </w:r>
      <w:r>
        <w:rPr>
          <w:lang w:val="hr-HR"/>
        </w:rPr>
        <w:t>/2016-2.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AC61C2" w:rsidRPr="00AC61C2">
        <w:rPr>
          <w:lang w:val="hr-HR"/>
        </w:rPr>
        <w:t>STREKON</w:t>
      </w:r>
      <w:r w:rsidR="00AC61C2">
        <w:rPr>
          <w:lang w:val="hr-HR"/>
        </w:rPr>
        <w:t xml:space="preserve"> </w:t>
      </w:r>
      <w:r>
        <w:rPr>
          <w:lang w:val="hr-HR"/>
        </w:rPr>
        <w:t>društv</w:t>
      </w:r>
      <w:r w:rsidR="00AC61C2">
        <w:rPr>
          <w:lang w:val="hr-HR"/>
        </w:rPr>
        <w:t xml:space="preserve">o s ograničenom odgovornošću za </w:t>
      </w:r>
      <w:r w:rsidR="00B8004F">
        <w:rPr>
          <w:lang w:val="hr-HR"/>
        </w:rPr>
        <w:t>trgovinu i usluge</w:t>
      </w:r>
      <w:r>
        <w:rPr>
          <w:lang w:val="hr-HR"/>
        </w:rPr>
        <w:t xml:space="preserve">, </w:t>
      </w:r>
      <w:r w:rsidR="00AC61C2">
        <w:rPr>
          <w:lang w:val="hr-HR"/>
        </w:rPr>
        <w:t>Stjepana Radića 8</w:t>
      </w:r>
      <w:r>
        <w:rPr>
          <w:lang w:val="hr-HR"/>
        </w:rPr>
        <w:t xml:space="preserve">, </w:t>
      </w:r>
      <w:r w:rsidR="00AC61C2">
        <w:rPr>
          <w:lang w:val="hr-HR"/>
        </w:rPr>
        <w:t>Virovitica</w:t>
      </w:r>
      <w:r>
        <w:rPr>
          <w:lang w:val="hr-HR"/>
        </w:rPr>
        <w:t xml:space="preserve">, MBS: </w:t>
      </w:r>
      <w:r w:rsidR="00AC61C2">
        <w:rPr>
          <w:lang w:val="hr-HR"/>
        </w:rPr>
        <w:t>080723078</w:t>
      </w:r>
      <w:r>
        <w:rPr>
          <w:lang w:val="hr-HR"/>
        </w:rPr>
        <w:t xml:space="preserve">, OIB: </w:t>
      </w:r>
      <w:r w:rsidR="00AC61C2">
        <w:rPr>
          <w:lang w:val="hr-HR"/>
        </w:rPr>
        <w:t>66040315358</w:t>
      </w:r>
      <w:r>
        <w:rPr>
          <w:lang w:val="hr-HR"/>
        </w:rPr>
        <w:t>, koji se vodi kod ovoga suda pod brojem St-</w:t>
      </w:r>
      <w:r w:rsidR="00B8004F">
        <w:rPr>
          <w:lang w:val="hr-HR"/>
        </w:rPr>
        <w:t>137</w:t>
      </w:r>
      <w:r w:rsidR="00AC61C2">
        <w:rPr>
          <w:lang w:val="hr-HR"/>
        </w:rPr>
        <w:t>7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B8004F">
        <w:rPr>
          <w:lang w:val="hr-HR"/>
        </w:rPr>
        <w:t>2</w:t>
      </w:r>
      <w:r w:rsidR="00AC61C2">
        <w:rPr>
          <w:lang w:val="hr-HR"/>
        </w:rPr>
        <w:t>7</w:t>
      </w:r>
      <w:r>
        <w:rPr>
          <w:lang w:val="hr-HR"/>
        </w:rPr>
        <w:t xml:space="preserve">. rujna 2015. dužnik u Očevidniku redoslijeda osnova za plaćanje ima evidentirane neizvršene osnove za plaćanje u ukupnom iznosu od </w:t>
      </w:r>
      <w:r w:rsidR="00AC61C2">
        <w:rPr>
          <w:lang w:val="hr-HR"/>
        </w:rPr>
        <w:t>32</w:t>
      </w:r>
      <w:r>
        <w:rPr>
          <w:lang w:val="hr-HR"/>
        </w:rPr>
        <w:t>.</w:t>
      </w:r>
      <w:r w:rsidR="00AC61C2">
        <w:rPr>
          <w:lang w:val="hr-HR"/>
        </w:rPr>
        <w:t>472</w:t>
      </w:r>
      <w:r>
        <w:rPr>
          <w:lang w:val="hr-HR"/>
        </w:rPr>
        <w:t>,</w:t>
      </w:r>
      <w:r w:rsidR="00AC61C2">
        <w:rPr>
          <w:lang w:val="hr-HR"/>
        </w:rPr>
        <w:t>65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AC61C2">
        <w:rPr>
          <w:lang w:val="hr-HR"/>
        </w:rPr>
        <w:t xml:space="preserve">Nataša Marković, </w:t>
      </w:r>
      <w:r>
        <w:rPr>
          <w:lang w:val="hr-HR"/>
        </w:rPr>
        <w:t xml:space="preserve">iz </w:t>
      </w:r>
      <w:r w:rsidR="00AC61C2">
        <w:rPr>
          <w:lang w:val="hr-HR"/>
        </w:rPr>
        <w:t>Virovitice, Pejačevićeva ulica 46</w:t>
      </w:r>
      <w:r>
        <w:rPr>
          <w:lang w:val="hr-HR"/>
        </w:rPr>
        <w:t xml:space="preserve">, OIB: </w:t>
      </w:r>
      <w:r w:rsidR="00AC61C2">
        <w:rPr>
          <w:lang w:val="hr-HR"/>
        </w:rPr>
        <w:t>89605365841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>U Bjelovaru, 06. listopada 2016.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p w:rsidRDefault="00FA200B" w:rsidP="00FA200B" w:rsidR="00FA200B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I. DNA: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zakonskom zastupniku  putem </w:t>
      </w:r>
      <w:r w:rsidR="00AC61C2">
        <w:rPr>
          <w:lang w:val="hr-HR"/>
        </w:rPr>
        <w:t xml:space="preserve">pošte i </w:t>
      </w:r>
      <w:r>
        <w:rPr>
          <w:lang w:val="hr-HR"/>
        </w:rPr>
        <w:t xml:space="preserve">e-Oglasne ploče suda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II. Kal. 45 dana</w:t>
      </w:r>
    </w:p>
    <w:p w:rsidRDefault="00FA200B" w:rsidP="00AB44F1" w:rsidR="000E2229" w:rsidRPr="00FA200B">
      <w:pPr>
        <w:rPr>
          <w:lang w:val="hr-HR"/>
        </w:rPr>
      </w:pPr>
      <w:r>
        <w:rPr>
          <w:lang w:val="hr-HR"/>
        </w:rPr>
        <w:t>Bjelovar, 06.10.2016.g.</w:t>
      </w:r>
    </w:p>
    <w:sectPr w:rsidR="000E2229" w:rsidRP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6A6" w:rsidR="00DD76A6">
      <w:r>
        <w:separator/>
      </w:r>
    </w:p>
  </w:endnote>
  <w:endnote w:id="0" w:type="continuationSeparator">
    <w:p w:rsidRDefault="00DD76A6" w:rsidR="00DD7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6A6" w:rsidR="00DD76A6">
      <w:r>
        <w:separator/>
      </w:r>
    </w:p>
  </w:footnote>
  <w:footnote w:id="0" w:type="continuationSeparator">
    <w:p w:rsidRDefault="00DD76A6" w:rsidR="00DD7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7D5F"/>
    <w:rsid w:val="004525DA"/>
    <w:rsid w:val="00460492"/>
    <w:rsid w:val="004629E7"/>
    <w:rsid w:val="00462D2F"/>
    <w:rsid w:val="0048064D"/>
    <w:rsid w:val="00483BCB"/>
    <w:rsid w:val="0048413D"/>
    <w:rsid w:val="00484FF1"/>
    <w:rsid w:val="004B2C5E"/>
    <w:rsid w:val="004B4CF1"/>
    <w:rsid w:val="004B7E8E"/>
    <w:rsid w:val="004C23D2"/>
    <w:rsid w:val="004C3744"/>
    <w:rsid w:val="004C7937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B5B38"/>
    <w:rsid w:val="006C5BBD"/>
    <w:rsid w:val="006E7557"/>
    <w:rsid w:val="006F0325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A1232"/>
    <w:rsid w:val="00AB4255"/>
    <w:rsid w:val="00AB44F1"/>
    <w:rsid w:val="00AB5FE6"/>
    <w:rsid w:val="00AC61C2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CF4A9B"/>
    <w:rsid w:val="00D22A7E"/>
    <w:rsid w:val="00D263EF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D76A6"/>
    <w:rsid w:val="00DF6806"/>
    <w:rsid w:val="00E0278D"/>
    <w:rsid w:val="00E03E18"/>
    <w:rsid w:val="00E07AF1"/>
    <w:rsid w:val="00E13739"/>
    <w:rsid w:val="00E27C24"/>
    <w:rsid w:val="00E8008F"/>
    <w:rsid w:val="00E97333"/>
    <w:rsid w:val="00EA01CB"/>
    <w:rsid w:val="00EA20A1"/>
    <w:rsid w:val="00EA3B64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07FA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6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3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3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3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3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6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3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3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3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3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St-1377/2016</izvorni_sadrzaj>
    <derivirana_varijabla naziv="DomainObject.Predmet.OznakaBroj_1">St-1377/2016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STREKON društvo s ograničenom odgovornošću za trgovinu i usluge zastupanog po punomoćniku Nataša Marković</izvorni_sadrzaj>
    <derivirana_varijabla naziv="DomainObject.Predmet.ProtustrankaFormated_1">  STREKON društvo s ograničenom odgovornošću za trgovinu i usluge zastupanog po punomoćniku Nataša Marković</derivirana_varijabla>
  </DomainObject.Predmet.ProtustrankaFormated>
  <DomainObject.Predmet.ProtustrankaFormatedOIB>
    <izvorni_sadrzaj>  STREKON društvo s ograničenom odgovornošću za trgovinu i usluge, OIB 66040315358 zastupanog po punomoćniku Nataša Marković</izvorni_sadrzaj>
    <derivirana_varijabla naziv="DomainObject.Predmet.ProtustrankaFormatedOIB_1">  STREKON društvo s ograničenom odgovornošću za trgovinu i usluge, OIB 66040315358 zastupanog po punomoćniku Nataša Marković</derivirana_varijabla>
  </DomainObject.Predmet.ProtustrankaFormatedOIB>
  <DomainObject.Predmet.ProtustrankaFormatedWithAdress>
    <izvorni_sadrzaj> STREKON društvo s ograničenom odgovornošću za trgovinu i usluge, Stjepana Radića 8, 33000 Virovitica zastupanog po punomoćniku Nataša Marković</izvorni_sadrzaj>
    <derivirana_varijabla naziv="DomainObject.Predmet.ProtustrankaFormatedWithAdress_1"> STREKON društvo s ograničenom odgovornošću za trgovinu i usluge, Stjepana Radića 8, 33000 Virovitica zastupanog po punomoćniku Nataša Marković</derivirana_varijabla>
  </DomainObject.Predmet.ProtustrankaFormatedWithAdress>
  <DomainObject.Predmet.ProtustrankaFormatedWithAdressOIB>
    <izvorni_sadrzaj> STREKON društvo s ograničenom odgovornošću za trgovinu i usluge, OIB 66040315358, Stjepana Radića 8, 33000 Virovitica zastupanog po punomoćniku Nataša Marković</izvorni_sadrzaj>
    <derivirana_varijabla naziv="DomainObject.Predmet.ProtustrankaFormatedWithAdressOIB_1"> STREKON društvo s ograničenom odgovornošću za trgovinu i usluge, OIB 66040315358, Stjepana Radića 8, 33000 Virovitica zastupanog po punomoćniku Nataša Marković</derivirana_varijabla>
  </DomainObject.Predmet.ProtustrankaFormatedWithAdressOIB>
  <DomainObject.Predmet.ProtustrankaWithAdress>
    <izvorni_sadrzaj>STREKON društvo s ograničenom odgovornošću za trgovinu i usluge Stjepana Radića 8, 33000 Virovitica</izvorni_sadrzaj>
    <derivirana_varijabla naziv="DomainObject.Predmet.ProtustrankaWithAdress_1">STREKON društvo s ograničenom odgovornošću za trgovinu i usluge Stjepana Radića 8, 33000 Virovitica</derivirana_varijabla>
  </DomainObject.Predmet.ProtustrankaWithAdress>
  <DomainObject.Predmet.ProtustrankaWithAdressOIB>
    <izvorni_sadrzaj>STREKON društvo s ograničenom odgovornošću za trgovinu i usluge, OIB 66040315358, Stjepana Radića 8, 33000 Virovitica</izvorni_sadrzaj>
    <derivirana_varijabla naziv="DomainObject.Predmet.ProtustrankaWithAdressOIB_1">STREKON društvo s ograničenom odgovornošću za trgovinu i usluge, OIB 66040315358, Stjepana Radića 8, 33000 Virovitica</derivirana_varijabla>
  </DomainObject.Predmet.ProtustrankaWithAdressOIB>
  <DomainObject.Predmet.ProtustrankaNazivFormated>
    <izvorni_sadrzaj>STREKON društvo s ograničenom odgovornošću za trgovinu i usluge</izvorni_sadrzaj>
    <derivirana_varijabla naziv="DomainObject.Predmet.ProtustrankaNazivFormated_1">STREKON društvo s ograničenom odgovornošću za trgovinu i usluge</derivirana_varijabla>
  </DomainObject.Predmet.ProtustrankaNazivFormated>
  <DomainObject.Predmet.ProtustrankaNazivFormatedOIB>
    <izvorni_sadrzaj>STREKON društvo s ograničenom odgovornošću za trgovinu i usluge, OIB 66040315358</izvorni_sadrzaj>
    <derivirana_varijabla naziv="DomainObject.Predmet.ProtustrankaNazivFormatedOIB_1">STREKON društvo s ograničenom odgovornošću za trgovinu i usluge, OIB 66040315358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STREKON društvo s ograničenom odgovornošću za trgovinu i usluge zastupanog po punomoćniku Nataša Marković</item>
    </izvorni_sadrzaj>
    <derivirana_varijabla naziv="DomainObject.Predmet.ProtuStrankaListFormated_1">
      <item>STREKON društvo s ograničenom odgovornošću za trgovinu i usluge zastupanog po punomoćniku Nataša Marković</item>
    </derivirana_varijabla>
  </DomainObject.Predmet.ProtuStrankaListFormated>
  <DomainObject.Predmet.ProtuStrankaListFormatedOIB>
    <izvorni_sadrzaj>
      <item>STREKON društvo s ograničenom odgovornošću za trgovinu i usluge, OIB 66040315358 zastupanog po punomoćniku Nataša Marković</item>
    </izvorni_sadrzaj>
    <derivirana_varijabla naziv="DomainObject.Predmet.ProtuStrankaListFormatedOIB_1">
      <item>STREKON društvo s ograničenom odgovornošću za trgovinu i usluge, OIB 66040315358 zastupanog po punomoćniku Nataša Marković</item>
    </derivirana_varijabla>
  </DomainObject.Predmet.ProtuStrankaListFormatedOIB>
  <DomainObject.Predmet.ProtuStrankaListFormatedWithAdress>
    <izvorni_sadrzaj>
      <item>STREKON društvo s ograničenom odgovornošću za trgovinu i usluge, Stjepana Radića 8, 33000 Virovitica zastupanog po punomoćniku Nataša Marković</item>
    </izvorni_sadrzaj>
    <derivirana_varijabla naziv="DomainObject.Predmet.ProtuStrankaListFormatedWithAdress_1">
      <item>STREKON društvo s ograničenom odgovornošću za trgovinu i usluge, Stjepana Radića 8, 33000 Virovitica zastupanog po punomoćniku Nataša Marković</item>
    </derivirana_varijabla>
  </DomainObject.Predmet.ProtuStrankaListFormatedWithAdress>
  <DomainObject.Predmet.ProtuStrankaListFormatedWithAdressOIB>
    <izvorni_sadrzaj>
      <item>STREKON društvo s ograničenom odgovornošću za trgovinu i usluge, OIB 66040315358, Stjepana Radića 8, 33000 Virovitica zastupanog po punomoćniku Nataša Marković</item>
    </izvorni_sadrzaj>
    <derivirana_varijabla naziv="DomainObject.Predmet.ProtuStrankaListFormatedWithAdressOIB_1">
      <item>STREKON društvo s ograničenom odgovornošću za trgovinu i usluge, OIB 66040315358, Stjepana Radića 8, 33000 Virovitica zastupanog po punomoćniku Nataša Marković</item>
    </derivirana_varijabla>
  </DomainObject.Predmet.ProtuStrankaListFormatedWithAdressOIB>
  <DomainObject.Predmet.ProtuStrankaListNazivFormated>
    <izvorni_sadrzaj>
      <item>STREKON društvo s ograničenom odgovornošću za trgovinu i usluge</item>
    </izvorni_sadrzaj>
    <derivirana_varijabla naziv="DomainObject.Predmet.ProtuStrankaListNazivFormated_1">
      <item>STREKON društvo s ograničenom odgovornošću za trgovinu i usluge</item>
    </derivirana_varijabla>
  </DomainObject.Predmet.ProtuStrankaListNazivFormated>
  <DomainObject.Predmet.ProtuStrankaListNazivFormatedOIB>
    <izvorni_sadrzaj>
      <item>STREKON društvo s ograničenom odgovornošću za trgovinu i usluge, OIB 66040315358</item>
    </izvorni_sadrzaj>
    <derivirana_varijabla naziv="DomainObject.Predmet.ProtuStrankaListNazivFormatedOIB_1">
      <item>STREKON društvo s ograničenom odgovornošću za trgovinu i usluge, OIB 66040315358</item>
    </derivirana_varijabla>
  </DomainObject.Predmet.ProtuStrankaListNazivFormatedOIB>
  <DomainObject.Predmet.OstaliListFormated>
    <izvorni_sadrzaj>
      <item>Nataša Marković punomoćnik sudionika u postupku STREKON društvo s ograničenom odgovornošću za trgovinu i usluge</item>
    </izvorni_sadrzaj>
    <derivirana_varijabla naziv="DomainObject.Predmet.OstaliListFormated_1">
      <item>Nataša Marković punomoćnik sudionika u postupku STREKON društvo s ograničenom odgovornošću za trgovinu i usluge</item>
    </derivirana_varijabla>
  </DomainObject.Predmet.OstaliListFormated>
  <DomainObject.Predmet.OstaliListFormatedOIB>
    <izvorni_sadrzaj>
      <item>Nataša Marković, OIB 89605365841 punomoćnik sudionika u postupku STREKON društvo s ograničenom odgovornošću za trgovinu i usluge</item>
    </izvorni_sadrzaj>
    <derivirana_varijabla naziv="DomainObject.Predmet.OstaliListFormatedOIB_1">
      <item>Nataša Marković, OIB 89605365841 punomoćnik sudionika u postupku STREKON društvo s ograničenom odgovornošću za trgovinu i usluge</item>
    </derivirana_varijabla>
  </DomainObject.Predmet.OstaliListFormatedOIB>
  <DomainObject.Predmet.OstaliListFormatedWithAdress>
    <izvorni_sadrzaj>
      <item>Nataša Marković, Pejačevićeva ulica 46, 33000 Virovitica punomoćnik sudionika u postupku STREKON društvo s ograničenom odgovornošću za trgovinu i usluge</item>
    </izvorni_sadrzaj>
    <derivirana_varijabla naziv="DomainObject.Predmet.OstaliListFormatedWithAdress_1">
      <item>Nataša Marković, Pejačevićeva ulica 46, 33000 Virovitica punomoćnik sudionika u postupku STREKON društvo s ograničenom odgovornošću za trgovinu i usluge</item>
    </derivirana_varijabla>
  </DomainObject.Predmet.OstaliListFormatedWithAdress>
  <DomainObject.Predmet.OstaliListFormatedWithAdressOIB>
    <izvorni_sadrzaj>
      <item>Nataša Marković, OIB 89605365841, Pejačevićeva ulica 46, 33000 Virovitica punomoćnik sudionika u postupku STREKON društvo s ograničenom odgovornošću za trgovinu i usluge</item>
    </izvorni_sadrzaj>
    <derivirana_varijabla naziv="DomainObject.Predmet.OstaliListFormatedWithAdressOIB_1">
      <item>Nataša Marković, OIB 89605365841, Pejačevićeva ulica 46, 33000 Virovitica punomoćnik sudionika u postupku STREKON društvo s ograničenom odgovornošću za trgovinu i usluge</item>
    </derivirana_varijabla>
  </DomainObject.Predmet.OstaliListFormatedWithAdressOIB>
  <DomainObject.Predmet.OstaliListNazivFormated>
    <izvorni_sadrzaj>
      <item>Nataša Marković</item>
    </izvorni_sadrzaj>
    <derivirana_varijabla naziv="DomainObject.Predmet.OstaliListNazivFormated_1">
      <item>Nataša Marković</item>
    </derivirana_varijabla>
  </DomainObject.Predmet.OstaliListNazivFormated>
  <DomainObject.Predmet.OstaliListNazivFormatedOIB>
    <izvorni_sadrzaj>
      <item>Nataša Marković, OIB 89605365841</item>
    </izvorni_sadrzaj>
    <derivirana_varijabla naziv="DomainObject.Predmet.OstaliListNazivFormatedOIB_1">
      <item>Nataša Marković, OIB 89605365841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STREKON društvo s ograničenom odgovornošću za trgovinu i usluge</izvorni_sadrzaj>
    <derivirana_varijabla naziv="DomainObject.Predmet.ProtustrankaIDrugi_1">STREKON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STREKON društvo s ograničenom odgovornošću za trgovinu i usluge, OIB 66040315358, Stjepana Radića 8, 33000 Virovitica</izvorni_sadrzaj>
    <derivirana_varijabla naziv="DomainObject.Predmet.ProtustrankaIDrugiAdressOIB_1">STREKON društvo s ograničenom odgovornošću za trgovinu i usluge, OIB 66040315358, Stjepana Radića 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STREKON društvo s ograničenom odgovornošću za trgovinu i usluge</item>
      <item>Nataša Marković</item>
    </izvorni_sadrzaj>
    <derivirana_varijabla naziv="DomainObject.Predmet.SudioniciListNaziv_1">
      <item>FINA, RC ZAGREB, Podružnica Bjelovar</item>
      <item>STREKON društvo s ograničenom odgovornošću za trgovinu i usluge</item>
      <item>Nataša Marković</item>
    </derivirana_varijabla>
  </DomainObject.Predmet.SudioniciListNaziv>
  <DomainObject.Predmet.SudioniciListAdressOIB>
    <izvorni_sadrzaj>
      <item>FINA, RC ZAGREB, Podružnica Bjelovar, OIB 85821130368, F. Supila 4,43000 Bjelovar</item>
      <item>STREKON društvo s ograničenom odgovornošću za trgovinu i usluge, OIB 66040315358, Stjepana Radića 8,33000 Virovitica</item>
      <item>Nataša Marković, OIB 89605365841, Pejačevićeva ulica 46,33000 Virovitica</item>
    </izvorni_sadrzaj>
    <derivirana_varijabla naziv="DomainObject.Predmet.SudioniciListAdressOIB_1">
      <item>FINA, RC ZAGREB, Podružnica Bjelovar, OIB 85821130368, F. Supila 4,43000 Bjelovar</item>
      <item>STREKON društvo s ograničenom odgovornošću za trgovinu i usluge, OIB 66040315358, Stjepana Radića 8,33000 Virovitica</item>
      <item>Nataša Marković, OIB 89605365841, Pejačevićeva ulica 46,33000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66040315358</item>
      <item>, OIB 89605365841</item>
    </izvorni_sadrzaj>
    <derivirana_varijabla naziv="DomainObject.Predmet.SudioniciListNazivOIB_1">
      <item>, OIB 85821130368</item>
      <item>, OIB 66040315358</item>
      <item>, OIB 89605365841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9DC10-BDE2-4ED7-B871-F3435B91B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2016-10-06T12:04:00Z</dcterms:created>
  <dc:creator>ssabljic</dc:creator>
  <cp:lastModifiedBy>Miroslav Lovreković</cp:lastModifiedBy>
  <cp:lastPrinted>2016-10-06T12:06:00Z</cp:lastPrinted>
  <dcterms:modified xmlns:xsi="http://www.w3.org/2001/XMLSchema-instance" xsi:type="dcterms:W3CDTF">2016-10-06T12:08:00Z</dcterms:modified>
  <cp:revision>8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