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78fc" w14:paraId="8cb78fc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802BA">
        <w:t>7367/2015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802BA">
        <w:t>31. svibnja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802BA">
        <w:t xml:space="preserve"> EKO SELO GRADUNJE j.d.o.o., Donje </w:t>
      </w:r>
      <w:proofErr w:type="spellStart"/>
      <w:r w:rsidR="007802BA">
        <w:t>Orešje</w:t>
      </w:r>
      <w:proofErr w:type="spellEnd"/>
      <w:r w:rsidR="007802BA">
        <w:t xml:space="preserve">, </w:t>
      </w:r>
      <w:proofErr w:type="spellStart"/>
      <w:r w:rsidR="007802BA">
        <w:t>Gradunje</w:t>
      </w:r>
      <w:proofErr w:type="spellEnd"/>
      <w:r w:rsidR="007802BA">
        <w:t xml:space="preserve"> 12a, OIB: 49745175319, MBS: 080820909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87AE0">
        <w:t>25.585,10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87AE0">
        <w:t>31. svibnja 2016.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5171F3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802BA">
      <w:t>7367/2015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1E0D"/>
    <w:rsid w:val="00483EEB"/>
    <w:rsid w:val="00496578"/>
    <w:rsid w:val="004B337A"/>
    <w:rsid w:val="004F3962"/>
    <w:rsid w:val="005112E5"/>
    <w:rsid w:val="005171F3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87AE0"/>
    <w:rsid w:val="006C120B"/>
    <w:rsid w:val="007802BA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7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7367</izvorni_sadrzaj>
    <derivirana_varijabla naziv="DomainObject.Predmet.Broj_1">7367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St-7367/2015</izvorni_sadrzaj>
    <derivirana_varijabla naziv="DomainObject.Predmet.OznakaBroj_1">St-7367/2015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SELO GRADUNJE j.d.o.o. za turizam</izvorni_sadrzaj>
    <derivirana_varijabla naziv="DomainObject.Predmet.ProtustrankaFormated_1">  EKO SELO GRADUNJE j.d.o.o. za turizam</derivirana_varijabla>
  </DomainObject.Predmet.ProtustrankaFormated>
  <DomainObject.Predmet.ProtustrankaFormatedOIB>
    <izvorni_sadrzaj>  EKO SELO GRADUNJE j.d.o.o. za turizam, OIB 49745175319</izvorni_sadrzaj>
    <derivirana_varijabla naziv="DomainObject.Predmet.ProtustrankaFormatedOIB_1">  EKO SELO GRADUNJE j.d.o.o. za turizam, OIB 49745175319</derivirana_varijabla>
  </DomainObject.Predmet.ProtustrankaFormatedOIB>
  <DomainObject.Predmet.ProtustrankaFormatedWithAdress>
    <izvorni_sadrzaj> EKO SELO GRADUNJE j.d.o.o. za turizam, Gradunje 12 a, 10380 Donje Orešje</izvorni_sadrzaj>
    <derivirana_varijabla naziv="DomainObject.Predmet.ProtustrankaFormatedWithAdress_1"> EKO SELO GRADUNJE j.d.o.o. za turizam, Gradunje 12 a, 10380 Donje Orešje</derivirana_varijabla>
  </DomainObject.Predmet.ProtustrankaFormatedWithAdress>
  <DomainObject.Predmet.ProtustrankaFormatedWithAdressOIB>
    <izvorni_sadrzaj> EKO SELO GRADUNJE j.d.o.o. za turizam, OIB 49745175319, Gradunje 12 a, 10380 Donje Orešje</izvorni_sadrzaj>
    <derivirana_varijabla naziv="DomainObject.Predmet.ProtustrankaFormatedWithAdressOIB_1"> EKO SELO GRADUNJE j.d.o.o. za turizam, OIB 49745175319, Gradunje 12 a, 10380 Donje Orešje</derivirana_varijabla>
  </DomainObject.Predmet.ProtustrankaFormatedWithAdressOIB>
  <DomainObject.Predmet.ProtustrankaWithAdress>
    <izvorni_sadrzaj>EKO SELO GRADUNJE j.d.o.o. za turizam Gradunje 12 a, 10380 Donje Orešje</izvorni_sadrzaj>
    <derivirana_varijabla naziv="DomainObject.Predmet.ProtustrankaWithAdress_1">EKO SELO GRADUNJE j.d.o.o. za turizam Gradunje 12 a, 10380 Donje Orešje</derivirana_varijabla>
  </DomainObject.Predmet.ProtustrankaWithAdress>
  <DomainObject.Predmet.ProtustrankaWithAdressOIB>
    <izvorni_sadrzaj>EKO SELO GRADUNJE j.d.o.o. za turizam, OIB 49745175319, Gradunje 12 a, 10380 Donje Orešje</izvorni_sadrzaj>
    <derivirana_varijabla naziv="DomainObject.Predmet.ProtustrankaWithAdressOIB_1">EKO SELO GRADUNJE j.d.o.o. za turizam, OIB 49745175319, Gradunje 12 a, 10380 Donje Orešje</derivirana_varijabla>
  </DomainObject.Predmet.ProtustrankaWithAdressOIB>
  <DomainObject.Predmet.ProtustrankaNazivFormated>
    <izvorni_sadrzaj>EKO SELO GRADUNJE j.d.o.o. za turizam</izvorni_sadrzaj>
    <derivirana_varijabla naziv="DomainObject.Predmet.ProtustrankaNazivFormated_1">EKO SELO GRADUNJE j.d.o.o. za turizam</derivirana_varijabla>
  </DomainObject.Predmet.ProtustrankaNazivFormated>
  <DomainObject.Predmet.ProtustrankaNazivFormatedOIB>
    <izvorni_sadrzaj>EKO SELO GRADUNJE j.d.o.o. za turizam, OIB 49745175319</izvorni_sadrzaj>
    <derivirana_varijabla naziv="DomainObject.Predmet.ProtustrankaNazivFormatedOIB_1">EKO SELO GRADUNJE j.d.o.o. za turizam, OIB 49745175319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SELO GRADUNJE j.d.o.o. za turizam</item>
    </izvorni_sadrzaj>
    <derivirana_varijabla naziv="DomainObject.Predmet.ProtuStrankaListFormated_1">
      <item>EKO SELO GRADUNJE j.d.o.o. za turizam</item>
    </derivirana_varijabla>
  </DomainObject.Predmet.ProtuStrankaListFormated>
  <DomainObject.Predmet.ProtuStrankaListFormatedOIB>
    <izvorni_sadrzaj>
      <item>EKO SELO GRADUNJE j.d.o.o. za turizam, OIB 49745175319</item>
    </izvorni_sadrzaj>
    <derivirana_varijabla naziv="DomainObject.Predmet.ProtuStrankaListFormatedOIB_1">
      <item>EKO SELO GRADUNJE j.d.o.o. za turizam, OIB 49745175319</item>
    </derivirana_varijabla>
  </DomainObject.Predmet.ProtuStrankaListFormatedOIB>
  <DomainObject.Predmet.ProtuStrankaListFormatedWithAdress>
    <izvorni_sadrzaj>
      <item>EKO SELO GRADUNJE j.d.o.o. za turizam, Gradunje 12 a, 10380 Donje Orešje</item>
    </izvorni_sadrzaj>
    <derivirana_varijabla naziv="DomainObject.Predmet.ProtuStrankaListFormatedWithAdress_1">
      <item>EKO SELO GRADUNJE j.d.o.o. za turizam, Gradunje 12 a, 10380 Donje Orešje</item>
    </derivirana_varijabla>
  </DomainObject.Predmet.ProtuStrankaListFormatedWithAdress>
  <DomainObject.Predmet.ProtuStrankaListFormatedWithAdressOIB>
    <izvorni_sadrzaj>
      <item>EKO SELO GRADUNJE j.d.o.o. za turizam, OIB 49745175319, Gradunje 12 a, 10380 Donje Orešje</item>
    </izvorni_sadrzaj>
    <derivirana_varijabla naziv="DomainObject.Predmet.ProtuStrankaListFormatedWithAdressOIB_1">
      <item>EKO SELO GRADUNJE j.d.o.o. za turizam, OIB 49745175319, Gradunje 12 a, 10380 Donje Orešje</item>
    </derivirana_varijabla>
  </DomainObject.Predmet.ProtuStrankaListFormatedWithAdressOIB>
  <DomainObject.Predmet.ProtuStrankaListNazivFormated>
    <izvorni_sadrzaj>
      <item>EKO SELO GRADUNJE j.d.o.o. za turizam</item>
    </izvorni_sadrzaj>
    <derivirana_varijabla naziv="DomainObject.Predmet.ProtuStrankaListNazivFormated_1">
      <item>EKO SELO GRADUNJE j.d.o.o. za turizam</item>
    </derivirana_varijabla>
  </DomainObject.Predmet.ProtuStrankaListNazivFormated>
  <DomainObject.Predmet.ProtuStrankaListNazivFormatedOIB>
    <izvorni_sadrzaj>
      <item>EKO SELO GRADUNJE j.d.o.o. za turizam, OIB 49745175319</item>
    </izvorni_sadrzaj>
    <derivirana_varijabla naziv="DomainObject.Predmet.ProtuStrankaListNazivFormatedOIB_1">
      <item>EKO SELO GRADUNJE j.d.o.o. za turizam, OIB 49745175319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SELO GRADUNJE j.d.o.o. za turizam</izvorni_sadrzaj>
    <derivirana_varijabla naziv="DomainObject.Predmet.ProtustrankaIDrugi_1">EKO SELO GRADUNJE j.d.o.o. za turizam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EKO SELO GRADUNJE j.d.o.o. za turizam, OIB 49745175319, Gradunje 12 a, 10380 Donje Orešje</izvorni_sadrzaj>
    <derivirana_varijabla naziv="DomainObject.Predmet.ProtustrankaIDrugiAdressOIB_1">EKO SELO GRADUNJE j.d.o.o. za turizam, OIB 49745175319, Gradunje 12 a, 10380 Donje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SELO GRADUNJE j.d.o.o. za turizam</item>
    </izvorni_sadrzaj>
    <derivirana_varijabla naziv="DomainObject.Predmet.SudioniciListNaziv_1">
      <item>FINA Regionalni centar Zagreb</item>
      <item>EKO SELO GRADUNJE j.d.o.o. za turizam</item>
    </derivirana_varijabla>
  </DomainObject.Predmet.SudioniciListNaziv>
  <DomainObject.Predmet.SudioniciListAdressOIB>
    <izvorni_sadrzaj>
      <item>FINA Regionalni centar Zagreb, OIB 85821130368, Trg svibanjskih žrtava 1995. br 1,10000 Zagreb</item>
      <item>EKO SELO GRADUNJE j.d.o.o. za turizam, OIB 49745175319, Gradunje 12 a,10380 Donje Orešje</item>
    </izvorni_sadrzaj>
    <derivirana_varijabla naziv="DomainObject.Predmet.SudioniciListAdressOIB_1">
      <item>FINA Regionalni centar Zagreb, OIB 85821130368, Trg svibanjskih žrtava 1995. br 1,10000 Zagreb</item>
      <item>EKO SELO GRADUNJE j.d.o.o. za turizam, OIB 49745175319, Gradunje 12 a,10380 Donje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49745175319</item>
    </izvorni_sadrzaj>
    <derivirana_varijabla naziv="DomainObject.Predmet.SudioniciListNazivOIB_1">
      <item>, OIB 85821130368</item>
      <item>, OIB 49745175319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1357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2016-05-31T09:24:00Z</dcterms:created>
  <dc:creator>ilukac</dc:creator>
  <cp:lastModifiedBy>Mirela Šantek</cp:lastModifiedBy>
  <cp:lastPrinted>2016-05-31T09:45:00Z</cp:lastPrinted>
  <dcterms:modified xmlns:xsi="http://www.w3.org/2001/XMLSchema-instance" xsi:type="dcterms:W3CDTF">2016-05-31T13:24:00Z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