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c17f" w14:paraId="86fc17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34B26">
        <w:t>855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634B26">
        <w:t>DUKI TRGOVINA j.d.o.o. za usluge i trgovinu, Zagreb, Maksimirska cesta 103, MBS: 080987493, OIB: 70031734082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601D2">
        <w:t>3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34B26">
        <w:t>DUKI TRGOVINA j.d.o.o. za usluge i trgovinu, Zagreb, Maksimirska cesta 103, MBS: 080987493, OIB: 70031734082</w:t>
      </w:r>
      <w:r w:rsidR="00D43EFC">
        <w:t xml:space="preserve">, </w:t>
      </w:r>
      <w:r>
        <w:t xml:space="preserve">iznosi </w:t>
      </w:r>
      <w:r w:rsidR="00634B26">
        <w:t>5.875,10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34B26">
        <w:t>Branko Dukmanić, OIB: 74098454310, Križci, Krišci 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34B26">
        <w:t>855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601D2">
        <w:t>3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601D2">
        <w:t>20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5A3B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45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45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St-855/2017</izvorni_sadrzaj>
    <derivirana_varijabla naziv="DomainObject.Predmet.OznakaBroj_1">St-855/2017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DUKI TRGOVINA j.d.o.o. za usluge i trgovinu</izvorni_sadrzaj>
    <derivirana_varijabla naziv="DomainObject.Predmet.ProtustrankaFormated_1">  DUKI TRGOVINA j.d.o.o. za usluge i trgovinu</derivirana_varijabla>
  </DomainObject.Predmet.ProtustrankaFormated>
  <DomainObject.Predmet.ProtustrankaFormatedOIB>
    <izvorni_sadrzaj>  DUKI TRGOVINA j.d.o.o. za usluge i trgovinu, OIB 70031734082</izvorni_sadrzaj>
    <derivirana_varijabla naziv="DomainObject.Predmet.ProtustrankaFormatedOIB_1">  DUKI TRGOVINA j.d.o.o. za usluge i trgovinu, OIB 70031734082</derivirana_varijabla>
  </DomainObject.Predmet.ProtustrankaFormatedOIB>
  <DomainObject.Predmet.ProtustrankaFormatedWithAdress>
    <izvorni_sadrzaj> DUKI TRGOVINA j.d.o.o. za usluge i trgovinu, Maksimirska cesta 103, 10000 Zagreb</izvorni_sadrzaj>
    <derivirana_varijabla naziv="DomainObject.Predmet.ProtustrankaFormatedWithAdress_1"> DUKI TRGOVINA j.d.o.o. za usluge i trgovinu, Maksimirska cesta 103, 10000 Zagreb</derivirana_varijabla>
  </DomainObject.Predmet.ProtustrankaFormatedWithAdress>
  <DomainObject.Predmet.ProtustrankaFormatedWithAdressOIB>
    <izvorni_sadrzaj> DUKI TRGOVINA j.d.o.o. za usluge i trgovinu, OIB 70031734082, Maksimirska cesta 103, 10000 Zagreb</izvorni_sadrzaj>
    <derivirana_varijabla naziv="DomainObject.Predmet.ProtustrankaFormatedWithAdressOIB_1"> DUKI TRGOVINA j.d.o.o. za usluge i trgovinu, OIB 70031734082, Maksimirska cesta 103, 10000 Zagreb</derivirana_varijabla>
  </DomainObject.Predmet.ProtustrankaFormatedWithAdressOIB>
  <DomainObject.Predmet.ProtustrankaWithAdress>
    <izvorni_sadrzaj>DUKI TRGOVINA j.d.o.o. za usluge i trgovinu Maksimirska cesta 103, 10000 Zagreb</izvorni_sadrzaj>
    <derivirana_varijabla naziv="DomainObject.Predmet.ProtustrankaWithAdress_1">DUKI TRGOVINA j.d.o.o. za usluge i trgovinu Maksimirska cesta 103, 10000 Zagreb</derivirana_varijabla>
  </DomainObject.Predmet.ProtustrankaWithAdress>
  <DomainObject.Predmet.ProtustrankaWithAdressOIB>
    <izvorni_sadrzaj>DUKI TRGOVINA j.d.o.o. za usluge i trgovinu, OIB 70031734082, Maksimirska cesta 103, 10000 Zagreb</izvorni_sadrzaj>
    <derivirana_varijabla naziv="DomainObject.Predmet.ProtustrankaWithAdressOIB_1">DUKI TRGOVINA j.d.o.o. za usluge i trgovinu, OIB 70031734082, Maksimirska cesta 103, 10000 Zagreb</derivirana_varijabla>
  </DomainObject.Predmet.ProtustrankaWithAdressOIB>
  <DomainObject.Predmet.ProtustrankaNazivFormated>
    <izvorni_sadrzaj>DUKI TRGOVINA j.d.o.o. za usluge i trgovinu</izvorni_sadrzaj>
    <derivirana_varijabla naziv="DomainObject.Predmet.ProtustrankaNazivFormated_1">DUKI TRGOVINA j.d.o.o. za usluge i trgovinu</derivirana_varijabla>
  </DomainObject.Predmet.ProtustrankaNazivFormated>
  <DomainObject.Predmet.ProtustrankaNazivFormatedOIB>
    <izvorni_sadrzaj>DUKI TRGOVINA j.d.o.o. za usluge i trgovinu, OIB 70031734082</izvorni_sadrzaj>
    <derivirana_varijabla naziv="DomainObject.Predmet.ProtustrankaNazivFormatedOIB_1">DUKI TRGOVINA j.d.o.o. za usluge i trgovinu, OIB 70031734082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DUKI TRGOVINA j.d.o.o. za usluge i trgovinu</item>
    </izvorni_sadrzaj>
    <derivirana_varijabla naziv="DomainObject.Predmet.ProtuStrankaListFormated_1">
      <item>DUKI TRGOVINA j.d.o.o. za usluge i trgovinu</item>
    </derivirana_varijabla>
  </DomainObject.Predmet.ProtuStrankaListFormated>
  <DomainObject.Predmet.ProtuStrankaListFormatedOIB>
    <izvorni_sadrzaj>
      <item>DUKI TRGOVINA j.d.o.o. za usluge i trgovinu, OIB 70031734082</item>
    </izvorni_sadrzaj>
    <derivirana_varijabla naziv="DomainObject.Predmet.ProtuStrankaListFormatedOIB_1">
      <item>DUKI TRGOVINA j.d.o.o. za usluge i trgovinu, OIB 70031734082</item>
    </derivirana_varijabla>
  </DomainObject.Predmet.ProtuStrankaListFormatedOIB>
  <DomainObject.Predmet.ProtuStrankaListFormatedWithAdress>
    <izvorni_sadrzaj>
      <item>DUKI TRGOVINA j.d.o.o. za usluge i trgovinu, Maksimirska cesta 103, 10000 Zagreb</item>
    </izvorni_sadrzaj>
    <derivirana_varijabla naziv="DomainObject.Predmet.ProtuStrankaListFormatedWithAdress_1">
      <item>DUKI TRGOVINA j.d.o.o. za usluge i trgovinu, Maksimirska cesta 103, 10000 Zagreb</item>
    </derivirana_varijabla>
  </DomainObject.Predmet.ProtuStrankaListFormatedWithAdress>
  <DomainObject.Predmet.ProtuStrankaListFormatedWithAdressOIB>
    <izvorni_sadrzaj>
      <item>DUKI TRGOVINA j.d.o.o. za usluge i trgovinu, OIB 70031734082, Maksimirska cesta 103, 10000 Zagreb</item>
    </izvorni_sadrzaj>
    <derivirana_varijabla naziv="DomainObject.Predmet.ProtuStrankaListFormatedWithAdressOIB_1">
      <item>DUKI TRGOVINA j.d.o.o. za usluge i trgovinu, OIB 70031734082, Maksimirska cesta 103, 10000 Zagreb</item>
    </derivirana_varijabla>
  </DomainObject.Predmet.ProtuStrankaListFormatedWithAdressOIB>
  <DomainObject.Predmet.ProtuStrankaListNazivFormated>
    <izvorni_sadrzaj>
      <item>DUKI TRGOVINA j.d.o.o. za usluge i trgovinu</item>
    </izvorni_sadrzaj>
    <derivirana_varijabla naziv="DomainObject.Predmet.ProtuStrankaListNazivFormated_1">
      <item>DUKI TRGOVINA j.d.o.o. za usluge i trgovinu</item>
    </derivirana_varijabla>
  </DomainObject.Predmet.ProtuStrankaListNazivFormated>
  <DomainObject.Predmet.ProtuStrankaListNazivFormatedOIB>
    <izvorni_sadrzaj>
      <item>DUKI TRGOVINA j.d.o.o. za usluge i trgovinu, OIB 70031734082</item>
    </izvorni_sadrzaj>
    <derivirana_varijabla naziv="DomainObject.Predmet.ProtuStrankaListNazivFormatedOIB_1">
      <item>DUKI TRGOVINA j.d.o.o. za usluge i trgovinu, OIB 70031734082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DUKI TRGOVINA j.d.o.o. za usluge i trgovinu</izvorni_sadrzaj>
    <derivirana_varijabla naziv="DomainObject.Predmet.ProtustrankaIDrugi_1">DUKI TRGOVINA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DUKI TRGOVINA j.d.o.o. za usluge i trgovinu, OIB 70031734082, Maksimirska cesta 103, 10000 Zagreb</izvorni_sadrzaj>
    <derivirana_varijabla naziv="DomainObject.Predmet.ProtustrankaIDrugiAdressOIB_1">DUKI TRGOVINA j.d.o.o. za usluge i trgovinu, OIB 70031734082, Maksimirska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DUKI TRGOVINA j.d.o.o. za usluge i trgovinu</item>
      <item>FINA Regionalni centar Zagreb</item>
    </izvorni_sadrzaj>
    <derivirana_varijabla naziv="DomainObject.Predmet.SudioniciListNaziv_1">
      <item>DUKI TRGOVINA j.d.o.o. za usluge i trgovinu</item>
      <item>FINA Regionalni centar Zagreb</item>
    </derivirana_varijabla>
  </DomainObject.Predmet.SudioniciListNaziv>
  <DomainObject.Predmet.SudioniciListAdressOIB>
    <izvorni_sadrzaj>
      <item>DUKI TRGOVINA j.d.o.o. za usluge i trgovinu, OIB 70031734082, Maksimirska cesta 103,10000 Zagreb</item>
      <item>FINA Regionalni centar Zagreb, OIB 85821130368, Trg svibanjskih žrtava 1995. br. 1,10000 Zagreb</item>
    </izvorni_sadrzaj>
    <derivirana_varijabla naziv="DomainObject.Predmet.SudioniciListAdressOIB_1">
      <item>DUKI TRGOVINA j.d.o.o. za usluge i trgovinu, OIB 70031734082, Maksimirska cesta 103,10000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70031734082</item>
      <item>, OIB 85821130368</item>
    </izvorni_sadrzaj>
    <derivirana_varijabla naziv="DomainObject.Predmet.SudioniciListNazivOIB_1">
      <item>, OIB 70031734082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2017-08-03T09:44:00Z</dcterms:created>
  <dc:creator>Korisnik</dc:creator>
  <cp:lastModifiedBy>Žana Bem</cp:lastModifiedBy>
  <cp:lastPrinted>2017-08-03T09:40:00Z</cp:lastPrinted>
  <dcterms:modified xmlns:xsi="http://www.w3.org/2001/XMLSchema-instance" xsi:type="dcterms:W3CDTF">2017-08-03T09:45:00Z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