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dc4b" w14:paraId="116dc4b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CD3235" w:rsidP="006D42EC" w:rsidR="006D42EC">
      <w:pPr>
        <w:jc w:val="right"/>
        <w:rPr>
          <w:b/>
        </w:rPr>
      </w:pPr>
      <w:r>
        <w:rPr>
          <w:b/>
        </w:rPr>
        <w:t>Posl.br. 7.St.37</w:t>
      </w:r>
      <w:r w:rsidR="00221FFF">
        <w:rPr>
          <w:b/>
        </w:rPr>
        <w:t>/</w:t>
      </w:r>
      <w:r>
        <w:rPr>
          <w:b/>
        </w:rPr>
        <w:t>15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455CC5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 xml:space="preserve">ečajnom postupku nad dužnikom </w:t>
      </w:r>
      <w:r w:rsidR="00455CC5" w:rsidRPr="004027CE">
        <w:t>ENERGOMONT d.o.o. Ploče, Dalmatinska bb, OIB: 40210673969,</w:t>
      </w:r>
      <w:r w:rsidR="00455CC5">
        <w:t xml:space="preserve"> </w:t>
      </w:r>
      <w:r w:rsidR="00587F6E" w:rsidRPr="00D75EEF">
        <w:t>zastupanog po stečajnom upravitelju Maroju Stjepoviću iz Dubrovnika</w:t>
      </w:r>
      <w:r w:rsidR="00587F6E">
        <w:t xml:space="preserve">, dana </w:t>
      </w:r>
      <w:r w:rsidR="00455CC5">
        <w:t>20</w:t>
      </w:r>
      <w:r w:rsidR="00587F6E">
        <w:t xml:space="preserve">. veljače </w:t>
      </w:r>
      <w:r w:rsidR="00221FFF">
        <w:t xml:space="preserve"> 201</w:t>
      </w:r>
      <w:r w:rsidR="006369EF">
        <w:t>7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004650">
        <w:t>Nekretnine</w:t>
      </w:r>
      <w:r w:rsidR="004B4C5C" w:rsidRPr="006D42EC">
        <w:t xml:space="preserve"> </w:t>
      </w:r>
      <w:r w:rsidR="00CD3235" w:rsidRPr="00EE65A3">
        <w:t xml:space="preserve">oznake kat. čest. 4559/12 upisane kod Općinskog suda u Dubrovniku, zemljišnoknjižni odjel Ploče, u zk.ul. 1972, k.o. Komin - Stari, u naravi zgrada površine 351 m2 i dvorište površine 1.397 m2,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CD3235" w:rsidRPr="00EE65A3">
        <w:t>LAGER BAŠIĆ d.o.o. Donji Stupnik, Trgovačka ulica 3., OIB: 49617677906</w:t>
      </w:r>
      <w:r w:rsidR="00CD3235"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921965" w:rsidR="00921965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CD3235" w:rsidRPr="00EE65A3">
        <w:t>LAGER BAŠIĆ d.o.o. Donji Stupnik, Trgovačka ulica 3., OIB: 49617677906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</w:t>
      </w:r>
      <w:r w:rsidR="00004650">
        <w:rPr>
          <w:bCs/>
        </w:rPr>
        <w:t xml:space="preserve">upisanih tereta i zabilježbi </w:t>
      </w:r>
      <w:r w:rsidR="00C34D91" w:rsidRPr="006D42EC">
        <w:t>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004650">
        <w:t xml:space="preserve"> pod Z-</w:t>
      </w:r>
      <w:r w:rsidR="00CD3235">
        <w:t>455/07</w:t>
      </w:r>
      <w:r w:rsidR="00004650">
        <w:t>, Z-</w:t>
      </w:r>
      <w:r w:rsidR="00CD3235">
        <w:t>793/14</w:t>
      </w:r>
      <w:r w:rsidR="00004650">
        <w:t>, Z-</w:t>
      </w:r>
      <w:r w:rsidR="00CD3235">
        <w:t>28/11</w:t>
      </w:r>
      <w:r w:rsidR="00004650">
        <w:t>, Z-</w:t>
      </w:r>
      <w:r w:rsidR="00CD3235">
        <w:t>667</w:t>
      </w:r>
      <w:r w:rsidR="00004650">
        <w:t>/</w:t>
      </w:r>
      <w:r w:rsidR="00CD3235">
        <w:t>14</w:t>
      </w:r>
      <w:r w:rsidR="00921965">
        <w:t>, Z-143/15</w:t>
      </w:r>
      <w:r w:rsidR="00004650">
        <w:t>, Z-</w:t>
      </w:r>
      <w:r w:rsidR="00921965">
        <w:t>224/15</w:t>
      </w:r>
      <w:r w:rsidR="00ED1C23">
        <w:t xml:space="preserve">, </w:t>
      </w:r>
      <w:r w:rsidR="00D50C21">
        <w:t xml:space="preserve">Z-33/16, </w:t>
      </w:r>
      <w:r w:rsidR="00ED1C23">
        <w:t>Z-1020/17</w:t>
      </w:r>
      <w:r w:rsidR="00921965">
        <w:t>.</w:t>
      </w:r>
    </w:p>
    <w:p w:rsidRDefault="00921965" w:rsidP="00921965" w:rsidR="00E75E88" w:rsidRPr="006D42EC">
      <w:pPr>
        <w:jc w:val="both"/>
        <w:rPr>
          <w:b/>
        </w:rPr>
      </w:pPr>
      <w:r w:rsidRPr="006D42EC">
        <w:rPr>
          <w:b/>
        </w:rPr>
        <w:t xml:space="preserve"> </w:t>
      </w: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455CC5" w:rsidR="006D42EC" w:rsidRPr="00ED1C23">
      <w:pPr>
        <w:ind w:firstLine="708"/>
        <w:jc w:val="both"/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7B5BF3">
        <w:rPr>
          <w:bCs/>
        </w:rPr>
        <w:t>em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455CC5">
        <w:rPr>
          <w:bCs/>
        </w:rPr>
        <w:t>37/15 od 23. siječnja 2017</w:t>
      </w:r>
      <w:r w:rsidRPr="006D42EC">
        <w:rPr>
          <w:bCs/>
        </w:rPr>
        <w:t>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ED1C23" w:rsidRPr="00EE65A3">
        <w:t>LAGER BAŠIĆ d.o.o. Donji Stupnik, Trgovačka ulica 3., OIB: 49617677906</w:t>
      </w:r>
      <w:r w:rsidR="00ED1C23">
        <w:t xml:space="preserve">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="004B5A3A">
        <w:rPr>
          <w:bCs/>
        </w:rPr>
        <w:t>. Rješenje</w:t>
      </w:r>
      <w:r w:rsidRPr="006D42EC">
        <w:rPr>
          <w:bCs/>
        </w:rPr>
        <w:t xml:space="preserve"> </w:t>
      </w:r>
      <w:r w:rsidR="004B5A3A">
        <w:rPr>
          <w:bCs/>
        </w:rPr>
        <w:t>je postalo pravomoćno</w:t>
      </w:r>
      <w:r w:rsidRPr="006D42EC">
        <w:rPr>
          <w:bCs/>
        </w:rPr>
        <w:t xml:space="preserve"> dana</w:t>
      </w:r>
      <w:r w:rsidR="00217038">
        <w:rPr>
          <w:bCs/>
        </w:rPr>
        <w:t xml:space="preserve"> 09. veljače 2017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4B5A3A">
        <w:rPr>
          <w:bCs/>
        </w:rPr>
        <w:t>ac</w:t>
      </w:r>
      <w:r w:rsidR="000D1D2B" w:rsidRPr="006D42EC">
        <w:rPr>
          <w:bCs/>
        </w:rPr>
        <w:t xml:space="preserve"> </w:t>
      </w:r>
      <w:r w:rsidR="004B5A3A">
        <w:rPr>
          <w:bCs/>
        </w:rPr>
        <w:t>je</w:t>
      </w:r>
      <w:r w:rsidR="000D1D2B" w:rsidRPr="006D42EC">
        <w:rPr>
          <w:bCs/>
        </w:rPr>
        <w:t xml:space="preserve"> k</w:t>
      </w:r>
      <w:r w:rsidR="004B5A3A">
        <w:rPr>
          <w:bCs/>
        </w:rPr>
        <w:t>upovninu za predmetne nekretnin</w:t>
      </w:r>
      <w:r w:rsidR="00C63DF5">
        <w:rPr>
          <w:bCs/>
        </w:rPr>
        <w:t>e</w:t>
      </w:r>
      <w:r w:rsidR="000D1D2B" w:rsidRPr="006D42EC">
        <w:rPr>
          <w:bCs/>
        </w:rPr>
        <w:t xml:space="preserve"> pla</w:t>
      </w:r>
      <w:r w:rsidR="004B5A3A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D50C21">
        <w:rPr>
          <w:bCs/>
        </w:rPr>
        <w:t>03</w:t>
      </w:r>
      <w:r w:rsidR="00821107" w:rsidRPr="006D42EC">
        <w:rPr>
          <w:bCs/>
        </w:rPr>
        <w:t xml:space="preserve">. </w:t>
      </w:r>
      <w:r w:rsidR="00D50C21">
        <w:rPr>
          <w:bCs/>
        </w:rPr>
        <w:t>veljače</w:t>
      </w:r>
      <w:r w:rsidR="000D1D2B" w:rsidRPr="006D42EC">
        <w:rPr>
          <w:bCs/>
        </w:rPr>
        <w:t xml:space="preserve"> 20</w:t>
      </w:r>
      <w:r w:rsidR="00D50C21">
        <w:rPr>
          <w:bCs/>
        </w:rPr>
        <w:t>17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587F6E" w:rsidP="00D478DF" w:rsidR="00587F6E" w:rsidRPr="006D42EC">
      <w:pPr>
        <w:ind w:firstLine="708"/>
        <w:jc w:val="both"/>
        <w:rPr>
          <w:bCs/>
        </w:rPr>
      </w:pP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 xml:space="preserve">U Dubrovniku, </w:t>
      </w:r>
      <w:r w:rsidR="00455CC5">
        <w:rPr>
          <w:b/>
          <w:bCs/>
        </w:rPr>
        <w:t xml:space="preserve">20. veljače </w:t>
      </w:r>
      <w:r w:rsidR="006369EF">
        <w:rPr>
          <w:b/>
          <w:bCs/>
        </w:rPr>
        <w:t xml:space="preserve">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C73B1C">
        <w:rPr>
          <w:b/>
          <w:bCs/>
        </w:rPr>
        <w:t xml:space="preserve">, v.r. </w:t>
      </w:r>
    </w:p>
    <w:p w:rsidRDefault="00587F6E" w:rsidP="00951CD8" w:rsidR="00587F6E">
      <w:pPr>
        <w:jc w:val="both"/>
        <w:rPr>
          <w:b/>
          <w:bCs/>
        </w:rPr>
      </w:pPr>
    </w:p>
    <w:p w:rsidRDefault="00587F6E" w:rsidP="00951CD8" w:rsidR="00587F6E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B75ED0" w:rsidP="00D369E5" w:rsidR="00B75ED0">
      <w:pPr>
        <w:jc w:val="both"/>
        <w:rPr>
          <w:bCs/>
        </w:rPr>
      </w:pPr>
      <w:r>
        <w:rPr>
          <w:bCs/>
        </w:rPr>
        <w:t xml:space="preserve">- </w:t>
      </w:r>
      <w:r w:rsidRPr="007054D9">
        <w:t>ŽEZA d.o.o. Zagreb, Prilaz Gj</w:t>
      </w:r>
      <w:r w:rsidR="00587F6E">
        <w:t>ure Deželića 8</w:t>
      </w:r>
    </w:p>
    <w:p w:rsidRDefault="00221FFF" w:rsidP="00D369E5" w:rsidR="00E75E88">
      <w:pPr>
        <w:jc w:val="both"/>
        <w:rPr>
          <w:bCs/>
        </w:rPr>
      </w:pPr>
      <w:r>
        <w:rPr>
          <w:bCs/>
        </w:rPr>
        <w:t xml:space="preserve">- </w:t>
      </w:r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B75ED0" w:rsidP="00D369E5" w:rsidR="00B75ED0" w:rsidRPr="006D42EC">
      <w:pPr>
        <w:jc w:val="both"/>
        <w:rPr>
          <w:bCs/>
        </w:rPr>
      </w:pPr>
      <w:r>
        <w:rPr>
          <w:bCs/>
        </w:rPr>
        <w:t>- Hrvatska elektroprivreda d.d.- e-oglasna ploča suda</w:t>
      </w:r>
    </w:p>
    <w:p w:rsidRDefault="00D369E5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B75ED0">
        <w:rPr>
          <w:bCs/>
        </w:rPr>
        <w:t>Rijeci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 xml:space="preserve">, </w:t>
      </w:r>
      <w:r w:rsidR="00587F6E">
        <w:rPr>
          <w:bCs/>
        </w:rPr>
        <w:t xml:space="preserve">- </w:t>
      </w:r>
      <w:r w:rsidR="00F352C8">
        <w:rPr>
          <w:bCs/>
        </w:rPr>
        <w:t>sa klauzulom</w:t>
      </w:r>
      <w:r w:rsidR="00587F6E">
        <w:rPr>
          <w:bCs/>
        </w:rPr>
        <w:t xml:space="preserve">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455CC5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841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1755112"/>
      <w:docPartObj>
        <w:docPartGallery w:val="Page Numbers (Top of Page)"/>
        <w:docPartUnique/>
      </w:docPartObj>
    </w:sdtPr>
    <w:sdtEndPr/>
    <w:sdtContent>
      <w:p w:rsidRDefault="00587F6E" w:rsidP="00587F6E" w:rsidR="00587F6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CFA">
          <w:rPr>
            <w:noProof/>
          </w:rPr>
          <w:t>2</w:t>
        </w:r>
        <w:r>
          <w:fldChar w:fldCharType="end"/>
        </w:r>
        <w:r w:rsidR="00455CC5">
          <w:t xml:space="preserve"> </w:t>
        </w:r>
        <w:r w:rsidR="00455CC5">
          <w:tab/>
        </w:r>
        <w:r w:rsidR="00455CC5">
          <w:tab/>
          <w:t>Posl.br.7.St.37/15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50884ACB"/>
    <w:multiLevelType w:val="hybridMultilevel"/>
    <w:tmpl w:val="CA407D30"/>
    <w:lvl w:tplc="FFBEEAA2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A61E21"/>
    <w:multiLevelType w:val="hybridMultilevel"/>
    <w:tmpl w:val="11FC4C8E"/>
    <w:lvl w:tplc="1C4E3FF6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465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17038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5CC5"/>
    <w:rsid w:val="0047404C"/>
    <w:rsid w:val="00482D3E"/>
    <w:rsid w:val="004927FD"/>
    <w:rsid w:val="004A5AFD"/>
    <w:rsid w:val="004B4C5C"/>
    <w:rsid w:val="004B5A3A"/>
    <w:rsid w:val="004B652D"/>
    <w:rsid w:val="004E3989"/>
    <w:rsid w:val="005027C0"/>
    <w:rsid w:val="005065FB"/>
    <w:rsid w:val="005150AC"/>
    <w:rsid w:val="005372BE"/>
    <w:rsid w:val="005513FC"/>
    <w:rsid w:val="00586167"/>
    <w:rsid w:val="00587F6E"/>
    <w:rsid w:val="005A2BBC"/>
    <w:rsid w:val="005A6678"/>
    <w:rsid w:val="005B2635"/>
    <w:rsid w:val="005D4B57"/>
    <w:rsid w:val="005D787A"/>
    <w:rsid w:val="005F1B00"/>
    <w:rsid w:val="006226F6"/>
    <w:rsid w:val="006369EF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1965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9F6202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2D89"/>
    <w:rsid w:val="00B20CFA"/>
    <w:rsid w:val="00B22B96"/>
    <w:rsid w:val="00B46CE6"/>
    <w:rsid w:val="00B611F6"/>
    <w:rsid w:val="00B73B28"/>
    <w:rsid w:val="00B75ED0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63DF5"/>
    <w:rsid w:val="00C73B1C"/>
    <w:rsid w:val="00C8011F"/>
    <w:rsid w:val="00C97A9A"/>
    <w:rsid w:val="00CB6226"/>
    <w:rsid w:val="00CD0747"/>
    <w:rsid w:val="00CD3235"/>
    <w:rsid w:val="00CF39A8"/>
    <w:rsid w:val="00D00937"/>
    <w:rsid w:val="00D05140"/>
    <w:rsid w:val="00D27F5A"/>
    <w:rsid w:val="00D354DE"/>
    <w:rsid w:val="00D369E5"/>
    <w:rsid w:val="00D478DF"/>
    <w:rsid w:val="00D50C21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C23"/>
    <w:rsid w:val="00ED1F93"/>
    <w:rsid w:val="00EE5554"/>
    <w:rsid w:val="00F22171"/>
    <w:rsid w:val="00F352C8"/>
    <w:rsid w:val="00F45F47"/>
    <w:rsid w:val="00F56ABE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C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C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C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C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C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C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C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C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Dubrovnik; Mladen Barišić</izvorni_sadrzaj>
    <derivirana_varijabla naziv="DomainObject.Predmet.StrankaFormated_1">  Ministarstvo financija, Porezna uprava, Područni ured Dubrovnik; Mladen Barišić</derivirana_varijabla>
  </DomainObject.Predmet.StrankaFormated>
  <DomainObject.Predmet.StrankaFormatedOIB>
    <izvorni_sadrzaj>  Ministarstvo financija, Porezna uprava, Područni ured Dubrovnik, OIB 18683136487; Mladen Barišić, OIB 95367164821</izvorni_sadrzaj>
    <derivirana_varijabla naziv="DomainObject.Predmet.StrankaFormatedOIB_1">  Ministarstvo financija, Porezna uprava, Područni ured Dubrovnik, OIB 18683136487; Mladen Barišić, OIB 95367164821</derivirana_varijabla>
  </DomainObject.Predmet.StrankaFormatedOIB>
  <DomainObject.Predmet.StrankaFormatedWithAdress>
    <izvorni_sadrzaj> Ministarstvo financija, Porezna uprava, Područni ured Dubrovnik, Vukovarska 6, 20000 Dubrovnik; Mladen Barišić, Nikole Pavića 20, 10000 Zagreb</izvorni_sadrzaj>
    <derivirana_varijabla naziv="DomainObject.Predmet.StrankaFormatedWithAdress_1"> Ministarstvo financija, Porezna uprava, Područni ured Dubrovnik, Vukovarska 6, 20000 Dubrovnik; Mladen Barišić, Nikole Pavića 20, 10000 Zagreb</derivirana_varijabla>
  </DomainObject.Predmet.StrankaFormatedWithAdress>
  <DomainObject.Predmet.StrankaFormatedWithAdressOIB>
    <izvorni_sadrzaj> Ministarstvo financija, Porezna uprava, Područni ured Dubrovnik, OIB 18683136487, Vukovarska 6, 20000 Dubrovnik; Mladen Barišić, OIB 95367164821, Nikole Pavića 20, 10000 Zagreb</izvorni_sadrzaj>
    <derivirana_varijabla naziv="DomainObject.Predmet.StrankaFormatedWithAdressOIB_1"> Ministarstvo financija, Porezna uprava, Područni ured Dubrovnik, OIB 18683136487, Vukovarska 6, 20000 Dubrovnik; Mladen Barišić, OIB 95367164821, Nikole Pavića 20, 10000 Zagreb</derivirana_varijabla>
  </DomainObject.Predmet.StrankaFormatedWithAdressOIB>
  <DomainObject.Predmet.StrankaWithAdress>
    <izvorni_sadrzaj>Ministarstvo financija, Porezna uprava, Područni ured Dubrovnik Vukovarska 6,20000 Dubrovnik,Mladen Barišić Nikole Pavića 20,10000 Zagreb</izvorni_sadrzaj>
    <derivirana_varijabla naziv="DomainObject.Predmet.StrankaWithAdress_1">Ministarstvo financija, Porezna uprava, Područni ured Dubrovnik Vukovarska 6,20000 Dubrovnik,Mladen Barišić Nikole Pavića 20,10000 Zagreb</derivirana_varijabla>
  </DomainObject.Predmet.StrankaWithAdress>
  <DomainObject.Predmet.StrankaWithAdressOIB>
    <izvorni_sadrzaj>Ministarstvo financija, Porezna uprava, Područni ured Dubrovnik, OIB 18683136487, Vukovarska 6,20000 Dubrovnik,Mladen Barišić, OIB 95367164821, Nikole Pavića 20,10000 Zagreb</izvorni_sadrzaj>
    <derivirana_varijabla naziv="DomainObject.Predmet.StrankaWithAdressOIB_1">Ministarstvo financija, Porezna uprava, Područni ured Dubrovnik, OIB 18683136487, Vukovarska 6,20000 Dubrovnik,Mladen Barišić, OIB 95367164821, Nikole Pavića 20,10000 Zagreb</derivirana_varijabla>
  </DomainObject.Predmet.StrankaWithAdressOIB>
  <DomainObject.Predmet.StrankaNazivFormated>
    <izvorni_sadrzaj>Ministarstvo financija, Porezna uprava, Područni ured Dubrovnik,Mladen Barišić</izvorni_sadrzaj>
    <derivirana_varijabla naziv="DomainObject.Predmet.StrankaNazivFormated_1">Ministarstvo financija, Porezna uprava, Područni ured Dubrovnik,Mladen Barišić</derivirana_varijabla>
  </DomainObject.Predmet.StrankaNazivFormated>
  <DomainObject.Predmet.StrankaNazivFormatedOIB>
    <izvorni_sadrzaj>Ministarstvo financija, Porezna uprava, Područni ured Dubrovnik, OIB 18683136487,Mladen Barišić, OIB 95367164821</izvorni_sadrzaj>
    <derivirana_varijabla naziv="DomainObject.Predmet.StrankaNazivFormatedOIB_1">Ministarstvo financija, Porezna uprava, Područni ured Dubrovnik, OIB 18683136487,Mladen Barišić, OIB 95367164821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financija, Porezna uprava, Područni ured Dubrovnik</item>
      <item>Mladen Barišić</item>
    </izvorni_sadrzaj>
    <derivirana_varijabla naziv="DomainObject.Predmet.StrankaListFormated_1">
      <item>Ministarstvo financija, Porezna uprava, Područni ured Dubrovnik</item>
      <item>Mladen Barišić</item>
    </derivirana_varijabla>
  </DomainObject.Predmet.StrankaListFormated>
  <DomainObject.Predmet.StrankaListFormatedOIB>
    <izvorni_sadrzaj>
      <item>Ministarstvo financija, Porezna uprava, Područni ured Dubrovnik, OIB 18683136487</item>
      <item>Mladen Barišić, OIB 95367164821</item>
    </izvorni_sadrzaj>
    <derivirana_varijabla naziv="DomainObject.Predmet.StrankaListFormatedOIB_1">
      <item>Ministarstvo financija, Porezna uprava, Područni ured Dubrovnik, OIB 18683136487</item>
      <item>Mladen Barišić, OIB 95367164821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  <item>Mladen Barišić, Nikole Pavića 20, 10000 Zagreb</item>
    </izvorni_sadrzaj>
    <derivirana_varijabla naziv="DomainObject.Predmet.StrankaListFormatedWithAdress_1">
      <item>Ministarstvo financija, Porezna uprava, Područni ured Dubrovnik, Vukovarska 6, 20000 Dubrovnik</item>
      <item>Mladen Barišić, Nikole Pavića 20, 10000 Zagreb</item>
    </derivirana_varijabla>
  </DomainObject.Predmet.StrankaListFormatedWithAdress>
  <DomainObject.Predmet.StrankaListFormatedWithAdressOIB>
    <izvorni_sadrzaj>
      <item>Ministarstvo financija, Porezna uprava, Područni ured Dubrovnik, OIB 18683136487, Vukovarska 6, 20000 Dubrovnik</item>
      <item>Mladen Barišić, OIB 95367164821, Nikole Pavića 20, 10000 Zagreb</item>
    </izvorni_sadrzaj>
    <derivirana_varijabla naziv="DomainObject.Predmet.StrankaListFormatedWithAdressOIB_1">
      <item>Ministarstvo financija, Porezna uprava, Područni ured Dubrovnik, OIB 18683136487, Vukovarska 6, 20000 Dubrovnik</item>
      <item>Mladen Barišić, OIB 95367164821, Nikole Pavića 20, 10000 Zagreb</item>
    </derivirana_varijabla>
  </DomainObject.Predmet.StrankaListFormatedWithAdressOIB>
  <DomainObject.Predmet.StrankaListNazivFormated>
    <izvorni_sadrzaj>
      <item>Ministarstvo financija, Porezna uprava, Područni ured Dubrovnik</item>
      <item>Mladen Barišić</item>
    </izvorni_sadrzaj>
    <derivirana_varijabla naziv="DomainObject.Predmet.StrankaListNazivFormated_1">
      <item>Ministarstvo financija, Porezna uprava, Područni ured Dubrovnik</item>
      <item>Mladen Barišić</item>
    </derivirana_varijabla>
  </DomainObject.Predmet.StrankaListNazivFormated>
  <DomainObject.Predmet.StrankaListNazivFormatedOIB>
    <izvorni_sadrzaj>
      <item>Ministarstvo financija, Porezna uprava, Područni ured Dubrovnik, OIB 18683136487</item>
      <item>Mladen Barišić, OIB 95367164821</item>
    </izvorni_sadrzaj>
    <derivirana_varijabla naziv="DomainObject.Predmet.StrankaListNazivFormatedOIB_1">
      <item>Ministarstvo financija, Porezna uprava, Područni ured Dubrovnik, OIB 18683136487</item>
      <item>Mladen Barišić, OIB 95367164821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 i dr.</izvorni_sadrzaj>
    <derivirana_varijabla naziv="DomainObject.Predmet.StrankaIDrugi_1">Ministarstvo financija, Porezna uprava, Područni ured Dubrovnik i dr.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OIB 18683136487, Vukovarska 6, 20000 Dubrovnik i dr.</izvorni_sadrzaj>
    <derivirana_varijabla naziv="DomainObject.Predmet.StrankaIDrugiAdressOIB_1">Ministarstvo financija, Porezna uprava, Područni ured Dubrovnik, OIB 18683136487, Vukovarska 6, 20000 Dubrovnik i dr.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  <item>Mladen Barišić</item>
    </derivirana_varijabla>
  </DomainObject.Predmet.SudioniciListNaziv>
  <DomainObject.Predmet.SudioniciListAdressOIB>
    <izvorni_sadrzaj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izvorni_sadrzaj>
    <derivirana_varijabla naziv="DomainObject.Predmet.SudioniciListAdressOIB_1">
      <item>Ministarstvo financija, Porezna uprava, Područni ured Dubrovnik, OIB 18683136487,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  <item>Mladen Barišić, OIB 95367164821,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40210673969</item>
      <item>, OIB null</item>
      <item>, OIB 57640555089</item>
      <item>, OIB null</item>
      <item>, OIB null</item>
      <item>, OIB null</item>
      <item>, OIB 95367164821</item>
    </izvorni_sadrzaj>
    <derivirana_varijabla naziv="DomainObject.Predmet.SudioniciListNazivOIB_1">
      <item>, OIB 18683136487</item>
      <item>, OIB 40210673969</item>
      <item>, OIB null</item>
      <item>, OIB 57640555089</item>
      <item>, OIB null</item>
      <item>, OIB null</item>
      <item>, OIB null</item>
      <item>, OIB 95367164821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353</properties:Words>
  <properties:Characters>1837</properties:Characters>
  <properties:Lines>63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2017-02-17T13:36:00Z</dcterms:created>
  <dc:creator>Trgovački sud u Splitu</dc:creator>
  <cp:lastModifiedBy>Mara Marčinko</cp:lastModifiedBy>
  <cp:lastPrinted>2017-02-20T12:19:00Z</cp:lastPrinted>
  <dcterms:modified xmlns:xsi="http://www.w3.org/2001/XMLSchema-instance" xsi:type="dcterms:W3CDTF">2017-02-20T12:47:00Z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