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b057be" w14:paraId="eb057be" w:rsidRDefault="000B715F" w:rsidP="000B715F" w:rsidR="000B715F">
      <w:pPr>
        <w:ind w:firstLine="708"/>
        <w15:collapsed w:val="false"/>
      </w:pPr>
      <w:bookmarkStart w:name="_GoBack" w:id="0"/>
      <w:bookmarkEnd w:id="0"/>
    </w:p>
    <w:p w:rsidRDefault="006B1865" w:rsidP="000B715F" w:rsidR="006B1865">
      <w:pPr>
        <w:ind w:firstLine="708"/>
      </w:pP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371426" w:rsidP="000B715F" w:rsidR="00371426">
      <w:pPr>
        <w:spacing w:before="100"/>
      </w:pPr>
      <w:r>
        <w:t>REPUBLIKA HRVATSKA</w:t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371426" w:rsidP="00371426" w:rsidR="00371426">
      <w:pPr>
        <w:jc w:val="both"/>
        <w:rPr>
          <w:rFonts w:eastAsiaTheme="minorHAnsi"/>
          <w:bCs/>
          <w:lang w:eastAsia="en-US" w:val="fr-FR"/>
        </w:rPr>
      </w:pPr>
      <w:r>
        <w:t>TRGOVAČKI SUD U SPLITU</w:t>
      </w:r>
    </w:p>
    <w:p w:rsidRDefault="00371426" w:rsidP="008B3D29" w:rsidR="008B3D29" w:rsidRPr="008B3D29">
      <w:pPr>
        <w:jc w:val="both"/>
        <w:rPr>
          <w:rFonts w:eastAsiaTheme="minorHAnsi"/>
          <w:bCs/>
          <w:lang w:eastAsia="en-US" w:val="en-US"/>
        </w:rPr>
      </w:pPr>
      <w:r>
        <w:rPr>
          <w:rFonts w:eastAsiaTheme="minorHAnsi"/>
          <w:bCs/>
          <w:lang w:eastAsia="en-US" w:val="fr-FR"/>
        </w:rPr>
        <w:t xml:space="preserve">Sukoišanska 6, Split                                    </w:t>
      </w:r>
      <w:r>
        <w:rPr>
          <w:rFonts w:eastAsiaTheme="minorHAnsi"/>
          <w:lang w:eastAsia="en-US"/>
        </w:rPr>
        <w:t>                                       </w:t>
      </w:r>
    </w:p>
    <w:p w:rsidRDefault="00FD3481" w:rsidP="000B715F" w:rsidR="00FD3481">
      <w:pPr>
        <w:spacing w:after="260" w:before="260"/>
        <w:jc w:val="center"/>
        <w:rPr>
          <w:rFonts w:eastAsiaTheme="minorHAnsi"/>
          <w:spacing w:val="60"/>
          <w:lang w:eastAsia="en-US" w:val="en-US"/>
        </w:rPr>
      </w:pPr>
      <w:r>
        <w:rPr>
          <w:rFonts w:eastAsiaTheme="minorHAnsi"/>
          <w:spacing w:val="60"/>
          <w:lang w:eastAsia="en-US" w:val="en-US"/>
        </w:rPr>
        <w:t>REPUBLIKA HRVATSKA</w:t>
      </w:r>
    </w:p>
    <w:p w:rsidRDefault="00FD3481" w:rsidP="000B715F" w:rsidR="00FD3481">
      <w:pPr>
        <w:spacing w:after="260" w:before="260"/>
        <w:jc w:val="center"/>
        <w:rPr>
          <w:rFonts w:eastAsiaTheme="minorHAnsi"/>
          <w:bCs/>
          <w:spacing w:val="60"/>
          <w:lang w:eastAsia="en-US" w:val="en-US"/>
        </w:rPr>
      </w:pPr>
      <w:r>
        <w:rPr>
          <w:rFonts w:eastAsiaTheme="minorHAnsi"/>
          <w:bCs/>
          <w:spacing w:val="60"/>
          <w:lang w:eastAsia="en-US" w:val="en-US"/>
        </w:rPr>
        <w:t>ZAKLJUČAK</w:t>
      </w:r>
    </w:p>
    <w:p w:rsidRDefault="00FD3481" w:rsidP="00E67F66" w:rsidR="00E67F66">
      <w:pPr>
        <w:ind w:firstLine="709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Trgovački sud u Splitu, po </w:t>
      </w:r>
      <w:r w:rsidR="00560424">
        <w:rPr>
          <w:rFonts w:eastAsiaTheme="minorHAnsi"/>
          <w:lang w:eastAsia="en-US"/>
        </w:rPr>
        <w:t>sudskom savjetniku</w:t>
      </w:r>
      <w:r w:rsidR="00F80B2A">
        <w:rPr>
          <w:rFonts w:eastAsiaTheme="minorHAnsi"/>
          <w:lang w:eastAsia="en-US"/>
        </w:rPr>
        <w:t xml:space="preserve"> Goranu Radanoviću</w:t>
      </w:r>
      <w:r>
        <w:rPr>
          <w:rFonts w:eastAsiaTheme="minorHAnsi"/>
          <w:lang w:eastAsia="en-US"/>
        </w:rPr>
        <w:t xml:space="preserve">, </w:t>
      </w:r>
      <w:r>
        <w:t xml:space="preserve">u postupku povodom zahtjeva FINANCIJSKE AGENCIJE, Regionalni centar Split, Podružnica Split, Mažuranićevo šetalište 24B, OIB: 85821130368, za provedbu skraćenog stečajnog postupka nad dužnikom </w:t>
      </w:r>
      <w:r w:rsidR="00BB2F63" w:rsidRPr="009C3ACC">
        <w:t>TURIZAM, SPORT I NAUTIKA d. o. o., Split, Zrinjsko-Frankopanska 68, OIB: 01077126296, MBS: 040192393</w:t>
      </w:r>
      <w:r>
        <w:t xml:space="preserve">, </w:t>
      </w:r>
      <w:r>
        <w:rPr>
          <w:rFonts w:eastAsiaTheme="minorHAnsi"/>
          <w:lang w:eastAsia="en-US"/>
        </w:rPr>
        <w:t xml:space="preserve">dana </w:t>
      </w:r>
      <w:r w:rsidR="002F32F3">
        <w:rPr>
          <w:rFonts w:eastAsiaTheme="minorHAnsi"/>
          <w:lang w:eastAsia="en-US"/>
        </w:rPr>
        <w:t>30</w:t>
      </w:r>
      <w:r w:rsidR="000B715F">
        <w:rPr>
          <w:rFonts w:eastAsiaTheme="minorHAnsi"/>
          <w:lang w:eastAsia="en-US"/>
        </w:rPr>
        <w:t xml:space="preserve">. </w:t>
      </w:r>
      <w:r w:rsidR="008B3D29">
        <w:rPr>
          <w:rFonts w:eastAsiaTheme="minorHAnsi"/>
          <w:lang w:eastAsia="en-US"/>
        </w:rPr>
        <w:t>siječnja 2017</w:t>
      </w:r>
      <w:r>
        <w:rPr>
          <w:rFonts w:eastAsiaTheme="minorHAnsi"/>
          <w:lang w:eastAsia="en-US"/>
        </w:rPr>
        <w:t xml:space="preserve">. godine  </w:t>
      </w:r>
    </w:p>
    <w:p w:rsidRDefault="00FD3481" w:rsidP="00E67F66" w:rsidR="008B3D29">
      <w:pPr>
        <w:ind w:firstLine="709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 </w:t>
      </w:r>
    </w:p>
    <w:p w:rsidRDefault="00FD3481" w:rsidP="008B3D29" w:rsidR="008B3D29">
      <w:pPr>
        <w:spacing w:after="200" w:before="160"/>
        <w:jc w:val="center"/>
        <w:rPr>
          <w:spacing w:val="100"/>
        </w:rPr>
      </w:pPr>
      <w:r>
        <w:rPr>
          <w:spacing w:val="100"/>
        </w:rPr>
        <w:t>zaključio je</w:t>
      </w:r>
    </w:p>
    <w:p w:rsidRDefault="00221061" w:rsidP="00221061" w:rsidR="00FD3481">
      <w:pPr>
        <w:ind w:firstLine="708"/>
        <w:jc w:val="both"/>
      </w:pPr>
      <w:r>
        <w:t xml:space="preserve">I. </w:t>
      </w:r>
      <w:r w:rsidR="00FD3481">
        <w:t>Poziva</w:t>
      </w:r>
      <w:r w:rsidR="000D58E1">
        <w:t xml:space="preserve"> se vjerovnik </w:t>
      </w:r>
      <w:r w:rsidR="00BB2F63">
        <w:t>MEĐIMURJE GRADITELJSTVO d.o.o.</w:t>
      </w:r>
      <w:r w:rsidR="00DB6536">
        <w:t>,</w:t>
      </w:r>
      <w:r w:rsidR="005275A5">
        <w:t xml:space="preserve"> </w:t>
      </w:r>
      <w:r w:rsidR="00BB2F63">
        <w:t>Čakovec</w:t>
      </w:r>
      <w:r w:rsidR="005275A5">
        <w:t xml:space="preserve">, </w:t>
      </w:r>
      <w:r w:rsidR="00BB2F63">
        <w:t>Zagrebačka 42/a</w:t>
      </w:r>
      <w:r w:rsidR="005275A5">
        <w:t xml:space="preserve">, OIB: </w:t>
      </w:r>
      <w:r w:rsidR="00BB2F63">
        <w:t>15921860232</w:t>
      </w:r>
      <w:r w:rsidR="005275A5">
        <w:t>,</w:t>
      </w:r>
      <w:r>
        <w:t xml:space="preserve"> </w:t>
      </w:r>
      <w:r w:rsidR="00FD3481">
        <w:t>u roku od osam (8) dana od dana primitka ovog zaključka:</w:t>
      </w:r>
    </w:p>
    <w:p w:rsidRDefault="000B715F" w:rsidP="00DB56AF" w:rsidR="000B715F" w:rsidRPr="0022157D">
      <w:pPr>
        <w:spacing w:before="60"/>
        <w:ind w:firstLine="709"/>
        <w:jc w:val="both"/>
        <w:rPr>
          <w:color w:val="FF0000"/>
        </w:rPr>
      </w:pPr>
      <w:r>
        <w:t>-</w:t>
      </w:r>
      <w:r w:rsidR="00DB56AF">
        <w:t xml:space="preserve"> </w:t>
      </w:r>
      <w:r w:rsidRPr="004239E9">
        <w:t xml:space="preserve">uplatiti </w:t>
      </w:r>
      <w:r>
        <w:t xml:space="preserve">iznos od 1.000,00 kuna u Fond za namirenje troškova stečajnog postupka na račun sudskog depozita Trgovačkog suda u Splitu </w:t>
      </w:r>
      <w:r w:rsidRPr="00081449">
        <w:t xml:space="preserve">HR1623900011300000664 </w:t>
      </w:r>
      <w:r>
        <w:t xml:space="preserve">otvorenog </w:t>
      </w:r>
      <w:r w:rsidRPr="000A32F4">
        <w:t>kod Hrvatske Poštanske Banke d.d. Zagreb</w:t>
      </w:r>
      <w:r>
        <w:t>, model</w:t>
      </w:r>
      <w:r w:rsidR="008B3D29">
        <w:t>:</w:t>
      </w:r>
      <w:r>
        <w:t xml:space="preserve"> HR 02, pozivom na broj</w:t>
      </w:r>
      <w:r w:rsidR="008B3D29">
        <w:t>:</w:t>
      </w:r>
      <w:r>
        <w:t xml:space="preserve"> </w:t>
      </w:r>
      <w:r w:rsidR="00BB2F63">
        <w:t>129</w:t>
      </w:r>
      <w:r w:rsidRPr="006D5886">
        <w:t>-201</w:t>
      </w:r>
      <w:r w:rsidR="00DB6536">
        <w:t>6</w:t>
      </w:r>
      <w:r w:rsidRPr="006D5886">
        <w:t>.</w:t>
      </w:r>
    </w:p>
    <w:p w:rsidRDefault="000B715F" w:rsidP="00221061" w:rsidR="00221061">
      <w:pPr>
        <w:spacing w:before="60"/>
        <w:ind w:firstLine="709"/>
        <w:jc w:val="both"/>
      </w:pPr>
      <w:r>
        <w:t>-</w:t>
      </w:r>
      <w:r w:rsidR="00DB56AF">
        <w:t xml:space="preserve"> </w:t>
      </w:r>
      <w:r>
        <w:t>uplatiti dodatni iz</w:t>
      </w:r>
      <w:r w:rsidR="00C53F18">
        <w:t>nos predujma od 6</w:t>
      </w:r>
      <w:r>
        <w:t xml:space="preserve">.000,00 kuna za namirenje troškova stečajnog postupka na račun sudskog depozita Trgovačkog suda u Splitu </w:t>
      </w:r>
      <w:r w:rsidRPr="00081449">
        <w:t xml:space="preserve">HR1623900011300000664 </w:t>
      </w:r>
      <w:r>
        <w:t xml:space="preserve">otvorenog </w:t>
      </w:r>
      <w:r w:rsidRPr="000A32F4">
        <w:t>kod Hrvatske Poštanske Banke d.d. Zagreb</w:t>
      </w:r>
      <w:r>
        <w:t>, model HR</w:t>
      </w:r>
      <w:r w:rsidR="008B3D29">
        <w:t>:</w:t>
      </w:r>
      <w:r>
        <w:t xml:space="preserve"> 02, pozivom na broj</w:t>
      </w:r>
      <w:r w:rsidR="008B3D29">
        <w:t>:</w:t>
      </w:r>
      <w:r>
        <w:t xml:space="preserve"> </w:t>
      </w:r>
      <w:r w:rsidR="00BB2F63">
        <w:t>129</w:t>
      </w:r>
      <w:r w:rsidR="00DB6536">
        <w:t>-2016</w:t>
      </w:r>
      <w:r w:rsidRPr="006D5886">
        <w:t>.</w:t>
      </w:r>
    </w:p>
    <w:p w:rsidRDefault="00221061" w:rsidP="00221061" w:rsidR="00221061">
      <w:pPr>
        <w:spacing w:before="60"/>
        <w:ind w:firstLine="709"/>
        <w:jc w:val="both"/>
      </w:pPr>
    </w:p>
    <w:p w:rsidRDefault="00221061" w:rsidP="00E67F66" w:rsidR="00F80B2A">
      <w:pPr>
        <w:ind w:firstLine="708"/>
        <w:jc w:val="both"/>
      </w:pPr>
      <w:r>
        <w:t xml:space="preserve">II. </w:t>
      </w:r>
      <w:r w:rsidR="00FD3481">
        <w:t xml:space="preserve">Ukoliko vjerovnik ne postupi </w:t>
      </w:r>
      <w:r w:rsidR="009E413B">
        <w:t>po pozivu iz toč.</w:t>
      </w:r>
      <w:r w:rsidR="00FD3481">
        <w:t xml:space="preserve"> I</w:t>
      </w:r>
      <w:r w:rsidR="000B715F">
        <w:t>.</w:t>
      </w:r>
      <w:r w:rsidR="00FD3481">
        <w:t xml:space="preserve"> izreke</w:t>
      </w:r>
      <w:r w:rsidR="000B715F">
        <w:t xml:space="preserve"> ovog </w:t>
      </w:r>
      <w:r w:rsidR="00C8037F">
        <w:t>zaključka</w:t>
      </w:r>
      <w:r w:rsidR="00FD3481">
        <w:t>, sud će donijeti rješenje o otvaranju i zaključen</w:t>
      </w:r>
      <w:r w:rsidR="00B809DC">
        <w:t>ju skraćenog stečajnog postupk</w:t>
      </w:r>
      <w:r w:rsidR="00FD3481">
        <w:t>a.</w:t>
      </w:r>
    </w:p>
    <w:p w:rsidRDefault="00221061" w:rsidP="00E67F66" w:rsidR="00221061">
      <w:pPr>
        <w:ind w:firstLine="708"/>
        <w:jc w:val="both"/>
      </w:pPr>
    </w:p>
    <w:p w:rsidRDefault="00F80B2A" w:rsidP="006A4981" w:rsidR="00221061">
      <w:pPr>
        <w:jc w:val="center"/>
      </w:pPr>
      <w:r>
        <w:t>Obrazloženje</w:t>
      </w:r>
    </w:p>
    <w:p w:rsidRDefault="006A4981" w:rsidP="006A4981" w:rsidR="006A4981">
      <w:pPr>
        <w:jc w:val="center"/>
      </w:pPr>
    </w:p>
    <w:p w:rsidRDefault="00560424" w:rsidP="00FD3481" w:rsidR="00FD3481">
      <w:pPr>
        <w:ind w:firstLine="708"/>
        <w:jc w:val="both"/>
      </w:pPr>
      <w:r w:rsidRPr="00D42D19">
        <w:t xml:space="preserve">Financijska agencija, Regionalni centar Split, podnijela je ovom sudu </w:t>
      </w:r>
      <w:r w:rsidR="00BB2F63">
        <w:t>08</w:t>
      </w:r>
      <w:r w:rsidRPr="00D42D19">
        <w:t xml:space="preserve">. </w:t>
      </w:r>
      <w:r w:rsidR="008A528B">
        <w:t>siječnja</w:t>
      </w:r>
      <w:r w:rsidRPr="00D42D19">
        <w:t xml:space="preserve"> 201</w:t>
      </w:r>
      <w:r w:rsidR="00DB6536">
        <w:t>6</w:t>
      </w:r>
      <w:r w:rsidRPr="00D42D19">
        <w:t>. godine</w:t>
      </w:r>
      <w:r>
        <w:t xml:space="preserve">, na temelju članka </w:t>
      </w:r>
      <w:r w:rsidR="005275A5">
        <w:t>444</w:t>
      </w:r>
      <w:r>
        <w:t>. stavka 1.</w:t>
      </w:r>
      <w:r w:rsidRPr="00D42D19">
        <w:t xml:space="preserve"> </w:t>
      </w:r>
      <w:r>
        <w:t xml:space="preserve">Stečajnog zakona („Narodne novine“ broj: 71/15, dalje SZ), </w:t>
      </w:r>
      <w:r w:rsidRPr="00D42D19">
        <w:t>zahtjev za provedbu skraćenog s</w:t>
      </w:r>
      <w:r>
        <w:t xml:space="preserve">tečajnog postupka nad dužnikom </w:t>
      </w:r>
      <w:r w:rsidR="00BB2F63" w:rsidRPr="009C3ACC">
        <w:t>TURIZAM, SPORT I NAUTIKA d. o. o., Split, Zrinjsko-Frankopanska 68, OIB: 01077126296, MBS: 040192393</w:t>
      </w:r>
      <w:r w:rsidR="00FD3481">
        <w:t>.</w:t>
      </w:r>
    </w:p>
    <w:p w:rsidRDefault="00FD3481" w:rsidP="00DB56AF" w:rsidR="00FD3481">
      <w:pPr>
        <w:spacing w:before="200"/>
        <w:ind w:firstLine="708"/>
        <w:jc w:val="both"/>
      </w:pPr>
      <w:r>
        <w:t xml:space="preserve">U podnesenom zahtjevu navedeno je da dužnik na dan </w:t>
      </w:r>
      <w:r w:rsidR="005275A5" w:rsidRPr="00DA4DA3">
        <w:t>01. rujna 2015</w:t>
      </w:r>
      <w:r>
        <w:t xml:space="preserve">. godine, u Očevidniku redoslijeda osnova za plaćanje, ima evidentirane neizvršene osnove za plaćanje u neprekinutom razdoblju od </w:t>
      </w:r>
      <w:r w:rsidR="00BB2F63" w:rsidRPr="009C3ACC">
        <w:t>211 dana, u ukupnom iznosu od 119.469,95</w:t>
      </w:r>
      <w:r>
        <w:t xml:space="preserve"> kuna, kao i da prema podacima koji su dostavljeni od Hrvatskog zavoda za mirovinsko osiguranje, dužnik nema zaposlenih.</w:t>
      </w:r>
    </w:p>
    <w:p w:rsidRDefault="005C088F" w:rsidP="00DB56AF" w:rsidR="005C088F">
      <w:pPr>
        <w:spacing w:before="200"/>
        <w:ind w:firstLine="709"/>
        <w:jc w:val="both"/>
      </w:pPr>
      <w:r>
        <w:lastRenderedPageBreak/>
        <w:t>Budući da su prema podacima iz podnesenog zahtjeva bile ispunjene pretpostavke</w:t>
      </w:r>
      <w:r w:rsidR="00915A96">
        <w:t xml:space="preserve"> iz čl. 428. SZ-a ovaj sud je </w:t>
      </w:r>
      <w:r w:rsidR="00BB2F63" w:rsidRPr="009C3ACC">
        <w:t>28. travnja 2016</w:t>
      </w:r>
      <w:r>
        <w:t>. godine na mrežnoj stranici e-Oglasna ploča sudova objavio oglas s podacima o identifikaciji dužnika te ukupnom iznosu duga dužnika evidentiranog na temelju neizvršenih osnova za plaćanje. Navedenim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</w:t>
      </w:r>
      <w:r w:rsidRPr="00EB63CF">
        <w:t xml:space="preserve"> te </w:t>
      </w:r>
      <w:r>
        <w:t xml:space="preserve">da </w:t>
      </w:r>
      <w:r w:rsidRPr="00EB63CF">
        <w:t>po pozivu suda predujme sredstva za namirenje troškova postupka,</w:t>
      </w:r>
      <w:r>
        <w:t xml:space="preserve"> sve to uz upozorenje na pravne posljedice nepodnošenja prijedloga za otvaranje stečajnog postupka.</w:t>
      </w:r>
    </w:p>
    <w:p w:rsidRDefault="00BA2A64" w:rsidP="00DB56AF" w:rsidR="00FD3481">
      <w:pPr>
        <w:spacing w:before="200"/>
        <w:ind w:firstLine="709"/>
        <w:jc w:val="both"/>
      </w:pPr>
      <w:r>
        <w:t xml:space="preserve">Dana </w:t>
      </w:r>
      <w:r w:rsidR="00BB2F63">
        <w:t>10</w:t>
      </w:r>
      <w:r>
        <w:t xml:space="preserve">. </w:t>
      </w:r>
      <w:r w:rsidR="00BB2F63">
        <w:t>lipnja</w:t>
      </w:r>
      <w:r>
        <w:t xml:space="preserve"> 2016. godine kod ovoga suda zaprimljen je prijedlog v</w:t>
      </w:r>
      <w:r w:rsidR="00FD3481">
        <w:t>jerovnik</w:t>
      </w:r>
      <w:r>
        <w:t>a</w:t>
      </w:r>
      <w:r w:rsidR="00FD3481">
        <w:t xml:space="preserve"> </w:t>
      </w:r>
      <w:r w:rsidR="00BB2F63">
        <w:t>MEĐIMURJE GRADITELJSTVO d.o.o., Čakovec, Zagrebačka 42/a, OIB: 15921860232</w:t>
      </w:r>
      <w:r w:rsidR="00FD3481">
        <w:t xml:space="preserve">, </w:t>
      </w:r>
      <w:r>
        <w:t>za</w:t>
      </w:r>
      <w:r w:rsidR="00FD3481">
        <w:t xml:space="preserve"> otvaranje </w:t>
      </w:r>
      <w:r w:rsidR="000B253D">
        <w:t xml:space="preserve">stečajnog postupka nad dužnikom </w:t>
      </w:r>
      <w:r w:rsidR="005275A5">
        <w:t xml:space="preserve">navodeći da prema dužniku ima tražbinu u iznosu od </w:t>
      </w:r>
      <w:r w:rsidR="00BB2F63">
        <w:t>556</w:t>
      </w:r>
      <w:r w:rsidR="005275A5">
        <w:t>.</w:t>
      </w:r>
      <w:r w:rsidR="00BB2F63">
        <w:t>305</w:t>
      </w:r>
      <w:r w:rsidR="005275A5" w:rsidRPr="005275A5">
        <w:t>,</w:t>
      </w:r>
      <w:r w:rsidR="00BB2F63">
        <w:t>08</w:t>
      </w:r>
      <w:r w:rsidR="005275A5">
        <w:t xml:space="preserve"> kuna i u tom pravcu je dostavio odgovarajuće isprave kao</w:t>
      </w:r>
      <w:r w:rsidR="008A528B">
        <w:t xml:space="preserve"> dokaz svog potraživanja (list </w:t>
      </w:r>
      <w:r w:rsidR="00BB2F63">
        <w:t>17</w:t>
      </w:r>
      <w:r w:rsidR="005275A5">
        <w:t>-</w:t>
      </w:r>
      <w:r w:rsidR="00BB2F63">
        <w:t>29</w:t>
      </w:r>
      <w:r w:rsidR="005275A5">
        <w:t xml:space="preserve"> spisa)</w:t>
      </w:r>
      <w:r>
        <w:t>.</w:t>
      </w:r>
    </w:p>
    <w:p w:rsidRDefault="00557FE5" w:rsidP="00DB56AF" w:rsidR="00557FE5">
      <w:pPr>
        <w:spacing w:before="200"/>
        <w:ind w:firstLine="709"/>
        <w:jc w:val="both"/>
      </w:pPr>
      <w:r>
        <w:t>Odredbom čl. 431. SZ-a propisano je da ako osobe ovlaštene za zastupanje dužnika po zakonu u roku od 15 dana od dana objave ovog oglasa na mrežnoj stranici e-Oglasna ploča sudova ne podnesu popis imovine i obveza dužnika ili ako iz tog popisa proizlazi da dužnik ima imovinu koja nije dostatna za namirenje predvidivih troškova stečajnog postupka te ako u roku od 45 dana od dana objave ovog oglasa na mrežnoj stranici e-Oglasna ploča sudova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</w:t>
      </w:r>
    </w:p>
    <w:p w:rsidRDefault="00711FD9" w:rsidP="005C088F" w:rsidR="005C088F">
      <w:pPr>
        <w:spacing w:before="200"/>
        <w:ind w:firstLine="709"/>
        <w:jc w:val="both"/>
      </w:pPr>
      <w:r>
        <w:t xml:space="preserve">Dakle, čl. 431. SZ-a propisano je </w:t>
      </w:r>
      <w:r w:rsidRPr="00557626">
        <w:t>da</w:t>
      </w:r>
      <w:r>
        <w:t xml:space="preserve"> će sud,</w:t>
      </w:r>
      <w:r w:rsidRPr="00557626">
        <w:t xml:space="preserve"> ukoliko</w:t>
      </w:r>
      <w:r>
        <w:t xml:space="preserve"> vjerovnici</w:t>
      </w:r>
      <w:r w:rsidRPr="00557626">
        <w:t xml:space="preserve"> ne predujme </w:t>
      </w:r>
      <w:r>
        <w:t>sredstva za namirenje troškova</w:t>
      </w:r>
      <w:r w:rsidRPr="00557626">
        <w:t xml:space="preserve"> stečajnog postupka, </w:t>
      </w:r>
      <w:r>
        <w:t xml:space="preserve">po službenoj dužnosti </w:t>
      </w:r>
      <w:r w:rsidRPr="00557626">
        <w:t>donijeti odluku o otvaranju i zaključenju stečajnog postupka</w:t>
      </w:r>
      <w:r w:rsidR="005C088F">
        <w:t>.</w:t>
      </w:r>
    </w:p>
    <w:p w:rsidRDefault="00557FE5" w:rsidP="00DB56AF" w:rsidR="00557FE5">
      <w:pPr>
        <w:spacing w:before="200"/>
        <w:ind w:firstLine="708"/>
        <w:jc w:val="both"/>
      </w:pPr>
      <w:r>
        <w:t xml:space="preserve">Odredbom članka 114. SZ-a propisano je da je podnositelj prijedloga za otvaranje stečajnog postupka dužan uplatiti predujam u iznosu od 1.000,00 kuna u Fond za namirenje troškova stečajnog postupka te po nalogu suda u roku od 8 dana dodatni iznos predujma koji ne može biti viši od 20.000,00 kuna. </w:t>
      </w:r>
    </w:p>
    <w:p w:rsidRDefault="00557FE5" w:rsidP="00DB56AF" w:rsidR="00557FE5">
      <w:pPr>
        <w:spacing w:before="200"/>
        <w:ind w:firstLine="709"/>
        <w:jc w:val="both"/>
      </w:pPr>
      <w:r>
        <w:t xml:space="preserve">U konkretnom slučaju, </w:t>
      </w:r>
      <w:r w:rsidR="005652D0">
        <w:t xml:space="preserve">vjerovnika </w:t>
      </w:r>
      <w:r w:rsidR="00BB2F63">
        <w:t>MEĐIMURJE GRADITELJSTVO d.o.o.</w:t>
      </w:r>
      <w:r w:rsidR="00E67F66">
        <w:t xml:space="preserve"> </w:t>
      </w:r>
      <w:r>
        <w:t>koji je predložio otvaranje redovnog stečajnog postupka</w:t>
      </w:r>
      <w:r w:rsidR="005652D0">
        <w:t>, a koji</w:t>
      </w:r>
      <w:r>
        <w:t xml:space="preserve"> nije oslobođen plaćanja predujma za namirenje troškova stečajnog postupka (čl. 114. st. 3. SZ-a), valjalo je obvezati na:</w:t>
      </w:r>
    </w:p>
    <w:p w:rsidRDefault="00557FE5" w:rsidP="00DB56AF" w:rsidR="00557FE5">
      <w:pPr>
        <w:spacing w:before="60"/>
        <w:ind w:firstLine="709"/>
        <w:jc w:val="both"/>
      </w:pPr>
      <w:r>
        <w:t>- uplatu predujma za Fond za namirenje troškova stečajnog postupka u iznosu od 1.000,00 kn</w:t>
      </w:r>
    </w:p>
    <w:p w:rsidRDefault="00557FE5" w:rsidP="00DB56AF" w:rsidR="00557FE5">
      <w:pPr>
        <w:spacing w:before="60"/>
        <w:ind w:firstLine="709"/>
        <w:jc w:val="both"/>
      </w:pPr>
      <w:r>
        <w:t>- uplatu dodatnog iznosa predujma za namirenje troškova stečajnog postupka, kojeg ovaj sud u ovom postupku određuje u iznosu od 6.000,00 kn.</w:t>
      </w:r>
    </w:p>
    <w:p w:rsidRDefault="00557FE5" w:rsidP="00DB56AF" w:rsidR="00557FE5">
      <w:pPr>
        <w:spacing w:before="200"/>
        <w:ind w:firstLine="709"/>
        <w:jc w:val="both"/>
      </w:pPr>
      <w:r>
        <w:t>Naime, imajući u vidu činjenicu da zastupnik po zakonu dužnika nije dostavio javnobilježnički ovjerovljen popis imovine i obveza dužnika, a niti sud raspolaže nekim drugim podacima o imovini dužnika, sud će provesti prethodni postupak u kojem će se utvrditi ima li stečajni dužnik imovinu dostatnu za pokriće makar troškova stečajnog postupka te će ovisno o tom utvrđenju odlučiti hoće li se stečajni postupak otvoriti i provoditi redovno (čl. 128. i 129. SZ-a) ili će se rješenjem stečajni postupak istovremen</w:t>
      </w:r>
      <w:r w:rsidR="009E6E41">
        <w:t>o zatvoriti i zaključiti (čl. 13</w:t>
      </w:r>
      <w:r>
        <w:t>2. SZ-a).</w:t>
      </w:r>
    </w:p>
    <w:p w:rsidRDefault="00557FE5" w:rsidP="00DB56AF" w:rsidR="00557FE5">
      <w:pPr>
        <w:spacing w:before="200"/>
        <w:ind w:firstLine="709"/>
        <w:jc w:val="both"/>
      </w:pPr>
      <w:r>
        <w:lastRenderedPageBreak/>
        <w:t xml:space="preserve">Tijekom prethodnog postupka poduzimaju se radnje koje uzrokuju nastanak određenih troškova. </w:t>
      </w:r>
      <w:r w:rsidR="005652D0">
        <w:t xml:space="preserve">Tako </w:t>
      </w:r>
      <w:r>
        <w:t>sukladno odredbi čl. 94. st. 1. SZ-a stečajni upravitelj ima pravo na nagradu za svoj rad i naknadu stvarnih troškova. Nagradu stečajnom upravitelju rješenjem određuje sud prema uredbi kojom Vlada Republike Hrvatske utvrđuje kriterije i način obračuna i plaćanja nagrade stečajnim upraviteljima (čl. 94. st. 2. SZ-a). Odredbom čl. 4. st. 1. i 2. Uredbe o kriterijima i načinu obračuna i plaćanja nagrade stečajnim upraviteljima (˝Narodne novine˝ br. 105/2015) određeno je da privremenom stečajnom upravitelju pripada pravo na jednokratnu nagradu za poslove obavljene u stečajnom postupku u iznosu od 3.000,00 kn do 20.000,00 kn, pri čemu sud vodi računa o složenosti poslova koje je obavio stečajni upravitelj. U predvidive troškove stečajnog postupka treba uračunati i naknadu stvarnih troškova stečajnog upravitelja (čl. 94. st. 1. i 3. SZ-a), troškove zatvaranja starog i otvaranja novog računa dužnika, izrade novog pečata dužnika, troškove sređivanja arhivske građe dužnika, kao i ostale troškove koji se javljaju u gotovo svakom stečajnom postupku.</w:t>
      </w:r>
    </w:p>
    <w:p w:rsidRDefault="00557FE5" w:rsidP="00DB56AF" w:rsidR="00557FE5">
      <w:pPr>
        <w:spacing w:before="200"/>
        <w:ind w:firstLine="709"/>
        <w:jc w:val="both"/>
      </w:pPr>
      <w:r>
        <w:t xml:space="preserve">U  konkretnom slučaju, ovaj sud smatra da bi iznos od 6.000,00 kn bio dostatan za namirenje troškova prethodnog </w:t>
      </w:r>
      <w:r w:rsidR="006E78E2">
        <w:t>i otvorenog stečajnog postupka</w:t>
      </w:r>
      <w:r>
        <w:t xml:space="preserve"> i to procjenjujući:</w:t>
      </w:r>
    </w:p>
    <w:p w:rsidRDefault="00557FE5" w:rsidP="00DB56AF" w:rsidR="00557FE5">
      <w:pPr>
        <w:spacing w:before="60"/>
        <w:ind w:firstLine="709"/>
        <w:jc w:val="both"/>
      </w:pPr>
      <w:r>
        <w:t>- nagradu privremenom stečajnom upravitelju u iznosu od 4.000,00 kn bruto</w:t>
      </w:r>
    </w:p>
    <w:p w:rsidRDefault="00557FE5" w:rsidP="00DB56AF" w:rsidR="00557FE5">
      <w:pPr>
        <w:spacing w:before="60"/>
        <w:ind w:firstLine="709"/>
        <w:jc w:val="both"/>
      </w:pPr>
      <w:r>
        <w:t>- naknadu stvarnih troškova privremenom stečajnom upravitelju (telefon, internet, prijevoz, uredski materijal… u iznosu od 300,00 kn)</w:t>
      </w:r>
    </w:p>
    <w:p w:rsidRDefault="00557FE5" w:rsidP="00DB56AF" w:rsidR="00557FE5">
      <w:pPr>
        <w:spacing w:before="60"/>
        <w:ind w:firstLine="709"/>
        <w:jc w:val="both"/>
      </w:pPr>
      <w:r>
        <w:t>- trošak sudskih i drugih pristojbi u iznosu od 300,00 kn</w:t>
      </w:r>
    </w:p>
    <w:p w:rsidRDefault="00557FE5" w:rsidP="00DB56AF" w:rsidR="00557FE5">
      <w:pPr>
        <w:spacing w:before="60"/>
        <w:ind w:firstLine="709"/>
        <w:jc w:val="both"/>
      </w:pPr>
      <w:r>
        <w:t>- trošak izrade novog pečata dužnika u iznosu od 100,00 kn</w:t>
      </w:r>
    </w:p>
    <w:p w:rsidRDefault="00557FE5" w:rsidP="00DB56AF" w:rsidR="00557FE5">
      <w:pPr>
        <w:spacing w:before="60"/>
        <w:ind w:firstLine="709"/>
        <w:jc w:val="both"/>
      </w:pPr>
      <w:r>
        <w:t>- trošak zatvaranja starog i otvaranja novog računa dužnika u iznosu od 100,00 kn</w:t>
      </w:r>
    </w:p>
    <w:p w:rsidRDefault="00557FE5" w:rsidP="00DB56AF" w:rsidR="00822C91">
      <w:pPr>
        <w:spacing w:before="60"/>
        <w:ind w:firstLine="709"/>
        <w:jc w:val="both"/>
      </w:pPr>
      <w:r>
        <w:t>- trošak izlučivanja i pohrane arhivske građe dužnika u iznosu od 1.200,00 kn.</w:t>
      </w:r>
    </w:p>
    <w:p w:rsidRDefault="00557FE5" w:rsidP="00DB56AF" w:rsidR="00557FE5">
      <w:pPr>
        <w:spacing w:before="60"/>
        <w:ind w:firstLine="709"/>
        <w:jc w:val="both"/>
      </w:pPr>
      <w:r>
        <w:t xml:space="preserve"> </w:t>
      </w:r>
    </w:p>
    <w:p w:rsidRDefault="00557FE5" w:rsidP="00822C91" w:rsidR="007F1157">
      <w:pPr>
        <w:ind w:firstLine="709"/>
        <w:jc w:val="both"/>
      </w:pPr>
      <w:r>
        <w:t xml:space="preserve">Slijedom navedenog, a temeljem odredbe čl. 431. st. 1. u vezi s odredbom čl. 114. SZ-a, odlučeno je kao u izreci ovog zaključka, s tim što se upozorava predlagatelj – vjerovnik da će sud, u slučaju nepostupanja </w:t>
      </w:r>
      <w:r w:rsidR="008B3D29">
        <w:t xml:space="preserve">po nalogu za uplatu predujma, </w:t>
      </w:r>
      <w:r>
        <w:t>donijeti rješenje o otvaranju i zaključenju skraćenog stečajnoga postupka (čl. 431. st. 2. SZ-a).</w:t>
      </w:r>
    </w:p>
    <w:p w:rsidRDefault="00FD3481" w:rsidP="009355C2" w:rsidR="00530FF0">
      <w:pPr>
        <w:spacing w:before="200"/>
        <w:jc w:val="center"/>
      </w:pPr>
      <w:r>
        <w:t xml:space="preserve">U Splitu, </w:t>
      </w:r>
      <w:r w:rsidR="002F32F3">
        <w:rPr>
          <w:rFonts w:eastAsiaTheme="minorHAnsi"/>
          <w:lang w:eastAsia="en-US"/>
        </w:rPr>
        <w:t>30</w:t>
      </w:r>
      <w:r w:rsidR="008B3D29">
        <w:rPr>
          <w:rFonts w:eastAsiaTheme="minorHAnsi"/>
          <w:lang w:eastAsia="en-US"/>
        </w:rPr>
        <w:t>. siječnja 2017</w:t>
      </w:r>
      <w:r>
        <w:t>. godine</w:t>
      </w:r>
    </w:p>
    <w:p w:rsidRDefault="002A7F12" w:rsidP="002A7F12" w:rsidR="002A7F12">
      <w:pPr>
        <w:spacing w:before="200"/>
        <w:ind w:left="6480"/>
        <w:jc w:val="center"/>
      </w:pPr>
      <w:r>
        <w:t>SUDSKI SAVJETNIK</w:t>
      </w:r>
    </w:p>
    <w:p w:rsidRDefault="002A7F12" w:rsidP="002A7F12" w:rsidR="002A7F12">
      <w:pPr>
        <w:ind w:left="6480"/>
        <w:jc w:val="center"/>
      </w:pPr>
    </w:p>
    <w:p w:rsidRDefault="00332231" w:rsidP="00332231" w:rsidR="00FD3481">
      <w:pPr>
        <w:ind w:left="6480"/>
      </w:pPr>
      <w:r>
        <w:t xml:space="preserve">   Goran Radanović</w:t>
      </w:r>
    </w:p>
    <w:p w:rsidRDefault="00FD3481" w:rsidP="00FD3481" w:rsidR="00FD3481">
      <w:pPr>
        <w:pStyle w:val="Podnaslov"/>
        <w:jc w:val="right"/>
        <w:rPr>
          <w:rFonts w:hAnsi="Times New Roman" w:ascii="Times New Roman"/>
          <w:b w:val="false"/>
          <w:color w:val="auto"/>
          <w:szCs w:val="24"/>
        </w:rPr>
      </w:pPr>
    </w:p>
    <w:p w:rsidRDefault="003A6E41" w:rsidP="003A6E41" w:rsidR="003A6E41" w:rsidRPr="00236892"/>
    <w:p w:rsidRDefault="003A6E41" w:rsidP="003A6E41" w:rsidR="002A7F12">
      <w:r w:rsidRPr="00236892">
        <w:t>POUKA O PRAVNOM LIJEKU:</w:t>
      </w:r>
    </w:p>
    <w:p w:rsidRDefault="00530FF0" w:rsidP="003A6E41" w:rsidR="00530FF0" w:rsidRPr="00236892"/>
    <w:p w:rsidRDefault="003A6E41" w:rsidP="003A6E41" w:rsidR="003A6E41" w:rsidRPr="00236892">
      <w:r w:rsidRPr="00236892">
        <w:t>Protiv ovog zaključka nije dopuštena žalba (čl. 1</w:t>
      </w:r>
      <w:r>
        <w:t>9</w:t>
      </w:r>
      <w:r w:rsidRPr="00236892">
        <w:t>. st.</w:t>
      </w:r>
      <w:r>
        <w:t xml:space="preserve"> 7. SZ-a</w:t>
      </w:r>
      <w:r w:rsidRPr="00236892">
        <w:t>)</w:t>
      </w:r>
      <w:r>
        <w:t>.</w:t>
      </w:r>
      <w:r w:rsidRPr="00236892">
        <w:tab/>
      </w:r>
      <w:r w:rsidRPr="00236892">
        <w:tab/>
      </w:r>
    </w:p>
    <w:p w:rsidRDefault="003A6E41" w:rsidP="003A6E41" w:rsidR="003A6E41">
      <w:r>
        <w:tab/>
      </w:r>
      <w:r>
        <w:tab/>
      </w:r>
      <w:r>
        <w:tab/>
      </w:r>
      <w:r>
        <w:tab/>
      </w:r>
    </w:p>
    <w:p w:rsidRDefault="003A6E41" w:rsidP="003A6E41" w:rsidR="00E67F66">
      <w:r w:rsidRPr="006D5886">
        <w:t>DNA:</w:t>
      </w:r>
    </w:p>
    <w:p w:rsidRDefault="00A5540D" w:rsidP="003A6E41" w:rsidR="00A5540D" w:rsidRPr="006D5886"/>
    <w:p w:rsidRDefault="003A6E41" w:rsidP="008A528B" w:rsidR="00EA24C8">
      <w:pPr>
        <w:jc w:val="both"/>
      </w:pPr>
      <w:r w:rsidRPr="006D5886">
        <w:t xml:space="preserve">- </w:t>
      </w:r>
      <w:r w:rsidR="00BB2F63">
        <w:t>punomoćniku predlagatelja - vjerovnika</w:t>
      </w:r>
      <w:r w:rsidR="00AC14E6">
        <w:t xml:space="preserve">, </w:t>
      </w:r>
      <w:r w:rsidR="00BB2F63">
        <w:t xml:space="preserve">odvjetniku Mićo Ljubenko, iz Odvjetničkog </w:t>
      </w:r>
      <w:r w:rsidR="00EA24C8">
        <w:t xml:space="preserve">  </w:t>
      </w:r>
    </w:p>
    <w:p w:rsidRDefault="00EA24C8" w:rsidP="008A528B" w:rsidR="003A6E41" w:rsidRPr="006D5886">
      <w:pPr>
        <w:jc w:val="both"/>
      </w:pPr>
      <w:r>
        <w:t xml:space="preserve">  </w:t>
      </w:r>
      <w:r w:rsidR="00BB2F63">
        <w:t>društva Ljubenko &amp; partneri d.o.o., Zagreb, Branimirova 29</w:t>
      </w:r>
      <w:r w:rsidR="00A5540D">
        <w:t>;</w:t>
      </w:r>
      <w:r w:rsidR="009355C2">
        <w:t xml:space="preserve"> </w:t>
      </w:r>
    </w:p>
    <w:p w:rsidRDefault="003A6E41" w:rsidP="003A6E41" w:rsidR="003A6E41" w:rsidRPr="006D5886">
      <w:r w:rsidRPr="006D5886">
        <w:t>- mrežna stranica e-Oglasna ploča sudova</w:t>
      </w:r>
      <w:r w:rsidR="00E67F66">
        <w:t>;</w:t>
      </w:r>
    </w:p>
    <w:p w:rsidRDefault="003A6E41" w:rsidP="00530FF0" w:rsidR="003A6E41" w:rsidRPr="00530FF0">
      <w:r w:rsidRPr="006D5886">
        <w:t xml:space="preserve">- spis </w:t>
      </w:r>
    </w:p>
    <w:p w:rsidRDefault="00853B3E" w:rsidP="00FD3481" w:rsidR="00853B3E" w:rsidRPr="00407572">
      <w:pPr>
        <w:spacing w:after="260" w:before="260"/>
        <w:jc w:val="center"/>
        <w:rPr>
          <w:color w:val="FF0000"/>
        </w:rPr>
      </w:pPr>
    </w:p>
    <w:sectPr w:rsidSect="000B715F" w:rsidR="00853B3E" w:rsidRPr="00407572">
      <w:headerReference w:type="default" r:id="rId10"/>
      <w:headerReference w:type="first" r:id="rId11"/>
      <w:pgSz w:h="16838" w:w="11906"/>
      <w:pgMar w:gutter="0" w:footer="708" w:header="708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51F1A" w:rsidP="006B1865" w:rsidR="00651F1A">
      <w:r>
        <w:separator/>
      </w:r>
    </w:p>
  </w:endnote>
  <w:endnote w:id="0" w:type="continuationSeparator">
    <w:p w:rsidRDefault="00651F1A" w:rsidP="006B1865" w:rsidR="00651F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51F1A" w:rsidP="006B1865" w:rsidR="00651F1A">
      <w:r>
        <w:separator/>
      </w:r>
    </w:p>
  </w:footnote>
  <w:footnote w:id="0" w:type="continuationSeparator">
    <w:p w:rsidRDefault="00651F1A" w:rsidP="006B1865" w:rsidR="00651F1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51937396"/>
      <w:docPartObj>
        <w:docPartGallery w:val="Page Numbers (Top of Page)"/>
        <w:docPartUnique/>
      </w:docPartObj>
    </w:sdtPr>
    <w:sdtEndPr/>
    <w:sdtContent>
      <w:p w:rsidRDefault="003E6296" w:rsidP="003E6296" w:rsidR="003E6296">
        <w:pPr>
          <w:pStyle w:val="Zaglavlje"/>
          <w:ind w:firstLine="4248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36556">
          <w:rPr>
            <w:noProof/>
          </w:rPr>
          <w:t>3</w:t>
        </w:r>
        <w:r>
          <w:fldChar w:fldCharType="end"/>
        </w:r>
        <w:r w:rsidR="00560424">
          <w:t xml:space="preserve">                    </w:t>
        </w:r>
        <w:r w:rsidR="00560424">
          <w:tab/>
          <w:t>22</w:t>
        </w:r>
        <w:r>
          <w:t>. St-</w:t>
        </w:r>
        <w:r w:rsidR="00BB2F63">
          <w:t>129</w:t>
        </w:r>
        <w:r w:rsidR="00DB6536">
          <w:t>/2016</w:t>
        </w:r>
      </w:p>
    </w:sdtContent>
  </w:sdt>
  <w:p w:rsidRDefault="006B1865" w:rsidR="006B186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0424" w:rsidP="003E6296" w:rsidR="003E6296">
    <w:pPr>
      <w:pStyle w:val="Zaglavlje"/>
      <w:jc w:val="right"/>
    </w:pPr>
    <w:r>
      <w:t>22</w:t>
    </w:r>
    <w:r w:rsidR="003E6296">
      <w:t>. St-</w:t>
    </w:r>
    <w:r w:rsidR="00BB2F63">
      <w:t>129</w:t>
    </w:r>
    <w:r w:rsidR="00DB6536">
      <w:t>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66F4110"/>
    <w:multiLevelType w:val="hybridMultilevel"/>
    <w:tmpl w:val="0F00EA08"/>
    <w:lvl w:tplc="52760E04" w:ilvl="0">
      <w:start w:val="4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mirrorMargins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71426"/>
    <w:rsid w:val="000078A2"/>
    <w:rsid w:val="000503A5"/>
    <w:rsid w:val="00066650"/>
    <w:rsid w:val="0008278A"/>
    <w:rsid w:val="00085E7C"/>
    <w:rsid w:val="000B253D"/>
    <w:rsid w:val="000B4D96"/>
    <w:rsid w:val="000B715F"/>
    <w:rsid w:val="000C4E7C"/>
    <w:rsid w:val="000D58E1"/>
    <w:rsid w:val="00163AB2"/>
    <w:rsid w:val="00221061"/>
    <w:rsid w:val="002A7F12"/>
    <w:rsid w:val="002E20C2"/>
    <w:rsid w:val="002F32F3"/>
    <w:rsid w:val="00311779"/>
    <w:rsid w:val="00332231"/>
    <w:rsid w:val="00357160"/>
    <w:rsid w:val="00371426"/>
    <w:rsid w:val="00386AAB"/>
    <w:rsid w:val="003A6E41"/>
    <w:rsid w:val="003C2F22"/>
    <w:rsid w:val="003E6296"/>
    <w:rsid w:val="003F18FB"/>
    <w:rsid w:val="00407572"/>
    <w:rsid w:val="00417EA6"/>
    <w:rsid w:val="004D1F5D"/>
    <w:rsid w:val="005001F0"/>
    <w:rsid w:val="005275A5"/>
    <w:rsid w:val="00530FF0"/>
    <w:rsid w:val="00536913"/>
    <w:rsid w:val="00557FE5"/>
    <w:rsid w:val="00560424"/>
    <w:rsid w:val="005652D0"/>
    <w:rsid w:val="005C088F"/>
    <w:rsid w:val="00606B58"/>
    <w:rsid w:val="00651F1A"/>
    <w:rsid w:val="00677C58"/>
    <w:rsid w:val="00687E74"/>
    <w:rsid w:val="006A4981"/>
    <w:rsid w:val="006B1865"/>
    <w:rsid w:val="006E78E2"/>
    <w:rsid w:val="00711FD9"/>
    <w:rsid w:val="0071519E"/>
    <w:rsid w:val="007537B5"/>
    <w:rsid w:val="00787737"/>
    <w:rsid w:val="007F1157"/>
    <w:rsid w:val="007F7A84"/>
    <w:rsid w:val="00814EDB"/>
    <w:rsid w:val="00815142"/>
    <w:rsid w:val="00822C91"/>
    <w:rsid w:val="00853B3E"/>
    <w:rsid w:val="008A528B"/>
    <w:rsid w:val="008B3D29"/>
    <w:rsid w:val="008E38A9"/>
    <w:rsid w:val="008E3FBB"/>
    <w:rsid w:val="00915A96"/>
    <w:rsid w:val="009355C2"/>
    <w:rsid w:val="00981D37"/>
    <w:rsid w:val="009E413B"/>
    <w:rsid w:val="009E6E41"/>
    <w:rsid w:val="00A466AA"/>
    <w:rsid w:val="00A51DE9"/>
    <w:rsid w:val="00A530EA"/>
    <w:rsid w:val="00A5540D"/>
    <w:rsid w:val="00A70E46"/>
    <w:rsid w:val="00AC14E6"/>
    <w:rsid w:val="00AC5C41"/>
    <w:rsid w:val="00B15E36"/>
    <w:rsid w:val="00B7506F"/>
    <w:rsid w:val="00B809DC"/>
    <w:rsid w:val="00BA2A64"/>
    <w:rsid w:val="00BB2F63"/>
    <w:rsid w:val="00BB3407"/>
    <w:rsid w:val="00C53F18"/>
    <w:rsid w:val="00C8037F"/>
    <w:rsid w:val="00CF2099"/>
    <w:rsid w:val="00D06CAA"/>
    <w:rsid w:val="00DB56AF"/>
    <w:rsid w:val="00DB6536"/>
    <w:rsid w:val="00DD0D50"/>
    <w:rsid w:val="00E36556"/>
    <w:rsid w:val="00E67F66"/>
    <w:rsid w:val="00EA24C8"/>
    <w:rsid w:val="00EB6A52"/>
    <w:rsid w:val="00ED142D"/>
    <w:rsid w:val="00F2599E"/>
    <w:rsid w:val="00F80B2A"/>
    <w:rsid w:val="00FA04AB"/>
    <w:rsid w:val="00FD34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71426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B186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B1865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6B186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B1865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B186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B1865"/>
    <w:rPr>
      <w:rFonts w:cs="Times New Roman" w:eastAsia="Times New Roman"/>
      <w:szCs w:val="24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FD3481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FD3481"/>
    <w:rPr>
      <w:rFonts w:cs="Times New Roman" w:eastAsia="Times New Roman"/>
      <w:szCs w:val="24"/>
      <w:lang w:eastAsia="hr-HR"/>
    </w:rPr>
  </w:style>
  <w:style w:styleId="Podnaslov" w:type="paragraph">
    <w:name w:val="Subtitle"/>
    <w:basedOn w:val="Normal"/>
    <w:link w:val="PodnaslovChar"/>
    <w:qFormat/>
    <w:rsid w:val="00FD3481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FD3481"/>
    <w:rPr>
      <w:rFonts w:cs="Times New Roman" w:eastAsia="Times New Roman" w:hAnsi="Tahoma" w:ascii="Tahoma"/>
      <w:b/>
      <w:color w:val="0000FF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0B715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F209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F209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F209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F209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F209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71426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B186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B1865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6B186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B1865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B186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B1865"/>
    <w:rPr>
      <w:rFonts w:cs="Times New Roman" w:eastAsia="Times New Roman"/>
      <w:szCs w:val="24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FD3481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FD3481"/>
    <w:rPr>
      <w:rFonts w:cs="Times New Roman" w:eastAsia="Times New Roman"/>
      <w:szCs w:val="24"/>
      <w:lang w:eastAsia="hr-HR"/>
    </w:rPr>
  </w:style>
  <w:style w:styleId="Podnaslov" w:type="paragraph">
    <w:name w:val="Subtitle"/>
    <w:basedOn w:val="Normal"/>
    <w:link w:val="PodnaslovChar"/>
    <w:qFormat/>
    <w:rsid w:val="00FD3481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FD3481"/>
    <w:rPr>
      <w:rFonts w:ascii="Tahoma" w:cs="Times New Roman" w:eastAsia="Times New Roman" w:hAnsi="Tahoma"/>
      <w:b/>
      <w:color w:val="0000FF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0B715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F209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F209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F209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F209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F209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45920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76158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97292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02977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siječnja 2017.</izvorni_sadrzaj>
    <derivirana_varijabla naziv="DomainObject.DatumDonosenjaOdluke_1">30.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129</izvorni_sadrzaj>
    <derivirana_varijabla naziv="DomainObject.Predmet.Broj_1">129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siječnja 2016.</izvorni_sadrzaj>
    <derivirana_varijabla naziv="DomainObject.Predmet.DatumOsnivanja_1">12.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St-129/2016</izvorni_sadrzaj>
    <derivirana_varijabla naziv="DomainObject.Predmet.OznakaBroj_1">St-129/2016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st.1. SZ</izvorni_sadrzaj>
    <derivirana_varijabla naziv="DomainObject.Predmet.PrimjedbaSuca_1">Čl. 444. st.1.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TURIZAM, SPORT I NAUTIKA d. o. o. za turizam i trgovinu zastupanog po punomoćniku Robert Kopajtić</izvorni_sadrzaj>
    <derivirana_varijabla naziv="DomainObject.Predmet.ProtustrankaFormated_1">  TURIZAM, SPORT I NAUTIKA d. o. o. za turizam i trgovinu zastupanog po punomoćniku Robert Kopajtić</derivirana_varijabla>
  </DomainObject.Predmet.ProtustrankaFormated>
  <DomainObject.Predmet.ProtustrankaFormatedOIB>
    <izvorni_sadrzaj>  TURIZAM, SPORT I NAUTIKA d. o. o. za turizam i trgovinu, OIB 01077126296 zastupanog po punomoćniku Robert Kopajtić</izvorni_sadrzaj>
    <derivirana_varijabla naziv="DomainObject.Predmet.ProtustrankaFormatedOIB_1">  TURIZAM, SPORT I NAUTIKA d. o. o. za turizam i trgovinu, OIB 01077126296 zastupanog po punomoćniku Robert Kopajtić</derivirana_varijabla>
  </DomainObject.Predmet.ProtustrankaFormatedOIB>
  <DomainObject.Predmet.ProtustrankaFormatedWithAdress>
    <izvorni_sadrzaj> TURIZAM, SPORT I NAUTIKA d. o. o. za turizam i trgovinu, Zrinjsko-Frankopanska 68, 21000 Split zastupanog po punomoćniku Robert Kopajtić</izvorni_sadrzaj>
    <derivirana_varijabla naziv="DomainObject.Predmet.ProtustrankaFormatedWithAdress_1"> TURIZAM, SPORT I NAUTIKA d. o. o. za turizam i trgovinu, Zrinjsko-Frankopanska 68, 21000 Split zastupanog po punomoćniku Robert Kopajtić</derivirana_varijabla>
  </DomainObject.Predmet.ProtustrankaFormatedWithAdress>
  <DomainObject.Predmet.ProtustrankaFormatedWithAdressOIB>
    <izvorni_sadrzaj> TURIZAM, SPORT I NAUTIKA d. o. o. za turizam i trgovinu, OIB 01077126296, Zrinjsko-Frankopanska 68, 21000 Split zastupanog po punomoćniku Robert Kopajtić</izvorni_sadrzaj>
    <derivirana_varijabla naziv="DomainObject.Predmet.ProtustrankaFormatedWithAdressOIB_1"> TURIZAM, SPORT I NAUTIKA d. o. o. za turizam i trgovinu, OIB 01077126296, Zrinjsko-Frankopanska 68, 21000 Split zastupanog po punomoćniku Robert Kopajtić</derivirana_varijabla>
  </DomainObject.Predmet.ProtustrankaFormatedWithAdressOIB>
  <DomainObject.Predmet.ProtustrankaWithAdress>
    <izvorni_sadrzaj>TURIZAM, SPORT I NAUTIKA d. o. o. za turizam i trgovinu Zrinjsko-Frankopanska 68, 21000 Split</izvorni_sadrzaj>
    <derivirana_varijabla naziv="DomainObject.Predmet.ProtustrankaWithAdress_1">TURIZAM, SPORT I NAUTIKA d. o. o. za turizam i trgovinu Zrinjsko-Frankopanska 68, 21000 Split</derivirana_varijabla>
  </DomainObject.Predmet.ProtustrankaWithAdress>
  <DomainObject.Predmet.ProtustrankaWithAdressOIB>
    <izvorni_sadrzaj>TURIZAM, SPORT I NAUTIKA d. o. o. za turizam i trgovinu, OIB 01077126296, Zrinjsko-Frankopanska 68, 21000 Split</izvorni_sadrzaj>
    <derivirana_varijabla naziv="DomainObject.Predmet.ProtustrankaWithAdressOIB_1">TURIZAM, SPORT I NAUTIKA d. o. o. za turizam i trgovinu, OIB 01077126296, Zrinjsko-Frankopanska 68, 21000 Split</derivirana_varijabla>
  </DomainObject.Predmet.ProtustrankaWithAdressOIB>
  <DomainObject.Predmet.ProtustrankaNazivFormated>
    <izvorni_sadrzaj>TURIZAM, SPORT I NAUTIKA d. o. o. za turizam i trgovinu</izvorni_sadrzaj>
    <derivirana_varijabla naziv="DomainObject.Predmet.ProtustrankaNazivFormated_1">TURIZAM, SPORT I NAUTIKA d. o. o. za turizam i trgovinu</derivirana_varijabla>
  </DomainObject.Predmet.ProtustrankaNazivFormated>
  <DomainObject.Predmet.ProtustrankaNazivFormatedOIB>
    <izvorni_sadrzaj>TURIZAM, SPORT I NAUTIKA d. o. o. za turizam i trgovinu, OIB 01077126296</izvorni_sadrzaj>
    <derivirana_varijabla naziv="DomainObject.Predmet.ProtustrankaNazivFormatedOIB_1">TURIZAM, SPORT I NAUTIKA d. o. o. za turizam i trgovinu, OIB 01077126296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Ministarstvo financija RH zastupanog po punomoćniku Županijsko državno odvjetništvo u Splitu; MEĐIMURJE GRADITELJSTVO društvo s ograničenom odgovornošću za graditeljstvo i usluge zastupanog po punomoćniku Mićo Ljubenko</izvorni_sadrzaj>
    <derivirana_varijabla naziv="DomainObject.Predmet.StrankaFormated_1">  FINANCIJSKA AGENCIJA, RC SPLIT; Ministarstvo financija RH zastupanog po punomoćniku Županijsko državno odvjetništvo u Splitu; MEĐIMURJE GRADITELJSTVO društvo s ograničenom odgovornošću za graditeljstvo i usluge zastupanog po punomoćniku Mićo Ljubenko</derivirana_varijabla>
  </DomainObject.Predmet.StrankaFormated>
  <DomainObject.Predmet.StrankaFormatedOIB>
    <izvorni_sadrzaj>  FINANCIJSKA AGENCIJA, RC SPLIT, OIB 85821130368; Ministarstvo financija RH, OIB 18683136487 zastupanog po punomoćniku Županijsko državno odvjetništvo u Splitu; MEĐIMURJE GRADITELJSTVO društvo s ograničenom odgovornošću za graditeljstvo i usluge, OIB 15921860232 zastupanog po punomoćniku Mićo Ljubenko</izvorni_sadrzaj>
    <derivirana_varijabla naziv="DomainObject.Predmet.StrankaFormatedOIB_1">  FINANCIJSKA AGENCIJA, RC SPLIT, OIB 85821130368; Ministarstvo financija RH, OIB 18683136487 zastupanog po punomoćniku Županijsko državno odvjetništvo u Splitu; MEĐIMURJE GRADITELJSTVO društvo s ograničenom odgovornošću za graditeljstvo i usluge, OIB 15921860232 zastupanog po punomoćniku Mićo Ljubenko</derivirana_varijabla>
  </DomainObject.Predmet.StrankaFormatedOIB>
  <DomainObject.Predmet.StrankaFormatedWithAdress>
    <izvorni_sadrzaj> FINANCIJSKA AGENCIJA, RC SPLIT, Mažuranićevo šetalište 24 b, 21000 Split; Ministarstvo financija RH, Katančićeva 5, 10000 Zagreb zastupanog po punomoćniku Županijsko državno odvjetništvo u Splitu; MEĐIMURJE GRADITELJSTVO društvo s ograničenom odgovornošću za graditeljstvo i usluge, Zagrebačka 42/a, 40000 Čakovec zastupanog po punomoćniku Mićo Ljubenko</izvorni_sadrzaj>
    <derivirana_varijabla naziv="DomainObject.Predmet.StrankaFormatedWithAdress_1"> FINANCIJSKA AGENCIJA, RC SPLIT, Mažuranićevo šetalište 24 b, 21000 Split; Ministarstvo financija RH, Katančićeva 5, 10000 Zagreb zastupanog po punomoćniku Županijsko državno odvjetništvo u Splitu; MEĐIMURJE GRADITELJSTVO društvo s ograničenom odgovornošću za graditeljstvo i usluge, Zagrebačka 42/a, 40000 Čakovec zastupanog po punomoćniku Mićo Ljubenko</derivirana_varijabla>
  </DomainObject.Predmet.StrankaFormatedWithAdress>
  <DomainObject.Predmet.StrankaFormatedWithAdressOIB>
    <izvorni_sadrzaj> FINANCIJSKA AGENCIJA, RC SPLIT, OIB 85821130368, Mažuranićevo šetalište 24 b, 21000 Split; Ministarstvo financija RH, OIB 18683136487, Katančićeva 5, 10000 Zagreb zastupanog po punomoćniku Županijsko državno odvjetništvo u Splitu; MEĐIMURJE GRADITELJSTVO društvo s ograničenom odgovornošću za graditeljstvo i usluge, OIB 15921860232, Zagrebačka 42/a, 40000 Čakovec zastupanog po punomoćniku Mićo Ljubenko</izvorni_sadrzaj>
    <derivirana_varijabla naziv="DomainObject.Predmet.StrankaFormatedWithAdressOIB_1"> FINANCIJSKA AGENCIJA, RC SPLIT, OIB 85821130368, Mažuranićevo šetalište 24 b, 21000 Split; Ministarstvo financija RH, OIB 18683136487, Katančićeva 5, 10000 Zagreb zastupanog po punomoćniku Županijsko državno odvjetništvo u Splitu; MEĐIMURJE GRADITELJSTVO društvo s ograničenom odgovornošću za graditeljstvo i usluge, OIB 15921860232, Zagrebačka 42/a, 40000 Čakovec zastupanog po punomoćniku Mićo Ljubenko</derivirana_varijabla>
  </DomainObject.Predmet.StrankaFormatedWithAdressOIB>
  <DomainObject.Predmet.StrankaWithAdress>
    <izvorni_sadrzaj>FINANCIJSKA AGENCIJA, RC SPLIT Mažuranićevo šetalište 24 b,21000 Split,Ministarstvo financija RH Katančićeva 5,10000 Zagreb,MEĐIMURJE GRADITELJSTVO društvo s ograničenom odgovornošću za graditeljstvo i usluge Zagrebačka 42/a,40000 Čakovec</izvorni_sadrzaj>
    <derivirana_varijabla naziv="DomainObject.Predmet.StrankaWithAdress_1">FINANCIJSKA AGENCIJA, RC SPLIT Mažuranićevo šetalište 24 b,21000 Split,Ministarstvo financija RH Katančićeva 5,10000 Zagreb,MEĐIMURJE GRADITELJSTVO društvo s ograničenom odgovornošću za graditeljstvo i usluge Zagrebačka 42/a,40000 Čakovec</derivirana_varijabla>
  </DomainObject.Predmet.StrankaWithAdress>
  <DomainObject.Predmet.StrankaWithAdressOIB>
    <izvorni_sadrzaj>FINANCIJSKA AGENCIJA, RC SPLIT, OIB 85821130368, Mažuranićevo šetalište 24 b,21000 Split,Ministarstvo financija RH, OIB 18683136487, Katančićeva 5,10000 Zagreb,MEĐIMURJE GRADITELJSTVO društvo s ograničenom odgovornošću za graditeljstvo i usluge, OIB 15921860232, Zagrebačka 42/a,40000 Čakovec</izvorni_sadrzaj>
    <derivirana_varijabla naziv="DomainObject.Predmet.StrankaWithAdressOIB_1">FINANCIJSKA AGENCIJA, RC SPLIT, OIB 85821130368, Mažuranićevo šetalište 24 b,21000 Split,Ministarstvo financija RH, OIB 18683136487, Katančićeva 5,10000 Zagreb,MEĐIMURJE GRADITELJSTVO društvo s ograničenom odgovornošću za graditeljstvo i usluge, OIB 15921860232, Zagrebačka 42/a,40000 Čakovec</derivirana_varijabla>
  </DomainObject.Predmet.StrankaWithAdressOIB>
  <DomainObject.Predmet.StrankaNazivFormated>
    <izvorni_sadrzaj>FINANCIJSKA AGENCIJA, RC SPLIT,Ministarstvo financija RH,MEĐIMURJE GRADITELJSTVO društvo s ograničenom odgovornošću za graditeljstvo i usluge</izvorni_sadrzaj>
    <derivirana_varijabla naziv="DomainObject.Predmet.StrankaNazivFormated_1">FINANCIJSKA AGENCIJA, RC SPLIT,Ministarstvo financija RH,MEĐIMURJE GRADITELJSTVO društvo s ograničenom odgovornošću za graditeljstvo i usluge</derivirana_varijabla>
  </DomainObject.Predmet.StrankaNazivFormated>
  <DomainObject.Predmet.StrankaNazivFormatedOIB>
    <izvorni_sadrzaj>FINANCIJSKA AGENCIJA, RC SPLIT, OIB 85821130368,Ministarstvo financija RH, OIB 18683136487,MEĐIMURJE GRADITELJSTVO društvo s ograničenom odgovornošću za graditeljstvo i usluge, OIB 15921860232</izvorni_sadrzaj>
    <derivirana_varijabla naziv="DomainObject.Predmet.StrankaNazivFormatedOIB_1">FINANCIJSKA AGENCIJA, RC SPLIT, OIB 85821130368,Ministarstvo financija RH, OIB 18683136487,MEĐIMURJE GRADITELJSTVO društvo s ograničenom odgovornošću za graditeljstvo i usluge, OIB 15921860232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119469.95</izvorni_sadrzaj>
    <derivirana_varijabla naziv="DomainObject.Predmet.TrenutnaVrijednost_1">119469.95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  <item>Ministarstvo financija RH zastupanog po punomoćniku Županijsko državno odvjetništvo u Splitu</item>
      <item>MEĐIMURJE GRADITELJSTVO društvo s ograničenom odgovornošću za graditeljstvo i usluge zastupanog po punomoćniku Mićo Ljubenko</item>
    </izvorni_sadrzaj>
    <derivirana_varijabla naziv="DomainObject.Predmet.StrankaListFormated_1">
      <item>FINANCIJSKA AGENCIJA, RC SPLIT</item>
      <item>Ministarstvo financija RH zastupanog po punomoćniku Županijsko državno odvjetništvo u Splitu</item>
      <item>MEĐIMURJE GRADITELJSTVO društvo s ograničenom odgovornošću za graditeljstvo i usluge zastupanog po punomoćniku Mićo Ljubenko</item>
    </derivirana_varijabla>
  </DomainObject.Predmet.StrankaListFormated>
  <DomainObject.Predmet.StrankaListFormatedOIB>
    <izvorni_sadrzaj>
      <item>FINANCIJSKA AGENCIJA, RC SPLIT, OIB 85821130368</item>
      <item>Ministarstvo financija RH, OIB 18683136487 zastupanog po punomoćniku Županijsko državno odvjetništvo u Splitu</item>
      <item>MEĐIMURJE GRADITELJSTVO društvo s ograničenom odgovornošću za graditeljstvo i usluge, OIB 15921860232 zastupanog po punomoćniku Mićo Ljubenko</item>
    </izvorni_sadrzaj>
    <derivirana_varijabla naziv="DomainObject.Predmet.StrankaListFormatedOIB_1">
      <item>FINANCIJSKA AGENCIJA, RC SPLIT, OIB 85821130368</item>
      <item>Ministarstvo financija RH, OIB 18683136487 zastupanog po punomoćniku Županijsko državno odvjetništvo u Splitu</item>
      <item>MEĐIMURJE GRADITELJSTVO društvo s ograničenom odgovornošću za graditeljstvo i usluge, OIB 15921860232 zastupanog po punomoćniku Mićo Ljubenko</item>
    </derivirana_varijabla>
  </DomainObject.Predmet.StrankaListFormatedOIB>
  <DomainObject.Predmet.StrankaListFormatedWithAdress>
    <izvorni_sadrzaj>
      <item>FINANCIJSKA AGENCIJA, RC SPLIT, Mažuranićevo šetalište 24 b, 21000 Split</item>
      <item>Ministarstvo financija RH, Katančićeva 5, 10000 Zagreb zastupanog po punomoćniku Županijsko državno odvjetništvo u Splitu</item>
      <item>MEĐIMURJE GRADITELJSTVO društvo s ograničenom odgovornošću za graditeljstvo i usluge, Zagrebačka 42/a, 40000 Čakovec zastupanog po punomoćniku Mićo Ljubenko</item>
    </izvorni_sadrzaj>
    <derivirana_varijabla naziv="DomainObject.Predmet.StrankaListFormatedWithAdress_1">
      <item>FINANCIJSKA AGENCIJA, RC SPLIT, Mažuranićevo šetalište 24 b, 21000 Split</item>
      <item>Ministarstvo financija RH, Katančićeva 5, 10000 Zagreb zastupanog po punomoćniku Županijsko državno odvjetništvo u Splitu</item>
      <item>MEĐIMURJE GRADITELJSTVO društvo s ograničenom odgovornošću za graditeljstvo i usluge, Zagrebačka 42/a, 40000 Čakovec zastupanog po punomoćniku Mićo Ljubenko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Ministarstvo financija RH, OIB 18683136487, Katančićeva 5, 10000 Zagreb zastupanog po punomoćniku Županijsko državno odvjetništvo u Splitu</item>
      <item>MEĐIMURJE GRADITELJSTVO društvo s ograničenom odgovornošću za graditeljstvo i usluge, OIB 15921860232, Zagrebačka 42/a, 40000 Čakovec zastupanog po punomoćniku Mićo Ljubenko</item>
    </izvorni_sadrzaj>
    <derivirana_varijabla naziv="DomainObject.Predmet.StrankaListFormatedWithAdressOIB_1">
      <item>FINANCIJSKA AGENCIJA, RC SPLIT, OIB 85821130368, Mažuranićevo šetalište 24 b, 21000 Split</item>
      <item>Ministarstvo financija RH, OIB 18683136487, Katančićeva 5, 10000 Zagreb zastupanog po punomoćniku Županijsko državno odvjetništvo u Splitu</item>
      <item>MEĐIMURJE GRADITELJSTVO društvo s ograničenom odgovornošću za graditeljstvo i usluge, OIB 15921860232, Zagrebačka 42/a, 40000 Čakovec zastupanog po punomoćniku Mićo Ljubenko</item>
    </derivirana_varijabla>
  </DomainObject.Predmet.StrankaListFormatedWithAdressOIB>
  <DomainObject.Predmet.StrankaListNazivFormated>
    <izvorni_sadrzaj>
      <item>FINANCIJSKA AGENCIJA, RC SPLIT</item>
      <item>Ministarstvo financija RH</item>
      <item>MEĐIMURJE GRADITELJSTVO društvo s ograničenom odgovornošću za graditeljstvo i usluge</item>
    </izvorni_sadrzaj>
    <derivirana_varijabla naziv="DomainObject.Predmet.StrankaListNazivFormated_1">
      <item>FINANCIJSKA AGENCIJA, RC SPLIT</item>
      <item>Ministarstvo financija RH</item>
      <item>MEĐIMURJE GRADITELJSTVO društvo s ograničenom odgovornošću za graditeljstvo i usluge</item>
    </derivirana_varijabla>
  </DomainObject.Predmet.StrankaListNazivFormated>
  <DomainObject.Predmet.StrankaListNazivFormatedOIB>
    <izvorni_sadrzaj>
      <item>FINANCIJSKA AGENCIJA, RC SPLIT, OIB 85821130368</item>
      <item>Ministarstvo financija RH, OIB 18683136487</item>
      <item>MEĐIMURJE GRADITELJSTVO društvo s ograničenom odgovornošću za graditeljstvo i usluge, OIB 15921860232</item>
    </izvorni_sadrzaj>
    <derivirana_varijabla naziv="DomainObject.Predmet.StrankaListNazivFormatedOIB_1">
      <item>FINANCIJSKA AGENCIJA, RC SPLIT, OIB 85821130368</item>
      <item>Ministarstvo financija RH, OIB 18683136487</item>
      <item>MEĐIMURJE GRADITELJSTVO društvo s ograničenom odgovornošću za graditeljstvo i usluge, OIB 15921860232</item>
    </derivirana_varijabla>
  </DomainObject.Predmet.StrankaListNazivFormatedOIB>
  <DomainObject.Predmet.ProtuStrankaListFormated>
    <izvorni_sadrzaj>
      <item>TURIZAM, SPORT I NAUTIKA d. o. o. za turizam i trgovinu zastupanog po punomoćniku Robert Kopajtić</item>
    </izvorni_sadrzaj>
    <derivirana_varijabla naziv="DomainObject.Predmet.ProtuStrankaListFormated_1">
      <item>TURIZAM, SPORT I NAUTIKA d. o. o. za turizam i trgovinu zastupanog po punomoćniku Robert Kopajtić</item>
    </derivirana_varijabla>
  </DomainObject.Predmet.ProtuStrankaListFormated>
  <DomainObject.Predmet.ProtuStrankaListFormatedOIB>
    <izvorni_sadrzaj>
      <item>TURIZAM, SPORT I NAUTIKA d. o. o. za turizam i trgovinu, OIB 01077126296 zastupanog po punomoćniku Robert Kopajtić</item>
    </izvorni_sadrzaj>
    <derivirana_varijabla naziv="DomainObject.Predmet.ProtuStrankaListFormatedOIB_1">
      <item>TURIZAM, SPORT I NAUTIKA d. o. o. za turizam i trgovinu, OIB 01077126296 zastupanog po punomoćniku Robert Kopajtić</item>
    </derivirana_varijabla>
  </DomainObject.Predmet.ProtuStrankaListFormatedOIB>
  <DomainObject.Predmet.ProtuStrankaListFormatedWithAdress>
    <izvorni_sadrzaj>
      <item>TURIZAM, SPORT I NAUTIKA d. o. o. za turizam i trgovinu, Zrinjsko-Frankopanska 68, 21000 Split zastupanog po punomoćniku Robert Kopajtić</item>
    </izvorni_sadrzaj>
    <derivirana_varijabla naziv="DomainObject.Predmet.ProtuStrankaListFormatedWithAdress_1">
      <item>TURIZAM, SPORT I NAUTIKA d. o. o. za turizam i trgovinu, Zrinjsko-Frankopanska 68, 21000 Split zastupanog po punomoćniku Robert Kopajtić</item>
    </derivirana_varijabla>
  </DomainObject.Predmet.ProtuStrankaListFormatedWithAdress>
  <DomainObject.Predmet.ProtuStrankaListFormatedWithAdressOIB>
    <izvorni_sadrzaj>
      <item>TURIZAM, SPORT I NAUTIKA d. o. o. za turizam i trgovinu, OIB 01077126296, Zrinjsko-Frankopanska 68, 21000 Split zastupanog po punomoćniku Robert Kopajtić</item>
    </izvorni_sadrzaj>
    <derivirana_varijabla naziv="DomainObject.Predmet.ProtuStrankaListFormatedWithAdressOIB_1">
      <item>TURIZAM, SPORT I NAUTIKA d. o. o. za turizam i trgovinu, OIB 01077126296, Zrinjsko-Frankopanska 68, 21000 Split zastupanog po punomoćniku Robert Kopajtić</item>
    </derivirana_varijabla>
  </DomainObject.Predmet.ProtuStrankaListFormatedWithAdressOIB>
  <DomainObject.Predmet.ProtuStrankaListNazivFormated>
    <izvorni_sadrzaj>
      <item>TURIZAM, SPORT I NAUTIKA d. o. o. za turizam i trgovinu</item>
    </izvorni_sadrzaj>
    <derivirana_varijabla naziv="DomainObject.Predmet.ProtuStrankaListNazivFormated_1">
      <item>TURIZAM, SPORT I NAUTIKA d. o. o. za turizam i trgovinu</item>
    </derivirana_varijabla>
  </DomainObject.Predmet.ProtuStrankaListNazivFormated>
  <DomainObject.Predmet.ProtuStrankaListNazivFormatedOIB>
    <izvorni_sadrzaj>
      <item>TURIZAM, SPORT I NAUTIKA d. o. o. za turizam i trgovinu, OIB 01077126296</item>
    </izvorni_sadrzaj>
    <derivirana_varijabla naziv="DomainObject.Predmet.ProtuStrankaListNazivFormatedOIB_1">
      <item>TURIZAM, SPORT I NAUTIKA d. o. o. za turizam i trgovinu, OIB 01077126296</item>
    </derivirana_varijabla>
  </DomainObject.Predmet.ProtuStrankaListNazivFormatedOIB>
  <DomainObject.Predmet.OstaliListFormated>
    <izvorni_sadrzaj>
      <item>Robert Kopajtić punomoćnik sudionika u postupku TURIZAM, SPORT I NAUTIKA d. o. o. za turizam i trgovinu</item>
      <item>Županijsko državno odvjetništvo u Splitu punomoćnik sudionika u postupku Ministarstvo financija RH</item>
      <item>Mićo Ljubenko punomoćnik sudionika u postupku MEĐIMURJE GRADITELJSTVO društvo s ograničenom odgovornošću za graditeljstvo i usluge</item>
    </izvorni_sadrzaj>
    <derivirana_varijabla naziv="DomainObject.Predmet.OstaliListFormated_1">
      <item>Robert Kopajtić punomoćnik sudionika u postupku TURIZAM, SPORT I NAUTIKA d. o. o. za turizam i trgovinu</item>
      <item>Županijsko državno odvjetništvo u Splitu punomoćnik sudionika u postupku Ministarstvo financija RH</item>
      <item>Mićo Ljubenko punomoćnik sudionika u postupku MEĐIMURJE GRADITELJSTVO društvo s ograničenom odgovornošću za graditeljstvo i usluge</item>
    </derivirana_varijabla>
  </DomainObject.Predmet.OstaliListFormated>
  <DomainObject.Predmet.OstaliListFormatedOIB>
    <izvorni_sadrzaj>
      <item>Robert Kopajtić, OIB 56671265188 punomoćnik sudionika u postupku TURIZAM, SPORT I NAUTIKA d. o. o. za turizam i trgovinu</item>
      <item>Županijsko državno odvjetništvo u Splitu punomoćnik sudionika u postupku Ministarstvo financija RH</item>
      <item>Mićo Ljubenko, OIB 74664758370 punomoćnik sudionika u postupku MEĐIMURJE GRADITELJSTVO društvo s ograničenom odgovornošću za graditeljstvo i usluge</item>
    </izvorni_sadrzaj>
    <derivirana_varijabla naziv="DomainObject.Predmet.OstaliListFormatedOIB_1">
      <item>Robert Kopajtić, OIB 56671265188 punomoćnik sudionika u postupku TURIZAM, SPORT I NAUTIKA d. o. o. za turizam i trgovinu</item>
      <item>Županijsko državno odvjetništvo u Splitu punomoćnik sudionika u postupku Ministarstvo financija RH</item>
      <item>Mićo Ljubenko, OIB 74664758370 punomoćnik sudionika u postupku MEĐIMURJE GRADITELJSTVO društvo s ograničenom odgovornošću za graditeljstvo i usluge</item>
    </derivirana_varijabla>
  </DomainObject.Predmet.OstaliListFormatedOIB>
  <DomainObject.Predmet.OstaliListFormatedWithAdress>
    <izvorni_sadrzaj>
      <item>Robert Kopajtić, Trpimirova 3, 51000 Rijeka punomoćnik sudionika u postupku TURIZAM, SPORT I NAUTIKA d. o. o. za turizam i trgovinu</item>
      <item>Županijsko državno odvjetništvo u Splitu, Gundulićeva 29a, 21000 Split punomoćnik sudionika u postupku Ministarstvo financija RH</item>
      <item>Mićo Ljubenko, Branimirova 29, Branimir centar-ulaz Draškovićeva, p.p. 488, 10000 Zagreb punomoćnik sudionika u postupku MEĐIMURJE GRADITELJSTVO društvo s ograničenom odgovornošću za graditeljstvo i usluge</item>
    </izvorni_sadrzaj>
    <derivirana_varijabla naziv="DomainObject.Predmet.OstaliListFormatedWithAdress_1">
      <item>Robert Kopajtić, Trpimirova 3, 51000 Rijeka punomoćnik sudionika u postupku TURIZAM, SPORT I NAUTIKA d. o. o. za turizam i trgovinu</item>
      <item>Županijsko državno odvjetništvo u Splitu, Gundulićeva 29a, 21000 Split punomoćnik sudionika u postupku Ministarstvo financija RH</item>
      <item>Mićo Ljubenko, Branimirova 29, Branimir centar-ulaz Draškovićeva, p.p. 488, 10000 Zagreb punomoćnik sudionika u postupku MEĐIMURJE GRADITELJSTVO društvo s ograničenom odgovornošću za graditeljstvo i usluge</item>
    </derivirana_varijabla>
  </DomainObject.Predmet.OstaliListFormatedWithAdress>
  <DomainObject.Predmet.OstaliListFormatedWithAdressOIB>
    <izvorni_sadrzaj>
      <item>Robert Kopajtić, OIB 56671265188, Trpimirova 3, 51000 Rijeka punomoćnik sudionika u postupku TURIZAM, SPORT I NAUTIKA d. o. o. za turizam i trgovinu</item>
      <item>Županijsko državno odvjetništvo u Splitu, Gundulićeva 29a, 21000 Split punomoćnik sudionika u postupku Ministarstvo financija RH</item>
      <item>Mićo Ljubenko, OIB 74664758370, Branimirova 29, Branimir centar-ulaz Draškovićeva, p.p. 488, 10000 Zagreb punomoćnik sudionika u postupku MEĐIMURJE GRADITELJSTVO društvo s ograničenom odgovornošću za graditeljstvo i usluge</item>
    </izvorni_sadrzaj>
    <derivirana_varijabla naziv="DomainObject.Predmet.OstaliListFormatedWithAdressOIB_1">
      <item>Robert Kopajtić, OIB 56671265188, Trpimirova 3, 51000 Rijeka punomoćnik sudionika u postupku TURIZAM, SPORT I NAUTIKA d. o. o. za turizam i trgovinu</item>
      <item>Županijsko državno odvjetništvo u Splitu, Gundulićeva 29a, 21000 Split punomoćnik sudionika u postupku Ministarstvo financija RH</item>
      <item>Mićo Ljubenko, OIB 74664758370, Branimirova 29, Branimir centar-ulaz Draškovićeva, p.p. 488, 10000 Zagreb punomoćnik sudionika u postupku MEĐIMURJE GRADITELJSTVO društvo s ograničenom odgovornošću za graditeljstvo i usluge</item>
    </derivirana_varijabla>
  </DomainObject.Predmet.OstaliListFormatedWithAdressOIB>
  <DomainObject.Predmet.OstaliListNazivFormated>
    <izvorni_sadrzaj>
      <item>Robert Kopajtić</item>
      <item>Županijsko državno odvjetništvo u Splitu</item>
      <item>Mićo Ljubenko</item>
    </izvorni_sadrzaj>
    <derivirana_varijabla naziv="DomainObject.Predmet.OstaliListNazivFormated_1">
      <item>Robert Kopajtić</item>
      <item>Županijsko državno odvjetništvo u Splitu</item>
      <item>Mićo Ljubenko</item>
    </derivirana_varijabla>
  </DomainObject.Predmet.OstaliListNazivFormated>
  <DomainObject.Predmet.OstaliListNazivFormatedOIB>
    <izvorni_sadrzaj>
      <item>Robert Kopajtić, OIB 56671265188</item>
      <item>Županijsko državno odvjetništvo u Splitu</item>
      <item>Mićo Ljubenko, OIB 74664758370</item>
    </izvorni_sadrzaj>
    <derivirana_varijabla naziv="DomainObject.Predmet.OstaliListNazivFormatedOIB_1">
      <item>Robert Kopajtić, OIB 56671265188</item>
      <item>Županijsko državno odvjetništvo u Splitu</item>
      <item>Mićo Ljubenko, OIB 74664758370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siječnja 2017.</izvorni_sadrzaj>
    <derivirana_varijabla naziv="DomainObject.Datum_1">30.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TURIZAM, SPORT I NAUTIKA d. o. o. za turizam i trgovinu</izvorni_sadrzaj>
    <derivirana_varijabla naziv="DomainObject.Predmet.ProtustrankaIDrugi_1">TURIZAM, SPORT I NAUTIKA d. o. o. za turizam i trgovinu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TURIZAM, SPORT I NAUTIKA d. o. o. za turizam i trgovinu, OIB 01077126296, Zrinjsko-Frankopanska 68, 21000 Split</izvorni_sadrzaj>
    <derivirana_varijabla naziv="DomainObject.Predmet.ProtustrankaIDrugiAdressOIB_1">TURIZAM, SPORT I NAUTIKA d. o. o. za turizam i trgovinu, OIB 01077126296, Zrinjsko-Frankopanska 68,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TURIZAM, SPORT I NAUTIKA d. o. o. za turizam i trgovinu</item>
      <item>FINANCIJSKA AGENCIJA, RC SPLIT</item>
      <item>Robert Kopajtić</item>
      <item>Ministarstvo financija RH</item>
      <item>Županijsko državno odvjetništvo u Splitu</item>
      <item>MEĐIMURJE GRADITELJSTVO društvo s ograničenom odgovornošću za graditeljstvo i usluge</item>
      <item>Mićo Ljubenko</item>
    </izvorni_sadrzaj>
    <derivirana_varijabla naziv="DomainObject.Predmet.SudioniciListNaziv_1">
      <item>TURIZAM, SPORT I NAUTIKA d. o. o. za turizam i trgovinu</item>
      <item>FINANCIJSKA AGENCIJA, RC SPLIT</item>
      <item>Robert Kopajtić</item>
      <item>Ministarstvo financija RH</item>
      <item>Županijsko državno odvjetništvo u Splitu</item>
      <item>MEĐIMURJE GRADITELJSTVO društvo s ograničenom odgovornošću za graditeljstvo i usluge</item>
      <item>Mićo Ljubenko</item>
    </derivirana_varijabla>
  </DomainObject.Predmet.SudioniciListNaziv>
  <DomainObject.Predmet.SudioniciListAdressOIB>
    <izvorni_sadrzaj>
      <item>TURIZAM, SPORT I NAUTIKA d. o. o. za turizam i trgovinu, OIB 01077126296, Zrinjsko-Frankopanska 68,21000 Split</item>
      <item>FINANCIJSKA AGENCIJA, RC SPLIT, OIB 85821130368, Mažuranićevo šetalište 24 b,21000 Split</item>
      <item>Robert Kopajtić, OIB 56671265188, Trpimirova 3,51000 Rijeka</item>
      <item>Ministarstvo financija RH, OIB 18683136487, Katančićeva 5,10000 Zagreb</item>
      <item>Županijsko državno odvjetništvo u Splitu, Gundulićeva 29a,21000 Split</item>
      <item>MEĐIMURJE GRADITELJSTVO društvo s ograničenom odgovornošću za graditeljstvo i usluge, OIB 15921860232, Zagrebačka 42/a,40000 Čakovec</item>
      <item>Mićo Ljubenko, OIB 74664758370, Branimirova 29, Branimir centar-ulaz Draškovićeva, p.p. 488,10000 Zagreb</item>
    </izvorni_sadrzaj>
    <derivirana_varijabla naziv="DomainObject.Predmet.SudioniciListAdressOIB_1">
      <item>TURIZAM, SPORT I NAUTIKA d. o. o. za turizam i trgovinu, OIB 01077126296, Zrinjsko-Frankopanska 68,21000 Split</item>
      <item>FINANCIJSKA AGENCIJA, RC SPLIT, OIB 85821130368, Mažuranićevo šetalište 24 b,21000 Split</item>
      <item>Robert Kopajtić, OIB 56671265188, Trpimirova 3,51000 Rijeka</item>
      <item>Ministarstvo financija RH, OIB 18683136487, Katančićeva 5,10000 Zagreb</item>
      <item>Županijsko državno odvjetništvo u Splitu, Gundulićeva 29a,21000 Split</item>
      <item>MEĐIMURJE GRADITELJSTVO društvo s ograničenom odgovornošću za graditeljstvo i usluge, OIB 15921860232, Zagrebačka 42/a,40000 Čakovec</item>
      <item>Mićo Ljubenko, OIB 74664758370, Branimirova 29, Branimir centar-ulaz Draškovićeva, p.p. 488,10000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01077126296</item>
      <item>, OIB 85821130368</item>
      <item>, OIB 56671265188</item>
      <item>, OIB 18683136487</item>
      <item>, OIB null</item>
      <item>, OIB 15921860232</item>
      <item>, OIB 74664758370</item>
    </izvorni_sadrzaj>
    <derivirana_varijabla naziv="DomainObject.Predmet.SudioniciListNazivOIB_1">
      <item>, OIB 01077126296</item>
      <item>, OIB 85821130368</item>
      <item>, OIB 56671265188</item>
      <item>, OIB 18683136487</item>
      <item>, OIB null</item>
      <item>, OIB 15921860232</item>
      <item>, OIB 74664758370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1194</properties:Words>
  <properties:Characters>6809</properties:Characters>
  <properties:Lines>127</properties:Lines>
  <properties:Paragraphs>42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8065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2017-01-13T09:00:00Z</dcterms:created>
  <dc:creator>Katarina Mikulić</dc:creator>
  <cp:lastModifiedBy>Goran Radanović</cp:lastModifiedBy>
  <cp:lastPrinted>2016-10-19T06:19:00Z</cp:lastPrinted>
  <dcterms:modified xmlns:xsi="http://www.w3.org/2001/XMLSchema-instance" xsi:type="dcterms:W3CDTF">2017-01-30T11:29:00Z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