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a544" w14:paraId="f60a544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B1DB9" w:rsidRPr="008B1DB9">
        <w:t xml:space="preserve">   </w:t>
      </w:r>
      <w:r w:rsidR="00071DF0" w:rsidRPr="00071DF0">
        <w:t>87. St-1130/2019</w:t>
      </w:r>
    </w:p>
    <w:p w:rsidRDefault="00E13F99" w:rsidP="00E13F99" w:rsidR="00E13F99">
      <w:pPr>
        <w:jc w:val="both"/>
      </w:pPr>
    </w:p>
    <w:p w:rsidRDefault="00C55B47" w:rsidP="00C55B47" w:rsidR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="005C4C7F" w:rsidRPr="00FD4648">
        <w:t>OIB</w:t>
      </w:r>
      <w:proofErr w:type="spellEnd"/>
      <w:r w:rsidR="005C4C7F" w:rsidRPr="00FD4648">
        <w:t xml:space="preserve">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proofErr w:type="spellStart"/>
      <w:r w:rsidR="00071DF0">
        <w:t>SWEET</w:t>
      </w:r>
      <w:proofErr w:type="spellEnd"/>
      <w:r w:rsidR="00071DF0">
        <w:t xml:space="preserve"> </w:t>
      </w:r>
      <w:proofErr w:type="spellStart"/>
      <w:r w:rsidR="00071DF0">
        <w:t>GABI</w:t>
      </w:r>
      <w:proofErr w:type="spellEnd"/>
      <w:r w:rsidR="00071DF0">
        <w:t xml:space="preserve"> </w:t>
      </w:r>
      <w:proofErr w:type="spellStart"/>
      <w:r w:rsidR="00071DF0">
        <w:t>j.d.o.o</w:t>
      </w:r>
      <w:proofErr w:type="spellEnd"/>
      <w:r w:rsidR="00071DF0">
        <w:t xml:space="preserve">. </w:t>
      </w:r>
      <w:proofErr w:type="spellStart"/>
      <w:r w:rsidR="00071DF0">
        <w:t>OIB</w:t>
      </w:r>
      <w:proofErr w:type="spellEnd"/>
      <w:r w:rsidR="00071DF0" w:rsidRPr="00071DF0">
        <w:t xml:space="preserve"> 47638071264,  </w:t>
      </w:r>
      <w:proofErr w:type="spellStart"/>
      <w:r w:rsidR="00071DF0" w:rsidRPr="00071DF0">
        <w:t>Brezovec</w:t>
      </w:r>
      <w:proofErr w:type="spellEnd"/>
      <w:r w:rsidR="00071DF0" w:rsidRPr="00071DF0">
        <w:t xml:space="preserve"> Zelinski</w:t>
      </w:r>
      <w:r w:rsidR="00071DF0" w:rsidRPr="008B1DB9">
        <w:t xml:space="preserve">, </w:t>
      </w:r>
      <w:proofErr w:type="spellStart"/>
      <w:r w:rsidR="00071DF0" w:rsidRPr="00071DF0">
        <w:t>Brezovec</w:t>
      </w:r>
      <w:proofErr w:type="spellEnd"/>
      <w:r w:rsidR="00071DF0" w:rsidRPr="00071DF0">
        <w:t xml:space="preserve"> Zelinski 29, </w:t>
      </w:r>
      <w:r w:rsidR="005A1D97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proofErr w:type="spellStart"/>
      <w:r w:rsidR="00071DF0" w:rsidRPr="00071DF0">
        <w:t>SWEET</w:t>
      </w:r>
      <w:proofErr w:type="spellEnd"/>
      <w:r w:rsidR="00071DF0" w:rsidRPr="00071DF0">
        <w:t xml:space="preserve"> </w:t>
      </w:r>
      <w:proofErr w:type="spellStart"/>
      <w:r w:rsidR="00071DF0" w:rsidRPr="00071DF0">
        <w:t>GABI</w:t>
      </w:r>
      <w:proofErr w:type="spellEnd"/>
      <w:r w:rsidR="00071DF0" w:rsidRPr="00071DF0">
        <w:t xml:space="preserve"> </w:t>
      </w:r>
      <w:proofErr w:type="spellStart"/>
      <w:r w:rsidR="00071DF0" w:rsidRPr="00071DF0">
        <w:t>j.d.o.o</w:t>
      </w:r>
      <w:proofErr w:type="spellEnd"/>
      <w:r w:rsidR="00071DF0" w:rsidRPr="00071DF0">
        <w:t xml:space="preserve">. </w:t>
      </w:r>
      <w:proofErr w:type="spellStart"/>
      <w:r w:rsidR="00071DF0" w:rsidRPr="00071DF0">
        <w:t>OIB</w:t>
      </w:r>
      <w:proofErr w:type="spellEnd"/>
      <w:r w:rsidR="00071DF0" w:rsidRPr="00071DF0">
        <w:t xml:space="preserve"> 47638071264,  </w:t>
      </w:r>
      <w:proofErr w:type="spellStart"/>
      <w:r w:rsidR="00071DF0" w:rsidRPr="00071DF0">
        <w:t>Brezovec</w:t>
      </w:r>
      <w:proofErr w:type="spellEnd"/>
      <w:r w:rsidR="00071DF0" w:rsidRPr="00071DF0">
        <w:t xml:space="preserve"> Zelinski, </w:t>
      </w:r>
      <w:proofErr w:type="spellStart"/>
      <w:r w:rsidR="00071DF0" w:rsidRPr="00071DF0">
        <w:t>Brezovec</w:t>
      </w:r>
      <w:proofErr w:type="spellEnd"/>
      <w:r w:rsidR="00071DF0" w:rsidRPr="00071DF0">
        <w:t xml:space="preserve"> Zelinski 29</w:t>
      </w:r>
      <w:r>
        <w:t>.</w:t>
      </w:r>
    </w:p>
    <w:p w:rsidRDefault="00E13F99" w:rsidP="00E13F99" w:rsidR="00E13F99">
      <w:pPr>
        <w:jc w:val="both"/>
      </w:pPr>
    </w:p>
    <w:p w:rsidRDefault="009B4E32" w:rsidP="005A1D9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5A1D97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D4AA5" w:rsidP="00A24842" w:rsidR="00A24E67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FD4AA5" w:rsidP="00A24842" w:rsidR="00FD4AA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FD4A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71DF0"/>
    <w:rsid w:val="000853EA"/>
    <w:rsid w:val="001E4977"/>
    <w:rsid w:val="00325B56"/>
    <w:rsid w:val="00350BBC"/>
    <w:rsid w:val="00371E92"/>
    <w:rsid w:val="005A1D97"/>
    <w:rsid w:val="005C4C7F"/>
    <w:rsid w:val="006E5CE9"/>
    <w:rsid w:val="008239EC"/>
    <w:rsid w:val="008B1DB9"/>
    <w:rsid w:val="00932353"/>
    <w:rsid w:val="009B4E32"/>
    <w:rsid w:val="00A108F3"/>
    <w:rsid w:val="00A24E67"/>
    <w:rsid w:val="00B2480F"/>
    <w:rsid w:val="00B43929"/>
    <w:rsid w:val="00BC3073"/>
    <w:rsid w:val="00C55B47"/>
    <w:rsid w:val="00DA1508"/>
    <w:rsid w:val="00DE6C03"/>
    <w:rsid w:val="00E13F99"/>
    <w:rsid w:val="00F274CB"/>
    <w:rsid w:val="00F35D8C"/>
    <w:rsid w:val="00FD4648"/>
    <w:rsid w:val="00FD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CE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CE9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CE9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CE9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St-1130/2019</izvorni_sadrzaj>
    <derivirana_varijabla naziv="DomainObject.Predmet.OznakaBroj_1">St-1130/2019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GABI jednostavno društvo s ograničenom odgovornošću za usluge i trgovinu zastupanog po punomoćniku Ana Herović</izvorni_sadrzaj>
    <derivirana_varijabla naziv="DomainObject.Predmet.ProtustrankaFormated_1">  SWEET GABI jednostavno društvo s ograničenom odgovornošću za usluge i trgovinu zastupanog po punomoćniku Ana Herović</derivirana_varijabla>
  </DomainObject.Predmet.ProtustrankaFormated>
  <DomainObject.Predmet.ProtustrankaFormatedOIB>
    <izvorni_sadrzaj>  SWEET GABI jednostavno društvo s ograničenom odgovornošću za usluge i trgovinu, OIB 47638071264 zastupanog po punomoćniku Ana Herović</izvorni_sadrzaj>
    <derivirana_varijabla naziv="DomainObject.Predmet.ProtustrankaFormatedOIB_1">  SWEET GABI jednostavno društvo s ograničenom odgovornošću za usluge i trgovinu, OIB 47638071264 zastupanog po punomoćniku Ana Herović</derivirana_varijabla>
  </DomainObject.Predmet.ProtustrankaFormatedOIB>
  <DomainObject.Predmet.ProtustrankaFormatedWithAdress>
    <izvorni_sadrzaj> SWEET GABI jednostavno društvo s ograničenom odgovornošću za usluge i trgovinu, Brezovec Zelinski 29, 10382 Brezovec Zelinski zastupanog po punomoćniku Ana Herović</izvorni_sadrzaj>
    <derivirana_varijabla naziv="DomainObject.Predmet.ProtustrankaFormatedWithAdress_1"> SWEET GABI jednostavno društvo s ograničenom odgovornošću za usluge i trgovinu, Brezovec Zelinski 29, 10382 Brezovec Zelinski zastupanog po punomoćniku Ana Herović</derivirana_varijabla>
  </DomainObject.Predmet.ProtustrankaFormatedWithAdress>
  <DomainObject.Predmet.ProtustrankaFormatedWithAdressOIB>
    <izvorni_sadrzaj> SWEET GABI jednostavno društvo s ograničenom odgovornošću za usluge i trgovinu, OIB 47638071264, Brezovec Zelinski 29, 10382 Brezovec Zelinski zastupanog po punomoćniku Ana Herović</izvorni_sadrzaj>
    <derivirana_varijabla naziv="DomainObject.Predmet.ProtustrankaFormatedWithAdressOIB_1"> SWEET GABI jednostavno društvo s ograničenom odgovornošću za usluge i trgovinu, OIB 47638071264, Brezovec Zelinski 29, 10382 Brezovec Zelinski zastupanog po punomoćniku Ana Herović</derivirana_varijabla>
  </DomainObject.Predmet.ProtustrankaFormatedWithAdressOIB>
  <DomainObject.Predmet.ProtustrankaWithAdress>
    <izvorni_sadrzaj>SWEET GABI jednostavno društvo s ograničenom odgovornošću za usluge i trgovinu Brezovec Zelinski 29, 10382 Brezovec Zelinski</izvorni_sadrzaj>
    <derivirana_varijabla naziv="DomainObject.Predmet.ProtustrankaWithAdress_1">SWEET GABI jednostavno društvo s ograničenom odgovornošću za usluge i trgovinu Brezovec Zelinski 29, 10382 Brezovec Zelinski</derivirana_varijabla>
  </DomainObject.Predmet.ProtustrankaWithAdress>
  <DomainObject.Predmet.ProtustrankaWithAdressOIB>
    <izvorni_sadrzaj>SWEET GABI jednostavno društvo s ograničenom odgovornošću za usluge i trgovinu, OIB 47638071264, Brezovec Zelinski 29, 10382 Brezovec Zelinski</izvorni_sadrzaj>
    <derivirana_varijabla naziv="DomainObject.Predmet.ProtustrankaWithAdressOIB_1">SWEET GABI jednostavno društvo s ograničenom odgovornošću za usluge i trgovinu, OIB 47638071264, Brezovec Zelinski 29, 10382 Brezovec Zelinski</derivirana_varijabla>
  </DomainObject.Predmet.ProtustrankaWithAdressOIB>
  <DomainObject.Predmet.ProtustrankaNazivFormated>
    <izvorni_sadrzaj>SWEET GABI jednostavno društvo s ograničenom odgovornošću za usluge i trgovinu</izvorni_sadrzaj>
    <derivirana_varijabla naziv="DomainObject.Predmet.ProtustrankaNazivFormated_1">SWEET GABI jednostavno društvo s ograničenom odgovornošću za usluge i trgovinu</derivirana_varijabla>
  </DomainObject.Predmet.ProtustrankaNazivFormated>
  <DomainObject.Predmet.ProtustrankaNazivFormatedOIB>
    <izvorni_sadrzaj>SWEET GABI jednostavno društvo s ograničenom odgovornošću za usluge i trgovinu, OIB 47638071264</izvorni_sadrzaj>
    <derivirana_varijabla naziv="DomainObject.Predmet.ProtustrankaNazivFormatedOIB_1">SWEET GABI jednostavno društvo s ograničenom odgovornošću za usluge i trgovinu, OIB 47638071264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 GABI jednostavno društvo s ograničenom odgovornošću za usluge i trgovinu zastupanog po punomoćniku Ana Herović</item>
    </izvorni_sadrzaj>
    <derivirana_varijabla naziv="DomainObject.Predmet.ProtuStrankaListFormated_1">
      <item>SWEET GABI jednostavno društvo s ograničenom odgovornošću za usluge i trgovinu zastupanog po punomoćniku Ana Herović</item>
    </derivirana_varijabla>
  </DomainObject.Predmet.ProtuStrankaListFormated>
  <DomainObject.Predmet.ProtuStrankaListFormatedOIB>
    <izvorni_sadrzaj>
      <item>SWEET GABI jednostavno društvo s ograničenom odgovornošću za usluge i trgovinu, OIB 47638071264 zastupanog po punomoćniku Ana Herović</item>
    </izvorni_sadrzaj>
    <derivirana_varijabla naziv="DomainObject.Predmet.ProtuStrankaListFormatedOIB_1">
      <item>SWEET GABI jednostavno društvo s ograničenom odgovornošću za usluge i trgovinu, OIB 47638071264 zastupanog po punomoćniku Ana Herović</item>
    </derivirana_varijabla>
  </DomainObject.Predmet.ProtuStrankaListFormatedOIB>
  <DomainObject.Predmet.ProtuStrankaListFormatedWithAdress>
    <izvorni_sadrzaj>
      <item>SWEET GABI jednostavno društvo s ograničenom odgovornošću za usluge i trgovinu, Brezovec Zelinski 29, 10382 Brezovec Zelinski zastupanog po punomoćniku Ana Herović</item>
    </izvorni_sadrzaj>
    <derivirana_varijabla naziv="DomainObject.Predmet.ProtuStrankaListFormatedWithAdress_1">
      <item>SWEET GABI jednostavno društvo s ograničenom odgovornošću za usluge i trgovinu, Brezovec Zelinski 29, 10382 Brezovec Zelinski zastupanog po punomoćniku Ana Herović</item>
    </derivirana_varijabla>
  </DomainObject.Predmet.ProtuStrankaListFormatedWithAdress>
  <DomainObject.Predmet.ProtuStrankaListFormatedWithAdressOIB>
    <izvorni_sadrzaj>
      <item>SWEET GABI jednostavno društvo s ograničenom odgovornošću za usluge i trgovinu, OIB 47638071264, Brezovec Zelinski 29, 10382 Brezovec Zelinski zastupanog po punomoćniku Ana Herović</item>
    </izvorni_sadrzaj>
    <derivirana_varijabla naziv="DomainObject.Predmet.ProtuStrankaListFormatedWithAdressOIB_1">
      <item>SWEET GABI jednostavno društvo s ograničenom odgovornošću za usluge i trgovinu, OIB 47638071264, Brezovec Zelinski 29, 10382 Brezovec Zelinski zastupanog po punomoćniku Ana Herović</item>
    </derivirana_varijabla>
  </DomainObject.Predmet.ProtuStrankaListFormatedWithAdressOIB>
  <DomainObject.Predmet.ProtuStrankaListNazivFormated>
    <izvorni_sadrzaj>
      <item>SWEET GABI jednostavno društvo s ograničenom odgovornošću za usluge i trgovinu</item>
    </izvorni_sadrzaj>
    <derivirana_varijabla naziv="DomainObject.Predmet.ProtuStrankaListNazivFormated_1">
      <item>SWEET GABI jednostavno društvo s ograničenom odgovornošću za usluge i trgovinu</item>
    </derivirana_varijabla>
  </DomainObject.Predmet.ProtuStrankaListNazivFormated>
  <DomainObject.Predmet.ProtuStrankaListNazivFormatedOIB>
    <izvorni_sadrzaj>
      <item>SWEET GABI jednostavno društvo s ograničenom odgovornošću za usluge i trgovinu, OIB 47638071264</item>
    </izvorni_sadrzaj>
    <derivirana_varijabla naziv="DomainObject.Predmet.ProtuStrankaListNazivFormatedOIB_1">
      <item>SWEET GABI jednostavno društvo s ograničenom odgovornošću za usluge i trgovinu, OIB 47638071264</item>
    </derivirana_varijabla>
  </DomainObject.Predmet.ProtuStrankaListNazivFormatedOIB>
  <DomainObject.Predmet.OstaliListFormated>
    <izvorni_sadrzaj>
      <item>Ana Herović punomoćnica sudionika u postupku SWEET GABI jednostavno društvo s ograničenom odgovornošću za usluge i trgovinu</item>
    </izvorni_sadrzaj>
    <derivirana_varijabla naziv="DomainObject.Predmet.OstaliListFormated_1">
      <item>Ana Herović punomoćnica sudionika u postupku SWEET GABI jednostavno društvo s ograničenom odgovornošću za usluge i trgovinu</item>
    </derivirana_varijabla>
  </DomainObject.Predmet.OstaliListFormated>
  <DomainObject.Predmet.OstaliListFormatedOIB>
    <izvorni_sadrzaj>
      <item>Ana Herović, OIB 85391133318 punomoćnica sudionika u postupku SWEET GABI jednostavno društvo s ograničenom odgovornošću za usluge i trgovinu</item>
    </izvorni_sadrzaj>
    <derivirana_varijabla naziv="DomainObject.Predmet.OstaliListFormatedOIB_1">
      <item>Ana Herović, OIB 85391133318 punomoćnica sudionika u postupku SWEET GABI jednostavno društvo s ograničenom odgovornošću za usluge i trgovinu</item>
    </derivirana_varijabla>
  </DomainObject.Predmet.OstaliListFormatedOIB>
  <DomainObject.Predmet.OstaliListFormatedWithAdress>
    <izvorni_sadrzaj>
      <item>Ana Herović, Brezovec Zelinski 29, 10382 Brezovec Zelinski punomoćnica sudionika u postupku SWEET GABI jednostavno društvo s ograničenom odgovornošću za usluge i trgovinu</item>
    </izvorni_sadrzaj>
    <derivirana_varijabla naziv="DomainObject.Predmet.OstaliListFormatedWithAdress_1">
      <item>Ana Herović, Brezovec Zelinski 29, 10382 Brezovec Zelinski punomoćnica sudionika u postupku SWEET GABI jednostavno društvo s ograničenom odgovornošću za usluge i trgovinu</item>
    </derivirana_varijabla>
  </DomainObject.Predmet.OstaliListFormatedWithAdress>
  <DomainObject.Predmet.OstaliListFormatedWithAdressOIB>
    <izvorni_sadrzaj>
      <item>Ana Herović, OIB 85391133318, Brezovec Zelinski 29, 10382 Brezovec Zelinski punomoćnica sudionika u postupku SWEET GABI jednostavno društvo s ograničenom odgovornošću za usluge i trgovinu</item>
    </izvorni_sadrzaj>
    <derivirana_varijabla naziv="DomainObject.Predmet.OstaliListFormatedWithAdressOIB_1">
      <item>Ana Herović, OIB 85391133318, Brezovec Zelinski 29, 10382 Brezovec Zelinski punomoćnica sudionika u postupku SWEET GABI jednostavno društvo s ograničenom odgovornošću za usluge i trgovinu</item>
    </derivirana_varijabla>
  </DomainObject.Predmet.OstaliListFormatedWithAdressOIB>
  <DomainObject.Predmet.OstaliListNazivFormated>
    <izvorni_sadrzaj>
      <item>Ana Herović</item>
    </izvorni_sadrzaj>
    <derivirana_varijabla naziv="DomainObject.Predmet.OstaliListNazivFormated_1">
      <item>Ana Herović</item>
    </derivirana_varijabla>
  </DomainObject.Predmet.OstaliListNazivFormated>
  <DomainObject.Predmet.OstaliListNazivFormatedOIB>
    <izvorni_sadrzaj>
      <item>Ana Herović, OIB 85391133318</item>
    </izvorni_sadrzaj>
    <derivirana_varijabla naziv="DomainObject.Predmet.OstaliListNazivFormatedOIB_1">
      <item>Ana Herović, OIB 85391133318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 GABI jednostavno društvo s ograničenom odgovornošću za usluge i trgovinu</izvorni_sadrzaj>
    <derivirana_varijabla naziv="DomainObject.Predmet.ProtustrankaIDrugi_1">SWEET GABI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SWEET GABI jednostavno društvo s ograničenom odgovornošću za usluge i trgovinu, OIB 47638071264, Brezovec Zelinski 29, 10382 Brezovec Zelinski</izvorni_sadrzaj>
    <derivirana_varijabla naziv="DomainObject.Predmet.ProtustrankaIDrugiAdressOIB_1">SWEET GABI jednostavno društvo s ograničenom odgovornošću za usluge i trgovinu, OIB 47638071264, Brezovec Zelinski 29, 10382 Brezovec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SWEET GABI jednostavno društvo s ograničenom odgovornošću za usluge i trgovinu</item>
      <item>Ana Herović</item>
    </izvorni_sadrzaj>
    <derivirana_varijabla naziv="DomainObject.Predmet.SudioniciListNaziv_1">
      <item>FINA Regionalni centar Zagreb</item>
      <item>SWEET GABI jednostavno društvo s ograničenom odgovornošću za usluge i trgovinu</item>
      <item>Ana Herović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SWEET GABI jednostavno društvo s ograničenom odgovornošću za usluge i trgovinu, OIB 47638071264, Brezovec Zelinski 29,10382 Brezovec Zelinski</item>
      <item>Ana Herović, OIB 85391133318, Brezovec Zelinski 29,10382 Brezovec Zelinski</item>
    </izvorni_sadrzaj>
    <derivirana_varijabla naziv="DomainObject.Predmet.SudioniciListAdressOIB_1">
      <item>FINA Regionalni centar Zagreb, OIB 85821130368, Trg svibanjskih žrtava 1995. 1,10000 Zagreb</item>
      <item>SWEET GABI jednostavno društvo s ograničenom odgovornošću za usluge i trgovinu, OIB 47638071264, Brezovec Zelinski 29,10382 Brezovec Zelinski</item>
      <item>Ana Herović, OIB 85391133318, Brezovec Zelinski 29,10382 Brezovec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47638071264</item>
      <item>, OIB 85391133318</item>
    </izvorni_sadrzaj>
    <derivirana_varijabla naziv="DomainObject.Predmet.SudioniciListNazivOIB_1">
      <item>, OIB 85821130368</item>
      <item>, OIB 47638071264</item>
      <item>, OIB 85391133318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St-1130/2019-3</izvorni_sadrzaj>
    <derivirana_varijabla naziv="DomainObject.PredzadnjaOdlukaIzPredmeta.Oznaka_1">St-1130/2019-3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807</properties:Characters>
  <properties:Lines>42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2019-07-05T09:12:00Z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