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7442" w14:paraId="b1e7442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347D7B">
        <w:t>5</w:t>
      </w:r>
      <w:r w:rsidR="007C2FE6">
        <w:t>2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316C4D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A36702" w:rsidRPr="00A36702">
        <w:t>NUIC-IMPORT d.o.o.</w:t>
      </w:r>
      <w:r w:rsidR="00BA142B">
        <w:t xml:space="preserve">, </w:t>
      </w:r>
      <w:r w:rsidR="00A36702" w:rsidRPr="00A36702">
        <w:t>Zagreb</w:t>
      </w:r>
      <w:r w:rsidR="00BA142B">
        <w:t xml:space="preserve">, </w:t>
      </w:r>
      <w:r w:rsidR="00A36702" w:rsidRPr="00A36702">
        <w:t>Dobri dol 52</w:t>
      </w:r>
      <w:r w:rsidR="00BA142B">
        <w:t xml:space="preserve">, MBS: </w:t>
      </w:r>
      <w:r w:rsidR="00A36702" w:rsidRPr="00A36702">
        <w:t>080874534</w:t>
      </w:r>
      <w:r w:rsidR="00BA142B">
        <w:t xml:space="preserve">, OIB: </w:t>
      </w:r>
      <w:r w:rsidR="00A36702" w:rsidRPr="00A36702">
        <w:t>12501723837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A87597">
        <w:t>4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36702">
        <w:t>NUIC-IMPORT d.o.o., Zagreb, Dobri dol 52, MBS: 080874534, OIB: 12501723837</w:t>
      </w:r>
      <w:r w:rsidR="00D43EFC">
        <w:t xml:space="preserve">, </w:t>
      </w:r>
      <w:r>
        <w:t xml:space="preserve">iznosi </w:t>
      </w:r>
      <w:r w:rsidR="00A36702">
        <w:t>8.458,55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526EB2" w:rsidRPr="00526EB2">
        <w:t xml:space="preserve">Tvrtko </w:t>
      </w:r>
      <w:proofErr w:type="spellStart"/>
      <w:r w:rsidR="00526EB2" w:rsidRPr="00526EB2">
        <w:t>Nuić</w:t>
      </w:r>
      <w:proofErr w:type="spellEnd"/>
      <w:r w:rsidR="00526EB2" w:rsidRPr="00526EB2">
        <w:t>, OIB: 93420434808</w:t>
      </w:r>
      <w:r w:rsidR="00E43AC0">
        <w:t xml:space="preserve">, </w:t>
      </w:r>
      <w:r w:rsidR="00526EB2" w:rsidRPr="00526EB2">
        <w:t>Zagreb, Dobri dol 52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347D7B">
        <w:t>5</w:t>
      </w:r>
      <w:r w:rsidR="007C2FE6">
        <w:t>2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87597">
        <w:t>4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AE01D7">
        <w:t>1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63B" w:rsidR="006A563B">
      <w:r>
        <w:separator/>
      </w:r>
    </w:p>
  </w:endnote>
  <w:endnote w:id="0" w:type="continuationSeparator">
    <w:p w:rsidRDefault="006A563B" w:rsidR="006A5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63B" w:rsidR="006A563B">
      <w:r>
        <w:separator/>
      </w:r>
    </w:p>
  </w:footnote>
  <w:footnote w:id="0" w:type="continuationSeparator">
    <w:p w:rsidRDefault="006A563B" w:rsidR="006A5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5864"/>
    <w:rsid w:val="00036441"/>
    <w:rsid w:val="00043D8F"/>
    <w:rsid w:val="000477CD"/>
    <w:rsid w:val="00047A8F"/>
    <w:rsid w:val="00050374"/>
    <w:rsid w:val="00050860"/>
    <w:rsid w:val="000535EA"/>
    <w:rsid w:val="000666AE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816"/>
    <w:rsid w:val="00316C4D"/>
    <w:rsid w:val="00317905"/>
    <w:rsid w:val="00320C64"/>
    <w:rsid w:val="00322BFC"/>
    <w:rsid w:val="003276D7"/>
    <w:rsid w:val="00331D2D"/>
    <w:rsid w:val="003337A6"/>
    <w:rsid w:val="00342079"/>
    <w:rsid w:val="003445D8"/>
    <w:rsid w:val="00347D7B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B1945"/>
    <w:rsid w:val="003C01DF"/>
    <w:rsid w:val="003D02B1"/>
    <w:rsid w:val="003D3CA4"/>
    <w:rsid w:val="003E0F72"/>
    <w:rsid w:val="003E3ECE"/>
    <w:rsid w:val="003E4DD9"/>
    <w:rsid w:val="003E7C98"/>
    <w:rsid w:val="003F0BAD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5B1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4281"/>
    <w:rsid w:val="006462F4"/>
    <w:rsid w:val="0064676D"/>
    <w:rsid w:val="00652724"/>
    <w:rsid w:val="00666402"/>
    <w:rsid w:val="0069656A"/>
    <w:rsid w:val="006972ED"/>
    <w:rsid w:val="006A11E9"/>
    <w:rsid w:val="006A563B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C2FE6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6702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42C8A"/>
    <w:rsid w:val="00C43CDA"/>
    <w:rsid w:val="00C56925"/>
    <w:rsid w:val="00C66216"/>
    <w:rsid w:val="00C8590C"/>
    <w:rsid w:val="00C93DB0"/>
    <w:rsid w:val="00CA01EF"/>
    <w:rsid w:val="00CA584E"/>
    <w:rsid w:val="00CA6466"/>
    <w:rsid w:val="00CD0B5B"/>
    <w:rsid w:val="00CE0EE4"/>
    <w:rsid w:val="00CF63EE"/>
    <w:rsid w:val="00D10825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B0623"/>
    <w:rsid w:val="00DD6682"/>
    <w:rsid w:val="00DE5F69"/>
    <w:rsid w:val="00DF0FFA"/>
    <w:rsid w:val="00DF5237"/>
    <w:rsid w:val="00DF6654"/>
    <w:rsid w:val="00E138B1"/>
    <w:rsid w:val="00E23AF8"/>
    <w:rsid w:val="00E33418"/>
    <w:rsid w:val="00E43AC0"/>
    <w:rsid w:val="00E60C19"/>
    <w:rsid w:val="00E96356"/>
    <w:rsid w:val="00EA028A"/>
    <w:rsid w:val="00EA3514"/>
    <w:rsid w:val="00EC0019"/>
    <w:rsid w:val="00ED41DC"/>
    <w:rsid w:val="00ED4C16"/>
    <w:rsid w:val="00F02A50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666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66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6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6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6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666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66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6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6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6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St-952/2017</izvorni_sadrzaj>
    <derivirana_varijabla naziv="DomainObject.Predmet.OznakaBroj_1">St-952/2017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NUIC-IMPORT d.o.o. za trgovinu i usluge</izvorni_sadrzaj>
    <derivirana_varijabla naziv="DomainObject.Predmet.ProtustrankaFormated_1">  NUIC-IMPORT d.o.o. za trgovinu i usluge</derivirana_varijabla>
  </DomainObject.Predmet.ProtustrankaFormated>
  <DomainObject.Predmet.ProtustrankaFormatedOIB>
    <izvorni_sadrzaj>  NUIC-IMPORT d.o.o. za trgovinu i usluge, OIB 12501723837</izvorni_sadrzaj>
    <derivirana_varijabla naziv="DomainObject.Predmet.ProtustrankaFormatedOIB_1">  NUIC-IMPORT d.o.o. za trgovinu i usluge, OIB 12501723837</derivirana_varijabla>
  </DomainObject.Predmet.ProtustrankaFormatedOIB>
  <DomainObject.Predmet.ProtustrankaFormatedWithAdress>
    <izvorni_sadrzaj> NUIC-IMPORT d.o.o. za trgovinu i usluge, Dobri dol 52, 10000 Zagreb</izvorni_sadrzaj>
    <derivirana_varijabla naziv="DomainObject.Predmet.ProtustrankaFormatedWithAdress_1"> NUIC-IMPORT d.o.o. za trgovinu i usluge, Dobri dol 52, 10000 Zagreb</derivirana_varijabla>
  </DomainObject.Predmet.ProtustrankaFormatedWithAdress>
  <DomainObject.Predmet.ProtustrankaFormatedWithAdressOIB>
    <izvorni_sadrzaj> NUIC-IMPORT d.o.o. za trgovinu i usluge, OIB 12501723837, Dobri dol 52, 10000 Zagreb</izvorni_sadrzaj>
    <derivirana_varijabla naziv="DomainObject.Predmet.ProtustrankaFormatedWithAdressOIB_1"> NUIC-IMPORT d.o.o. za trgovinu i usluge, OIB 12501723837, Dobri dol 52, 10000 Zagreb</derivirana_varijabla>
  </DomainObject.Predmet.ProtustrankaFormatedWithAdressOIB>
  <DomainObject.Predmet.ProtustrankaWithAdress>
    <izvorni_sadrzaj>NUIC-IMPORT d.o.o. za trgovinu i usluge Dobri dol 52, 10000 Zagreb</izvorni_sadrzaj>
    <derivirana_varijabla naziv="DomainObject.Predmet.ProtustrankaWithAdress_1">NUIC-IMPORT d.o.o. za trgovinu i usluge Dobri dol 52, 10000 Zagreb</derivirana_varijabla>
  </DomainObject.Predmet.ProtustrankaWithAdress>
  <DomainObject.Predmet.ProtustrankaWithAdressOIB>
    <izvorni_sadrzaj>NUIC-IMPORT d.o.o. za trgovinu i usluge, OIB 12501723837, Dobri dol 52, 10000 Zagreb</izvorni_sadrzaj>
    <derivirana_varijabla naziv="DomainObject.Predmet.ProtustrankaWithAdressOIB_1">NUIC-IMPORT d.o.o. za trgovinu i usluge, OIB 12501723837, Dobri dol 52, 10000 Zagreb</derivirana_varijabla>
  </DomainObject.Predmet.ProtustrankaWithAdressOIB>
  <DomainObject.Predmet.ProtustrankaNazivFormated>
    <izvorni_sadrzaj>NUIC-IMPORT d.o.o. za trgovinu i usluge</izvorni_sadrzaj>
    <derivirana_varijabla naziv="DomainObject.Predmet.ProtustrankaNazivFormated_1">NUIC-IMPORT d.o.o. za trgovinu i usluge</derivirana_varijabla>
  </DomainObject.Predmet.ProtustrankaNazivFormated>
  <DomainObject.Predmet.ProtustrankaNazivFormatedOIB>
    <izvorni_sadrzaj>NUIC-IMPORT d.o.o. za trgovinu i usluge, OIB 12501723837</izvorni_sadrzaj>
    <derivirana_varijabla naziv="DomainObject.Predmet.ProtustrankaNazivFormatedOIB_1">NUIC-IMPORT d.o.o. za trgovinu i usluge, OIB 12501723837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NUIC-IMPORT d.o.o. za trgovinu i usluge</item>
    </izvorni_sadrzaj>
    <derivirana_varijabla naziv="DomainObject.Predmet.ProtuStrankaListFormated_1">
      <item>NUIC-IMPORT d.o.o. za trgovinu i usluge</item>
    </derivirana_varijabla>
  </DomainObject.Predmet.ProtuStrankaListFormated>
  <DomainObject.Predmet.ProtuStrankaListFormatedOIB>
    <izvorni_sadrzaj>
      <item>NUIC-IMPORT d.o.o. za trgovinu i usluge, OIB 12501723837</item>
    </izvorni_sadrzaj>
    <derivirana_varijabla naziv="DomainObject.Predmet.ProtuStrankaListFormatedOIB_1">
      <item>NUIC-IMPORT d.o.o. za trgovinu i usluge, OIB 12501723837</item>
    </derivirana_varijabla>
  </DomainObject.Predmet.ProtuStrankaListFormatedOIB>
  <DomainObject.Predmet.ProtuStrankaListFormatedWithAdress>
    <izvorni_sadrzaj>
      <item>NUIC-IMPORT d.o.o. za trgovinu i usluge, Dobri dol 52, 10000 Zagreb</item>
    </izvorni_sadrzaj>
    <derivirana_varijabla naziv="DomainObject.Predmet.ProtuStrankaListFormatedWithAdress_1">
      <item>NUIC-IMPORT d.o.o. za trgovinu i usluge, Dobri dol 52, 10000 Zagreb</item>
    </derivirana_varijabla>
  </DomainObject.Predmet.ProtuStrankaListFormatedWithAdress>
  <DomainObject.Predmet.ProtuStrankaListFormatedWithAdressOIB>
    <izvorni_sadrzaj>
      <item>NUIC-IMPORT d.o.o. za trgovinu i usluge, OIB 12501723837, Dobri dol 52, 10000 Zagreb</item>
    </izvorni_sadrzaj>
    <derivirana_varijabla naziv="DomainObject.Predmet.ProtuStrankaListFormatedWithAdressOIB_1">
      <item>NUIC-IMPORT d.o.o. za trgovinu i usluge, OIB 12501723837, Dobri dol 52, 10000 Zagreb</item>
    </derivirana_varijabla>
  </DomainObject.Predmet.ProtuStrankaListFormatedWithAdressOIB>
  <DomainObject.Predmet.ProtuStrankaListNazivFormated>
    <izvorni_sadrzaj>
      <item>NUIC-IMPORT d.o.o. za trgovinu i usluge</item>
    </izvorni_sadrzaj>
    <derivirana_varijabla naziv="DomainObject.Predmet.ProtuStrankaListNazivFormated_1">
      <item>NUIC-IMPORT d.o.o. za trgovinu i usluge</item>
    </derivirana_varijabla>
  </DomainObject.Predmet.ProtuStrankaListNazivFormated>
  <DomainObject.Predmet.ProtuStrankaListNazivFormatedOIB>
    <izvorni_sadrzaj>
      <item>NUIC-IMPORT d.o.o. za trgovinu i usluge, OIB 12501723837</item>
    </izvorni_sadrzaj>
    <derivirana_varijabla naziv="DomainObject.Predmet.ProtuStrankaListNazivFormatedOIB_1">
      <item>NUIC-IMPORT d.o.o. za trgovinu i usluge, OIB 12501723837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NUIC-IMPORT d.o.o. za trgovinu i usluge</izvorni_sadrzaj>
    <derivirana_varijabla naziv="DomainObject.Predmet.ProtustrankaIDrugi_1">NUIC-IMPORT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NUIC-IMPORT d.o.o. za trgovinu i usluge, OIB 12501723837, Dobri dol 52, 10000 Zagreb</izvorni_sadrzaj>
    <derivirana_varijabla naziv="DomainObject.Predmet.ProtustrankaIDrugiAdressOIB_1">NUIC-IMPORT d.o.o. za trgovinu i usluge, OIB 12501723837, Dobri dol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NUIC-IMPORT d.o.o. za trgovinu i usluge</item>
      <item>FINA Regionalni centar Zagreb</item>
    </izvorni_sadrzaj>
    <derivirana_varijabla naziv="DomainObject.Predmet.SudioniciListNaziv_1">
      <item>NUIC-IMPORT d.o.o. za trgovinu i usluge</item>
      <item>FINA Regionalni centar Zagreb</item>
    </derivirana_varijabla>
  </DomainObject.Predmet.SudioniciListNaziv>
  <DomainObject.Predmet.SudioniciListAdressOIB>
    <izvorni_sadrzaj>
      <item>NUIC-IMPORT d.o.o. za trgovinu i usluge, OIB 12501723837, Dobri dol 52,10000 Zagreb</item>
      <item>FINA Regionalni centar Zagreb, OIB 85821130368, Trg svibanjskih žrtava 1995.1,10000 Zagreb</item>
    </izvorni_sadrzaj>
    <derivirana_varijabla naziv="DomainObject.Predmet.SudioniciListAdressOIB_1">
      <item>NUIC-IMPORT d.o.o. za trgovinu i usluge, OIB 12501723837, Dobri dol 52,10000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12501723837</item>
      <item>, OIB 85821130368</item>
    </izvorni_sadrzaj>
    <derivirana_varijabla naziv="DomainObject.Predmet.SudioniciListNazivOIB_1">
      <item>, OIB 12501723837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E5C51-2586-4EE3-A243-91658CFBA0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1936</properties:Characters>
  <properties:Lines>47</properties:Lines>
  <properties:Paragraphs>16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2017-08-04T08:10:00Z</dcterms:modified>
  <cp:revision>125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