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5bf0" w14:paraId="cae5bf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523C8C">
        <w:t>492</w:t>
      </w:r>
      <w:r w:rsidR="000938B8">
        <w:t>/</w:t>
      </w:r>
      <w:r w:rsidR="009720B5">
        <w:t>1</w:t>
      </w:r>
      <w:r w:rsidR="00DF25F3">
        <w:t>7</w:t>
      </w:r>
      <w:r w:rsidR="000938B8">
        <w:t>-3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</w:t>
      </w:r>
      <w:proofErr w:type="spellStart"/>
      <w:r w:rsidR="004A0D7B">
        <w:t>Jagera</w:t>
      </w:r>
      <w:proofErr w:type="spellEnd"/>
      <w:r w:rsidR="004A0D7B">
        <w:t xml:space="preserve"> 3, za pokretanje skraćenog stečajnog postupka  nad dužnikom </w:t>
      </w:r>
      <w:r w:rsidR="00523C8C">
        <w:t xml:space="preserve">IVANKOVIĆ USLUGE jednostavnog društvo s ograničenom odgovornošću za ugostiteljstvo i usluge, Županja, Osječka 51, </w:t>
      </w:r>
      <w:r w:rsidR="00383C32">
        <w:t>MBS: 030</w:t>
      </w:r>
      <w:r w:rsidR="00523C8C">
        <w:t>170947</w:t>
      </w:r>
      <w:r w:rsidR="004A426C">
        <w:t xml:space="preserve">, OIB: </w:t>
      </w:r>
      <w:r w:rsidR="00523C8C">
        <w:t>32181913660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383C32">
        <w:t>10</w:t>
      </w:r>
      <w:r w:rsidR="00224AFF">
        <w:t xml:space="preserve">. </w:t>
      </w:r>
      <w:r w:rsidR="00383C32">
        <w:t>siječnja</w:t>
      </w:r>
      <w:r w:rsidR="00224AFF">
        <w:t xml:space="preserve"> 201</w:t>
      </w:r>
      <w:r w:rsidR="00383C32">
        <w:t>8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523C8C">
        <w:t>IVANKOVIĆ USLUGE jednostavnog društvo s ograničenom odgovornošću za ugostiteljstvo i usluge, Županja, Osječka 51, MBS: 030170947, OIB: 32181913660</w:t>
      </w:r>
      <w:r w:rsidR="006009EA">
        <w:t>,</w:t>
      </w:r>
      <w:r>
        <w:t xml:space="preserve"> iznosi </w:t>
      </w:r>
      <w:r w:rsidR="00523C8C">
        <w:t>6.525,22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2263D0">
        <w:t xml:space="preserve">Silvija </w:t>
      </w:r>
      <w:proofErr w:type="spellStart"/>
      <w:r w:rsidR="002263D0">
        <w:t>Svalina</w:t>
      </w:r>
      <w:proofErr w:type="spellEnd"/>
      <w:r w:rsidR="004A426C">
        <w:t>,</w:t>
      </w:r>
      <w:r w:rsidR="00B16FF6">
        <w:t xml:space="preserve"> </w:t>
      </w:r>
      <w:r w:rsidR="00D457B9">
        <w:t xml:space="preserve">Osijek, </w:t>
      </w:r>
      <w:proofErr w:type="spellStart"/>
      <w:r w:rsidR="00D457B9">
        <w:t>Dobriše</w:t>
      </w:r>
      <w:proofErr w:type="spellEnd"/>
      <w:r w:rsidR="00D457B9">
        <w:t xml:space="preserve"> Cesarića 13/A</w:t>
      </w:r>
      <w:r w:rsidR="00B16FF6">
        <w:t xml:space="preserve">, OIB: </w:t>
      </w:r>
      <w:r w:rsidR="00D457B9">
        <w:t>28565129817</w:t>
      </w:r>
      <w:r w:rsidR="00226A5B"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523C8C">
        <w:t>492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383C32">
        <w:t>10</w:t>
      </w:r>
      <w:r>
        <w:t xml:space="preserve">. </w:t>
      </w:r>
      <w:r w:rsidR="00383C32">
        <w:t>siječnj</w:t>
      </w:r>
      <w:r w:rsidR="00DF4531">
        <w:t xml:space="preserve">a </w:t>
      </w:r>
      <w:r>
        <w:t>201</w:t>
      </w:r>
      <w:r w:rsidR="00383C32">
        <w:t>8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383C32">
        <w:t>5/3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E71" w:rsidR="00404E71">
      <w:r>
        <w:separator/>
      </w:r>
    </w:p>
  </w:endnote>
  <w:endnote w:id="0" w:type="continuationSeparator">
    <w:p w:rsidRDefault="00404E71" w:rsidR="00404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E71" w:rsidR="00404E71">
      <w:r>
        <w:separator/>
      </w:r>
    </w:p>
  </w:footnote>
  <w:footnote w:id="0" w:type="continuationSeparator">
    <w:p w:rsidRDefault="00404E71" w:rsidR="00404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4E71" w:rsidR="00404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</w:p>
  <w:p w:rsidRDefault="00404E71" w:rsidP="00C43CDA" w:rsidR="00404E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73E48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63D0"/>
    <w:rsid w:val="00226A5B"/>
    <w:rsid w:val="002358E7"/>
    <w:rsid w:val="0025000D"/>
    <w:rsid w:val="00267D26"/>
    <w:rsid w:val="0028507D"/>
    <w:rsid w:val="002A1B0C"/>
    <w:rsid w:val="002A2AF5"/>
    <w:rsid w:val="002A36D6"/>
    <w:rsid w:val="002A3BEF"/>
    <w:rsid w:val="002B105C"/>
    <w:rsid w:val="002B1A3B"/>
    <w:rsid w:val="002B4236"/>
    <w:rsid w:val="002C3D49"/>
    <w:rsid w:val="002D2610"/>
    <w:rsid w:val="002D7681"/>
    <w:rsid w:val="002F3AD0"/>
    <w:rsid w:val="002F4AAF"/>
    <w:rsid w:val="002F66FE"/>
    <w:rsid w:val="003126E9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3C32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04E71"/>
    <w:rsid w:val="00413C80"/>
    <w:rsid w:val="00415293"/>
    <w:rsid w:val="0041638D"/>
    <w:rsid w:val="00421D71"/>
    <w:rsid w:val="00423F56"/>
    <w:rsid w:val="00426813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426C"/>
    <w:rsid w:val="004A6F2C"/>
    <w:rsid w:val="004B490A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23C8C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009EA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391C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4726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13EA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16FF6"/>
    <w:rsid w:val="00B24B41"/>
    <w:rsid w:val="00B26A70"/>
    <w:rsid w:val="00B27295"/>
    <w:rsid w:val="00B32948"/>
    <w:rsid w:val="00B4028C"/>
    <w:rsid w:val="00B67389"/>
    <w:rsid w:val="00B82540"/>
    <w:rsid w:val="00B86000"/>
    <w:rsid w:val="00B95B20"/>
    <w:rsid w:val="00BE33FF"/>
    <w:rsid w:val="00BF32DE"/>
    <w:rsid w:val="00C2016D"/>
    <w:rsid w:val="00C21115"/>
    <w:rsid w:val="00C43CDA"/>
    <w:rsid w:val="00C56925"/>
    <w:rsid w:val="00C66216"/>
    <w:rsid w:val="00C82742"/>
    <w:rsid w:val="00C8590C"/>
    <w:rsid w:val="00CA01EF"/>
    <w:rsid w:val="00CE0EE4"/>
    <w:rsid w:val="00CF63EE"/>
    <w:rsid w:val="00D063F6"/>
    <w:rsid w:val="00D212DB"/>
    <w:rsid w:val="00D23251"/>
    <w:rsid w:val="00D24D2F"/>
    <w:rsid w:val="00D457B9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A51B7"/>
    <w:rsid w:val="00DD6682"/>
    <w:rsid w:val="00DE5F69"/>
    <w:rsid w:val="00DF25F3"/>
    <w:rsid w:val="00DF4531"/>
    <w:rsid w:val="00E07C56"/>
    <w:rsid w:val="00E10D99"/>
    <w:rsid w:val="00E23AF8"/>
    <w:rsid w:val="00E60C19"/>
    <w:rsid w:val="00E64589"/>
    <w:rsid w:val="00E96356"/>
    <w:rsid w:val="00EA028A"/>
    <w:rsid w:val="00EC0019"/>
    <w:rsid w:val="00EC1935"/>
    <w:rsid w:val="00ED4C16"/>
    <w:rsid w:val="00F02A50"/>
    <w:rsid w:val="00F040DB"/>
    <w:rsid w:val="00F12BC1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1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3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3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3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3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1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3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3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3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3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St-492/2017</izvorni_sadrzaj>
    <derivirana_varijabla naziv="DomainObject.Predmet.OznakaBroj_1">St-492/2017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IVANKOVIĆ USLUGE jednostavnog društvo s ograničenom odgovornošću za ugostiteljstvo i usluge</izvorni_sadrzaj>
    <derivirana_varijabla naziv="DomainObject.Predmet.ProtustrankaFormated_1">  IVANKOVIĆ USLUGE jednostavnog društvo s ograničenom odgovornošću za ugostiteljstvo i usluge</derivirana_varijabla>
  </DomainObject.Predmet.ProtustrankaFormated>
  <DomainObject.Predmet.ProtustrankaFormatedOIB>
    <izvorni_sadrzaj>  IVANKOVIĆ USLUGE jednostavnog društvo s ograničenom odgovornošću za ugostiteljstvo i usluge, OIB 32181913660</izvorni_sadrzaj>
    <derivirana_varijabla naziv="DomainObject.Predmet.ProtustrankaFormatedOIB_1">  IVANKOVIĆ USLUGE jednostavnog društvo s ograničenom odgovornošću za ugostiteljstvo i usluge, OIB 32181913660</derivirana_varijabla>
  </DomainObject.Predmet.ProtustrankaFormatedOIB>
  <DomainObject.Predmet.ProtustrankaFormatedWithAdress>
    <izvorni_sadrzaj> IVANKOVIĆ USLUGE jednostavnog društvo s ograničenom odgovornošću za ugostiteljstvo i usluge, Osječka 51, 32270 Županja</izvorni_sadrzaj>
    <derivirana_varijabla naziv="DomainObject.Predmet.ProtustrankaFormatedWithAdress_1"> IVANKOVIĆ USLUGE jednostavnog društvo s ograničenom odgovornošću za ugostiteljstvo i usluge, Osječka 51, 32270 Županja</derivirana_varijabla>
  </DomainObject.Predmet.ProtustrankaFormatedWithAdress>
  <DomainObject.Predmet.ProtustrankaFormatedWithAdressOIB>
    <izvorni_sadrzaj> IVANKOVIĆ USLUGE jednostavnog društvo s ograničenom odgovornošću za ugostiteljstvo i usluge, OIB 32181913660, Osječka 51, 32270 Županja</izvorni_sadrzaj>
    <derivirana_varijabla naziv="DomainObject.Predmet.ProtustrankaFormatedWithAdressOIB_1"> IVANKOVIĆ USLUGE jednostavnog društvo s ograničenom odgovornošću za ugostiteljstvo i usluge, OIB 32181913660, Osječka 51, 32270 Županja</derivirana_varijabla>
  </DomainObject.Predmet.ProtustrankaFormatedWithAdressOIB>
  <DomainObject.Predmet.ProtustrankaWithAdress>
    <izvorni_sadrzaj>IVANKOVIĆ USLUGE jednostavnog društvo s ograničenom odgovornošću za ugostiteljstvo i usluge Osječka 51, 32270 Županja</izvorni_sadrzaj>
    <derivirana_varijabla naziv="DomainObject.Predmet.ProtustrankaWithAdress_1">IVANKOVIĆ USLUGE jednostavnog društvo s ograničenom odgovornošću za ugostiteljstvo i usluge Osječka 51, 32270 Županja</derivirana_varijabla>
  </DomainObject.Predmet.ProtustrankaWithAdress>
  <DomainObject.Predmet.ProtustrankaWithAdressOIB>
    <izvorni_sadrzaj>IVANKOVIĆ USLUGE jednostavnog društvo s ograničenom odgovornošću za ugostiteljstvo i usluge, OIB 32181913660, Osječka 51, 32270 Županja</izvorni_sadrzaj>
    <derivirana_varijabla naziv="DomainObject.Predmet.ProtustrankaWithAdressOIB_1">IVANKOVIĆ USLUGE jednostavnog društvo s ograničenom odgovornošću za ugostiteljstvo i usluge, OIB 32181913660, Osječka 51, 32270 Županja</derivirana_varijabla>
  </DomainObject.Predmet.ProtustrankaWithAdressOIB>
  <DomainObject.Predmet.ProtustrankaNazivFormated>
    <izvorni_sadrzaj>IVANKOVIĆ USLUGE jednostavnog društvo s ograničenom odgovornošću za ugostiteljstvo i usluge</izvorni_sadrzaj>
    <derivirana_varijabla naziv="DomainObject.Predmet.ProtustrankaNazivFormated_1">IVANKOVIĆ USLUGE jednostavnog društvo s ograničenom odgovornošću za ugostiteljstvo i usluge</derivirana_varijabla>
  </DomainObject.Predmet.ProtustrankaNazivFormated>
  <DomainObject.Predmet.ProtustrankaNazivFormatedOIB>
    <izvorni_sadrzaj>IVANKOVIĆ USLUGE jednostavnog društvo s ograničenom odgovornošću za ugostiteljstvo i usluge, OIB 32181913660</izvorni_sadrzaj>
    <derivirana_varijabla naziv="DomainObject.Predmet.ProtustrankaNazivFormatedOIB_1">IVANKOVIĆ USLUGE jednostavnog društvo s ograničenom odgovornošću za ugostiteljstvo i usluge, OIB 32181913660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IVANKOVIĆ USLUGE jednostavnog društvo s ograničenom odgovornošću za ugostiteljstvo i usluge</item>
    </izvorni_sadrzaj>
    <derivirana_varijabla naziv="DomainObject.Predmet.ProtuStrankaListFormated_1">
      <item>IVANKOVIĆ USLUGE jednostavnog društvo s ograničenom odgovornošću za ugostiteljstvo i usluge</item>
    </derivirana_varijabla>
  </DomainObject.Predmet.ProtuStrankaListFormated>
  <DomainObject.Predmet.ProtuStrankaListFormatedOIB>
    <izvorni_sadrzaj>
      <item>IVANKOVIĆ USLUGE jednostavnog društvo s ograničenom odgovornošću za ugostiteljstvo i usluge, OIB 32181913660</item>
    </izvorni_sadrzaj>
    <derivirana_varijabla naziv="DomainObject.Predmet.ProtuStrankaListFormatedOIB_1">
      <item>IVANKOVIĆ USLUGE jednostavnog društvo s ograničenom odgovornošću za ugostiteljstvo i usluge, OIB 32181913660</item>
    </derivirana_varijabla>
  </DomainObject.Predmet.ProtuStrankaListFormatedOIB>
  <DomainObject.Predmet.ProtuStrankaListFormatedWithAdress>
    <izvorni_sadrzaj>
      <item>IVANKOVIĆ USLUGE jednostavnog društvo s ograničenom odgovornošću za ugostiteljstvo i usluge, Osječka 51, 32270 Županja</item>
    </izvorni_sadrzaj>
    <derivirana_varijabla naziv="DomainObject.Predmet.ProtuStrankaListFormatedWithAdress_1">
      <item>IVANKOVIĆ USLUGE jednostavnog društvo s ograničenom odgovornošću za ugostiteljstvo i usluge, Osječka 51, 32270 Županja</item>
    </derivirana_varijabla>
  </DomainObject.Predmet.ProtuStrankaListFormatedWithAdress>
  <DomainObject.Predmet.ProtuStrankaListFormatedWithAdressOIB>
    <izvorni_sadrzaj>
      <item>IVANKOVIĆ USLUGE jednostavnog društvo s ograničenom odgovornošću za ugostiteljstvo i usluge, OIB 32181913660, Osječka 51, 32270 Županja</item>
    </izvorni_sadrzaj>
    <derivirana_varijabla naziv="DomainObject.Predmet.ProtuStrankaListFormatedWithAdressOIB_1">
      <item>IVANKOVIĆ USLUGE jednostavnog društvo s ograničenom odgovornošću za ugostiteljstvo i usluge, OIB 32181913660, Osječka 51, 32270 Županja</item>
    </derivirana_varijabla>
  </DomainObject.Predmet.ProtuStrankaListFormatedWithAdressOIB>
  <DomainObject.Predmet.ProtuStrankaListNazivFormated>
    <izvorni_sadrzaj>
      <item>IVANKOVIĆ USLUGE jednostavnog društvo s ograničenom odgovornošću za ugostiteljstvo i usluge</item>
    </izvorni_sadrzaj>
    <derivirana_varijabla naziv="DomainObject.Predmet.ProtuStrankaListNazivFormated_1">
      <item>IVANKOVIĆ USLUGE jednostavnog društvo s ograničenom odgovornošću za ugostiteljstvo i usluge</item>
    </derivirana_varijabla>
  </DomainObject.Predmet.ProtuStrankaListNazivFormated>
  <DomainObject.Predmet.ProtuStrankaListNazivFormatedOIB>
    <izvorni_sadrzaj>
      <item>IVANKOVIĆ USLUGE jednostavnog društvo s ograničenom odgovornošću za ugostiteljstvo i usluge, OIB 32181913660</item>
    </izvorni_sadrzaj>
    <derivirana_varijabla naziv="DomainObject.Predmet.ProtuStrankaListNazivFormatedOIB_1">
      <item>IVANKOVIĆ USLUGE jednostavnog društvo s ograničenom odgovornošću za ugostiteljstvo i usluge, OIB 32181913660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IVANKOVIĆ USLUGE jednostavnog društvo s ograničenom odgovornošću za ugostiteljstvo i usluge</izvorni_sadrzaj>
    <derivirana_varijabla naziv="DomainObject.Predmet.ProtustrankaIDrugi_1">IVANKOVIĆ USLUGE jednostavnog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IVANKOVIĆ USLUGE jednostavnog društvo s ograničenom odgovornošću za ugostiteljstvo i usluge, OIB 32181913660, Osječka 51, 32270 Županja</izvorni_sadrzaj>
    <derivirana_varijabla naziv="DomainObject.Predmet.ProtustrankaIDrugiAdressOIB_1">IVANKOVIĆ USLUGE jednostavnog društvo s ograničenom odgovornošću za ugostiteljstvo i usluge, OIB 32181913660, Osječka 51,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IVANKOVIĆ USLUGE jednostavnog društvo s ograničenom odgovornošću za ugostiteljstvo i usluge</item>
    </izvorni_sadrzaj>
    <derivirana_varijabla naziv="DomainObject.Predmet.SudioniciListNaziv_1">
      <item>FINA RC OSIJEK</item>
      <item>IVANKOVIĆ USLUGE jednostavnog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IVANKOVIĆ USLUGE jednostavnog društvo s ograničenom odgovornošću za ugostiteljstvo i usluge, OIB 32181913660, Osječka 51,32270 Županja</item>
    </izvorni_sadrzaj>
    <derivirana_varijabla naziv="DomainObject.Predmet.SudioniciListAdressOIB_1">
      <item>FINA RC OSIJEK, OIB 85821130368</item>
      <item>IVANKOVIĆ USLUGE jednostavnog društvo s ograničenom odgovornošću za ugostiteljstvo i usluge, OIB 32181913660, Osječka 51,32270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32181913660</item>
    </izvorni_sadrzaj>
    <derivirana_varijabla naziv="DomainObject.Predmet.SudioniciListNazivOIB_1">
      <item>, OIB 85821130368</item>
      <item>, OIB 32181913660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372</properties:Words>
  <properties:Characters>2006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2018-01-10T07:20:00Z</dcterms:created>
  <dc:creator>Korisnik</dc:creator>
  <cp:lastModifiedBy>Maja Videnović</cp:lastModifiedBy>
  <cp:lastPrinted>2018-01-10T07:16:00Z</cp:lastPrinted>
  <dcterms:modified xmlns:xsi="http://www.w3.org/2001/XMLSchema-instance" xsi:type="dcterms:W3CDTF">2018-01-10T07:21:00Z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