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4d2a" w14:paraId="d294d2a" w:rsidRDefault="00F14D46" w:rsidP="00F14D46" w:rsidR="00F14D4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4D46" w:rsidP="00F14D46" w:rsidR="00F14D4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14D46" w:rsidP="00F14D46" w:rsidR="00F14D4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14D46" w:rsidP="00F14D46" w:rsidR="00F14D4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14D46" w:rsidP="00F14D46" w:rsidR="00F14D4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14D46" w:rsidP="00F14D46" w:rsidR="00F14D4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14D46" w:rsidP="00F14D46" w:rsidR="00F14D46" w:rsidRPr="005D578C">
      <w:pPr>
        <w:jc w:val="center"/>
        <w:rPr>
          <w:rFonts w:cs="Times New Roman" w:eastAsia="Times New Roman"/>
          <w:szCs w:val="24"/>
        </w:rPr>
      </w:pPr>
    </w:p>
    <w:p w:rsidRDefault="00F14D46" w:rsidP="00F14D46" w:rsidR="00F14D4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14D46" w:rsidP="00F14D46" w:rsidR="00F14D46" w:rsidRPr="005D578C">
      <w:pPr>
        <w:rPr>
          <w:rFonts w:cs="Times New Roman" w:eastAsia="Times New Roman"/>
          <w:szCs w:val="24"/>
        </w:rPr>
      </w:pPr>
    </w:p>
    <w:p w:rsidRDefault="00F14D46" w:rsidP="00F14D46" w:rsidR="00F14D4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DAVOR SERVIS j. d. o. o. Pula, Mornarički trg 3, OIB </w:t>
      </w:r>
      <w:r w:rsidRPr="00F14D46">
        <w:rPr>
          <w:rFonts w:cs="Times New Roman" w:eastAsia="Times New Roman"/>
          <w:szCs w:val="24"/>
        </w:rPr>
        <w:t>00858366150</w:t>
      </w:r>
      <w:r>
        <w:rPr>
          <w:rFonts w:cs="Times New Roman" w:eastAsia="Times New Roman"/>
          <w:szCs w:val="24"/>
        </w:rPr>
        <w:t xml:space="preserve">, MBS </w:t>
      </w:r>
      <w:r w:rsidRPr="00F14D46">
        <w:rPr>
          <w:rFonts w:cs="Times New Roman" w:eastAsia="Times New Roman"/>
          <w:szCs w:val="24"/>
        </w:rPr>
        <w:t>130064395</w:t>
      </w:r>
      <w:r>
        <w:rPr>
          <w:rFonts w:cs="Times New Roman" w:eastAsia="Times New Roman"/>
          <w:szCs w:val="24"/>
        </w:rPr>
        <w:t>, 30. srpnja 2018.</w:t>
      </w:r>
    </w:p>
    <w:p w:rsidRDefault="00F14D46" w:rsidP="00F14D46" w:rsidR="00F14D46" w:rsidRPr="005D578C">
      <w:pPr>
        <w:rPr>
          <w:rFonts w:cs="Times New Roman" w:eastAsia="Times New Roman"/>
          <w:szCs w:val="24"/>
        </w:rPr>
      </w:pPr>
    </w:p>
    <w:p w:rsidRDefault="00F14D46" w:rsidP="00F14D46" w:rsidR="00F14D4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14D46" w:rsidP="00F14D46" w:rsidR="00F14D46" w:rsidRPr="005D578C">
      <w:pPr>
        <w:rPr>
          <w:rFonts w:cs="Times New Roman" w:eastAsia="Times New Roman"/>
          <w:szCs w:val="24"/>
        </w:rPr>
      </w:pPr>
    </w:p>
    <w:p w:rsidRDefault="00F14D46" w:rsidP="00F14D46" w:rsidR="00F14D4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DAVOR SERVIS j. d. o. o. Pula, Mornarički trg 3, OIB </w:t>
      </w:r>
      <w:r w:rsidRPr="00F14D46">
        <w:rPr>
          <w:rFonts w:cs="Times New Roman" w:eastAsia="Times New Roman"/>
          <w:szCs w:val="24"/>
        </w:rPr>
        <w:t>00858366150</w:t>
      </w:r>
      <w:r>
        <w:rPr>
          <w:rFonts w:cs="Times New Roman" w:eastAsia="Times New Roman"/>
          <w:szCs w:val="24"/>
        </w:rPr>
        <w:t xml:space="preserve">, MBS </w:t>
      </w:r>
      <w:r w:rsidRPr="00F14D46">
        <w:rPr>
          <w:rFonts w:cs="Times New Roman" w:eastAsia="Times New Roman"/>
          <w:szCs w:val="24"/>
        </w:rPr>
        <w:t>130064395</w:t>
      </w:r>
      <w:r>
        <w:rPr>
          <w:rFonts w:cs="Times New Roman" w:eastAsia="Times New Roman"/>
          <w:szCs w:val="24"/>
        </w:rPr>
        <w:t>.</w:t>
      </w:r>
    </w:p>
    <w:p w:rsidRDefault="00F14D46" w:rsidP="00F14D46" w:rsidR="00F14D46" w:rsidRPr="005D578C">
      <w:pPr>
        <w:rPr>
          <w:rFonts w:cs="Times New Roman" w:eastAsia="Times New Roman"/>
          <w:szCs w:val="24"/>
        </w:rPr>
      </w:pPr>
    </w:p>
    <w:p w:rsidRDefault="00F14D46" w:rsidP="00F14D46" w:rsidR="00F14D46" w:rsidRPr="009422EB">
      <w:pPr>
        <w:ind w:firstLine="708"/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II. </w:t>
      </w:r>
      <w:r w:rsidRPr="009422EB">
        <w:rPr>
          <w:rFonts w:cs="Times New Roman" w:eastAsia="Times New Roman"/>
          <w:szCs w:val="20"/>
        </w:rPr>
        <w:t xml:space="preserve">Za stečajnog upravitelja imenuje se </w:t>
      </w:r>
      <w:r>
        <w:t>Lovorka Juranović iz Rijeke, Verdieva 6/III, OIB 83481633615.</w:t>
      </w:r>
    </w:p>
    <w:p w:rsidRDefault="00F14D46" w:rsidP="00F14D46" w:rsidR="00F14D46">
      <w:pPr>
        <w:rPr>
          <w:rFonts w:cs="Times New Roman" w:eastAsia="Times New Roman"/>
          <w:szCs w:val="20"/>
        </w:rPr>
      </w:pPr>
    </w:p>
    <w:p w:rsidRDefault="00F14D46" w:rsidP="00F14D46" w:rsidR="00F14D4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DAVOR SERVIS j. d. o. o. Pula, Mornarički trg 3, OIB </w:t>
      </w:r>
      <w:r w:rsidRPr="00F14D46">
        <w:rPr>
          <w:rFonts w:cs="Times New Roman" w:eastAsia="Times New Roman"/>
          <w:szCs w:val="24"/>
        </w:rPr>
        <w:t>00858366150</w:t>
      </w:r>
      <w:r>
        <w:rPr>
          <w:rFonts w:cs="Times New Roman" w:eastAsia="Times New Roman"/>
          <w:szCs w:val="24"/>
        </w:rPr>
        <w:t xml:space="preserve">, MBS </w:t>
      </w:r>
      <w:r w:rsidRPr="00F14D46">
        <w:rPr>
          <w:rFonts w:cs="Times New Roman" w:eastAsia="Times New Roman"/>
          <w:szCs w:val="24"/>
        </w:rPr>
        <w:t>130064395</w:t>
      </w:r>
      <w:r>
        <w:rPr>
          <w:rFonts w:cs="Times New Roman" w:eastAsia="Times New Roman"/>
          <w:szCs w:val="24"/>
        </w:rPr>
        <w:t>.</w:t>
      </w:r>
    </w:p>
    <w:p w:rsidRDefault="00F14D46" w:rsidP="00F14D46" w:rsidR="00F14D46">
      <w:pPr>
        <w:ind w:firstLine="709"/>
        <w:rPr>
          <w:rFonts w:cs="Times New Roman" w:eastAsia="Times New Roman"/>
          <w:szCs w:val="24"/>
        </w:rPr>
      </w:pPr>
    </w:p>
    <w:p w:rsidRDefault="00F14D46" w:rsidP="00F14D46" w:rsidR="00F14D46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DAVOR SERVIS j. d. o. o. Pula, Mornarički trg 3, OIB </w:t>
      </w:r>
      <w:r w:rsidRPr="00F14D46">
        <w:rPr>
          <w:rFonts w:cs="Times New Roman" w:eastAsia="Times New Roman"/>
          <w:szCs w:val="24"/>
        </w:rPr>
        <w:t>00858366150</w:t>
      </w:r>
      <w:r>
        <w:rPr>
          <w:rFonts w:cs="Times New Roman" w:eastAsia="Times New Roman"/>
          <w:szCs w:val="24"/>
        </w:rPr>
        <w:t xml:space="preserve">, MBS </w:t>
      </w:r>
      <w:r w:rsidRPr="00F14D46">
        <w:rPr>
          <w:rFonts w:cs="Times New Roman" w:eastAsia="Times New Roman"/>
          <w:szCs w:val="24"/>
        </w:rPr>
        <w:t>130064395</w:t>
      </w:r>
      <w:r>
        <w:rPr>
          <w:rFonts w:cs="Times New Roman" w:eastAsia="Times New Roman"/>
        </w:rPr>
        <w:t>.</w:t>
      </w:r>
    </w:p>
    <w:p w:rsidRDefault="00F14D46" w:rsidP="00F14D46" w:rsidR="00F14D46" w:rsidRPr="005D578C">
      <w:pPr>
        <w:ind w:firstLine="709"/>
        <w:rPr>
          <w:rFonts w:cs="Times New Roman" w:eastAsia="Times New Roman"/>
          <w:szCs w:val="24"/>
        </w:rPr>
      </w:pPr>
    </w:p>
    <w:p w:rsidRDefault="00F14D46" w:rsidP="00F14D46" w:rsidR="00F14D4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14D46" w:rsidP="00F14D46" w:rsidR="00F14D46">
      <w:pPr>
        <w:ind w:firstLine="708"/>
        <w:rPr>
          <w:rFonts w:cs="Times New Roman" w:eastAsia="Times New Roman"/>
          <w:szCs w:val="24"/>
        </w:rPr>
      </w:pPr>
    </w:p>
    <w:p w:rsidRDefault="00F14D46" w:rsidP="00F14D46" w:rsidR="00F14D4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4. svibnja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DAVOR SERVIS j. d. o. o. Pula.</w:t>
      </w:r>
    </w:p>
    <w:p w:rsidRDefault="00F14D46" w:rsidP="00F14D46" w:rsidR="00F14D4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2. svibnja 2018. imao neizvršene osnove za plaćanje u neprekinutom razdoblju od 120 dana u ukupnom iznosu 20.380,34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23. svibnja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St-142/2018-3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F14D46" w:rsidP="00F14D46" w:rsidR="00F14D4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14D46" w:rsidP="00F14D46" w:rsidR="00F14D4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F14D46" w:rsidP="00F14D46" w:rsidR="00F14D46" w:rsidRPr="005D578C">
      <w:pPr>
        <w:rPr>
          <w:rFonts w:cs="Times New Roman" w:eastAsia="Times New Roman"/>
          <w:szCs w:val="24"/>
        </w:rPr>
      </w:pPr>
    </w:p>
    <w:p w:rsidRDefault="00F14D46" w:rsidP="00F14D46" w:rsidR="00F14D4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30. srpnja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14D46" w:rsidP="00F14D46" w:rsidR="00F14D46">
      <w:pPr>
        <w:rPr>
          <w:rFonts w:cs="Times New Roman" w:eastAsia="Times New Roman"/>
          <w:szCs w:val="24"/>
        </w:rPr>
      </w:pPr>
    </w:p>
    <w:p w:rsidRDefault="00F14D46" w:rsidP="00F14D46" w:rsidR="00F14D4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F14D46" w:rsidP="00F14D46" w:rsidR="00F14D4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1C4FB6">
        <w:rPr>
          <w:rFonts w:cs="Times New Roman" w:eastAsia="Times New Roman"/>
          <w:szCs w:val="24"/>
        </w:rPr>
        <w:t xml:space="preserve">, v. r. </w:t>
      </w:r>
    </w:p>
    <w:p w:rsidRDefault="00F14D46" w:rsidP="00F14D46" w:rsidR="00F14D46">
      <w:pPr>
        <w:jc w:val="left"/>
        <w:rPr>
          <w:rFonts w:cs="Times New Roman" w:eastAsia="Times New Roman"/>
          <w:szCs w:val="24"/>
        </w:rPr>
      </w:pPr>
    </w:p>
    <w:p w:rsidRDefault="00F14D46" w:rsidP="00F14D46" w:rsidR="00F14D46" w:rsidRPr="005D578C">
      <w:pPr>
        <w:jc w:val="left"/>
        <w:rPr>
          <w:rFonts w:cs="Times New Roman" w:eastAsia="Times New Roman"/>
          <w:szCs w:val="24"/>
        </w:rPr>
      </w:pPr>
    </w:p>
    <w:p w:rsidRDefault="00F14D46" w:rsidP="00F14D46" w:rsidR="00F14D4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14D46" w:rsidP="00F14D46" w:rsidR="00F14D4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F14D46" w:rsidP="00F14D46" w:rsidR="00F14D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F14D46" w:rsidP="00F14D46" w:rsidR="00F14D46">
      <w:pPr>
        <w:rPr>
          <w:rFonts w:cs="Times New Roman" w:eastAsia="Times New Roman"/>
          <w:szCs w:val="24"/>
        </w:rPr>
      </w:pPr>
    </w:p>
    <w:p w:rsidRDefault="00F14D46" w:rsidP="00F14D46" w:rsidR="00F14D46" w:rsidRPr="005D578C">
      <w:pPr>
        <w:rPr>
          <w:rFonts w:cs="Times New Roman" w:eastAsia="Times New Roman"/>
          <w:szCs w:val="24"/>
        </w:rPr>
      </w:pPr>
    </w:p>
    <w:p w:rsidRDefault="00F14D46" w:rsidP="00F14D46" w:rsidR="00F14D4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14D46" w:rsidP="00F14D46" w:rsidR="00F14D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14D46" w:rsidP="00F14D46" w:rsidR="00F14D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DAVOR SERVIS j. d. o. o. Pula, Mornarički trg 3,</w:t>
      </w:r>
    </w:p>
    <w:p w:rsidRDefault="00F14D46" w:rsidP="00F14D46" w:rsidR="00F14D4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F14D46" w:rsidP="00F14D46" w:rsidR="00F14D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F14D46" w:rsidP="00F14D46" w:rsidR="00F14D46" w:rsidRPr="009422EB">
      <w:pPr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5. stečajni upravitelj </w:t>
      </w:r>
      <w:r>
        <w:t>Lovorka Juranović, Rijeka, Verdieva 6/III,</w:t>
      </w:r>
    </w:p>
    <w:p w:rsidRDefault="00F14D46" w:rsidP="00F14D46" w:rsidR="00F14D4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14D46" w:rsidP="00F14D46" w:rsidR="00F14D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14D46" w:rsidP="00F14D46" w:rsidR="00F14D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14D46" w:rsidP="00F14D46" w:rsidR="00F14D46"/>
    <w:p w:rsidRDefault="00F14D46" w:rsidP="00F14D46" w:rsidR="00F14D46"/>
    <w:p w:rsidRDefault="00F14D46" w:rsidP="00F14D46" w:rsidR="00F14D46"/>
    <w:p w:rsidRDefault="00F14D46" w:rsidP="00F14D46" w:rsidR="00F14D46"/>
    <w:p w:rsidRDefault="001C4FB6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D46" w:rsidP="00F14D46" w:rsidR="00F14D46">
      <w:r>
        <w:separator/>
      </w:r>
    </w:p>
  </w:endnote>
  <w:endnote w:id="0" w:type="continuationSeparator">
    <w:p w:rsidRDefault="00F14D46" w:rsidP="00F14D46" w:rsidR="00F1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D46" w:rsidP="00F14D46" w:rsidR="00F14D46">
      <w:r>
        <w:separator/>
      </w:r>
    </w:p>
  </w:footnote>
  <w:footnote w:id="0" w:type="continuationSeparator">
    <w:p w:rsidRDefault="00F14D46" w:rsidP="00F14D46" w:rsidR="00F14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D46" w:rsidP="00281458" w:rsidR="0028145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C4FB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St-142/2018-4</w:t>
    </w:r>
  </w:p>
  <w:p w:rsidRDefault="001C4FB6" w:rsidP="009A2D22" w:rsidR="009A2D22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D46" w:rsidP="00C011A6" w:rsidR="00C011A6" w:rsidRPr="00970AE0">
    <w:pPr>
      <w:pStyle w:val="Zaglavlje"/>
      <w:jc w:val="right"/>
    </w:pPr>
    <w:r>
      <w:rPr>
        <w:szCs w:val="24"/>
      </w:rPr>
      <w:t>11 St-142/2018-4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1A31"/>
    <w:rsid w:val="0004674C"/>
    <w:rsid w:val="000C1B8E"/>
    <w:rsid w:val="001C4FB6"/>
    <w:rsid w:val="001F5509"/>
    <w:rsid w:val="002A0151"/>
    <w:rsid w:val="0047136B"/>
    <w:rsid w:val="00561B59"/>
    <w:rsid w:val="005B1A31"/>
    <w:rsid w:val="00965430"/>
    <w:rsid w:val="00F1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4D4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4D4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14D4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4D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4D4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4D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4D4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FB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C4FB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C4F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C4F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4D4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4D4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14D4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4D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4D4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4D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D4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FB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4FB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4F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4F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 SERVIS j.d.o.o. PULA</izvorni_sadrzaj>
    <derivirana_varijabla naziv="DomainObject.Predmet.ProtustrankaFormated_1">  DAVOR SERVIS j.d.o.o. PULA</derivirana_varijabla>
  </DomainObject.Predmet.ProtustrankaFormated>
  <DomainObject.Predmet.ProtustrankaFormatedOIB>
    <izvorni_sadrzaj>  DAVOR SERVIS j.d.o.o. PULA, OIB 00858366150</izvorni_sadrzaj>
    <derivirana_varijabla naziv="DomainObject.Predmet.ProtustrankaFormatedOIB_1">  DAVOR SERVIS j.d.o.o. PULA, OIB 00858366150</derivirana_varijabla>
  </DomainObject.Predmet.ProtustrankaFormatedOIB>
  <DomainObject.Predmet.ProtustrankaFormatedWithAdress>
    <izvorni_sadrzaj> DAVOR SERVIS j.d.o.o. PULA, Mornarički trg 3, 52100 Pula</izvorni_sadrzaj>
    <derivirana_varijabla naziv="DomainObject.Predmet.ProtustrankaFormatedWithAdress_1"> DAVOR SERVIS j.d.o.o. PULA, Mornarički trg 3, 52100 Pula</derivirana_varijabla>
  </DomainObject.Predmet.ProtustrankaFormatedWithAdress>
  <DomainObject.Predmet.ProtustrankaFormatedWithAdressOIB>
    <izvorni_sadrzaj> DAVOR SERVIS j.d.o.o. PULA, OIB 00858366150, Mornarički trg 3, 52100 Pula</izvorni_sadrzaj>
    <derivirana_varijabla naziv="DomainObject.Predmet.ProtustrankaFormatedWithAdressOIB_1"> DAVOR SERVIS j.d.o.o. PULA, OIB 00858366150, Mornarički trg 3, 52100 Pula</derivirana_varijabla>
  </DomainObject.Predmet.ProtustrankaFormatedWithAdressOIB>
  <DomainObject.Predmet.ProtustrankaWithAdress>
    <izvorni_sadrzaj>DAVOR SERVIS j.d.o.o. PULA Mornarički trg 3, 52100 Pula</izvorni_sadrzaj>
    <derivirana_varijabla naziv="DomainObject.Predmet.ProtustrankaWithAdress_1">DAVOR SERVIS j.d.o.o. PULA Mornarički trg 3, 52100 Pula</derivirana_varijabla>
  </DomainObject.Predmet.ProtustrankaWithAdress>
  <DomainObject.Predmet.ProtustrankaWithAdressOIB>
    <izvorni_sadrzaj>DAVOR SERVIS j.d.o.o. PULA, OIB 00858366150, Mornarički trg 3, 52100 Pula</izvorni_sadrzaj>
    <derivirana_varijabla naziv="DomainObject.Predmet.ProtustrankaWithAdressOIB_1">DAVOR SERVIS j.d.o.o. PULA, OIB 00858366150, Mornarički trg 3, 52100 Pula</derivirana_varijabla>
  </DomainObject.Predmet.ProtustrankaWithAdressOIB>
  <DomainObject.Predmet.ProtustrankaNazivFormated>
    <izvorni_sadrzaj>DAVOR SERVIS j.d.o.o. PULA</izvorni_sadrzaj>
    <derivirana_varijabla naziv="DomainObject.Predmet.ProtustrankaNazivFormated_1">DAVOR SERVIS j.d.o.o. PULA</derivirana_varijabla>
  </DomainObject.Predmet.ProtustrankaNazivFormated>
  <DomainObject.Predmet.ProtustrankaNazivFormatedOIB>
    <izvorni_sadrzaj>DAVOR SERVIS j.d.o.o. PULA, OIB 00858366150</izvorni_sadrzaj>
    <derivirana_varijabla naziv="DomainObject.Predmet.ProtustrankaNazivFormatedOIB_1">DAVOR SERVIS j.d.o.o. PULA, OIB 00858366150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20380.34</izvorni_sadrzaj>
    <derivirana_varijabla naziv="DomainObject.Predmet.TrenutnaVrijednost_1">20380.34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DAVOR SERVIS j.d.o.o. PULA</item>
    </izvorni_sadrzaj>
    <derivirana_varijabla naziv="DomainObject.Predmet.ProtuStrankaListFormated_1">
      <item>DAVOR SERVIS j.d.o.o. PULA</item>
    </derivirana_varijabla>
  </DomainObject.Predmet.ProtuStrankaListFormated>
  <DomainObject.Predmet.ProtuStrankaListFormatedOIB>
    <izvorni_sadrzaj>
      <item>DAVOR SERVIS j.d.o.o. PULA, OIB 00858366150</item>
    </izvorni_sadrzaj>
    <derivirana_varijabla naziv="DomainObject.Predmet.ProtuStrankaListFormatedOIB_1">
      <item>DAVOR SERVIS j.d.o.o. PULA, OIB 00858366150</item>
    </derivirana_varijabla>
  </DomainObject.Predmet.ProtuStrankaListFormatedOIB>
  <DomainObject.Predmet.ProtuStrankaListFormatedWithAdress>
    <izvorni_sadrzaj>
      <item>DAVOR SERVIS j.d.o.o. PULA, Mornarički trg 3, 52100 Pula</item>
    </izvorni_sadrzaj>
    <derivirana_varijabla naziv="DomainObject.Predmet.ProtuStrankaListFormatedWithAdress_1">
      <item>DAVOR SERVIS j.d.o.o. PULA, Mornarički trg 3, 52100 Pula</item>
    </derivirana_varijabla>
  </DomainObject.Predmet.ProtuStrankaListFormatedWithAdress>
  <DomainObject.Predmet.ProtuStrankaListFormatedWithAdressOIB>
    <izvorni_sadrzaj>
      <item>DAVOR SERVIS j.d.o.o. PULA, OIB 00858366150, Mornarički trg 3, 52100 Pula</item>
    </izvorni_sadrzaj>
    <derivirana_varijabla naziv="DomainObject.Predmet.ProtuStrankaListFormatedWithAdressOIB_1">
      <item>DAVOR SERVIS j.d.o.o. PULA, OIB 00858366150, Mornarički trg 3, 52100 Pula</item>
    </derivirana_varijabla>
  </DomainObject.Predmet.ProtuStrankaListFormatedWithAdressOIB>
  <DomainObject.Predmet.ProtuStrankaListNazivFormated>
    <izvorni_sadrzaj>
      <item>DAVOR SERVIS j.d.o.o. PULA</item>
    </izvorni_sadrzaj>
    <derivirana_varijabla naziv="DomainObject.Predmet.ProtuStrankaListNazivFormated_1">
      <item>DAVOR SERVIS j.d.o.o. PULA</item>
    </derivirana_varijabla>
  </DomainObject.Predmet.ProtuStrankaListNazivFormated>
  <DomainObject.Predmet.ProtuStrankaListNazivFormatedOIB>
    <izvorni_sadrzaj>
      <item>DAVOR SERVIS j.d.o.o. PULA, OIB 00858366150</item>
    </izvorni_sadrzaj>
    <derivirana_varijabla naziv="DomainObject.Predmet.ProtuStrankaListNazivFormatedOIB_1">
      <item>DAVOR SERVIS j.d.o.o. PULA, OIB 00858366150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DAVOR SERVIS j.d.o.o. PULA</izvorni_sadrzaj>
    <derivirana_varijabla naziv="DomainObject.Predmet.ProtustrankaIDrugi_1">DAVOR SERVIS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DAVOR SERVIS j.d.o.o. PULA, OIB 00858366150, Mornarički trg 3, 52100 Pula</izvorni_sadrzaj>
    <derivirana_varijabla naziv="DomainObject.Predmet.ProtustrankaIDrugiAdressOIB_1">DAVOR SERVIS j.d.o.o. PULA, OIB 00858366150, Mornarički trg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DAVOR SERVIS j.d.o.o. PULA</item>
    </izvorni_sadrzaj>
    <derivirana_varijabla naziv="DomainObject.Predmet.SudioniciListNaziv_1">
      <item>FINANCIJSKA AGENCIJA, RC RIJEKA, PODRUŽNICA PULA, PULA</item>
      <item>DAVOR SERVIS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DAVOR SERVIS j.d.o.o. PULA, OIB 00858366150, Mornarički trg 3,52100 Pula</item>
    </izvorni_sadrzaj>
    <derivirana_varijabla naziv="DomainObject.Predmet.SudioniciListAdressOIB_1">
      <item>FINANCIJSKA AGENCIJA, RC RIJEKA, PODRUŽNICA PULA, PULA, OIB 85821130368, F. Kurelca 8,51000 Rijeka</item>
      <item>DAVOR SERVIS j.d.o.o. PULA, OIB 00858366150, Mornarički trg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00858366150</item>
    </izvorni_sadrzaj>
    <derivirana_varijabla naziv="DomainObject.Predmet.SudioniciListNazivOIB_1">
      <item>, OIB 85821130368</item>
      <item>, OIB 00858366150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3630</properties:Characters>
  <properties:Lines>88</properties:Lines>
  <properties:Paragraphs>31</properties:Paragraphs>
  <properties:TotalTime>2</properties:TotalTime>
  <properties:ScaleCrop>false</properties:ScaleCrop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2018-07-27T07:30:00Z</dcterms:created>
  <dc:creator>Morena Brajuha</dc:creator>
  <dc:description/>
  <cp:keywords/>
  <cp:lastModifiedBy>Morena Brajuha</cp:lastModifiedBy>
  <cp:lastPrinted>2018-07-30T06:37:00Z</cp:lastPrinted>
  <dcterms:modified xmlns:xsi="http://www.w3.org/2001/XMLSchema-instance" xsi:type="dcterms:W3CDTF">2018-07-30T06:37:00Z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(St-142-18 Davor servis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