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63d7" w14:paraId="85263d7" w:rsidRDefault="00D108FE" w:rsidP="00D108FE" w:rsidR="00D108FE" w:rsidRPr="00D108FE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08FE">
        <w:rPr>
          <w:rFonts w:cs="Times New Roman" w:hAnsi="Times New Roman" w:ascii="Times New Roman"/>
          <w:b/>
          <w:sz w:val="24"/>
          <w:szCs w:val="24"/>
        </w:rPr>
        <w:t>Obrazac 19.</w:t>
      </w:r>
    </w:p>
    <w:p w:rsidRDefault="00D108FE" w:rsidP="00D108FE" w:rsidR="00D108F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08FE" w:rsidR="00D108FE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R="00F704EE" w:rsidRPr="00EF123B">
      <w:pPr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BD739A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Poslovni broj spisa: 20</w:t>
      </w:r>
      <w:r w:rsidR="00EF123B" w:rsidRPr="00EF123B">
        <w:rPr>
          <w:rFonts w:cs="Times New Roman" w:hAnsi="Times New Roman" w:ascii="Times New Roman"/>
          <w:b/>
          <w:sz w:val="24"/>
          <w:szCs w:val="24"/>
        </w:rPr>
        <w:t>.St</w:t>
      </w:r>
      <w:r w:rsidR="00552C88">
        <w:rPr>
          <w:rFonts w:cs="Times New Roman" w:hAnsi="Times New Roman" w:ascii="Times New Roman"/>
          <w:b/>
          <w:sz w:val="24"/>
          <w:szCs w:val="24"/>
        </w:rPr>
        <w:t xml:space="preserve">- </w:t>
      </w:r>
      <w:r>
        <w:rPr>
          <w:rFonts w:cs="Times New Roman" w:hAnsi="Times New Roman" w:ascii="Times New Roman"/>
          <w:b/>
          <w:sz w:val="24"/>
          <w:szCs w:val="24"/>
        </w:rPr>
        <w:t>2519/17</w:t>
      </w: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 xml:space="preserve">Dužnik: </w:t>
      </w:r>
      <w:r w:rsidR="00BD739A">
        <w:rPr>
          <w:rFonts w:cs="Times New Roman" w:hAnsi="Times New Roman" w:ascii="Times New Roman"/>
          <w:b/>
          <w:sz w:val="24"/>
          <w:szCs w:val="24"/>
        </w:rPr>
        <w:t xml:space="preserve">DJEČJI SVIJET d.o.o. </w:t>
      </w:r>
      <w:r w:rsidRPr="00EF123B">
        <w:rPr>
          <w:rFonts w:cs="Times New Roman" w:hAnsi="Times New Roman" w:ascii="Times New Roman"/>
          <w:b/>
          <w:sz w:val="24"/>
          <w:szCs w:val="24"/>
        </w:rPr>
        <w:t>u stečaju</w:t>
      </w:r>
    </w:p>
    <w:p w:rsidRDefault="00BD739A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Trnsko 9/E, Zagreb,</w:t>
      </w:r>
      <w:r w:rsidR="00EF123B" w:rsidRPr="00EF123B">
        <w:rPr>
          <w:rFonts w:cs="Times New Roman" w:hAnsi="Times New Roman" w:ascii="Times New Roman"/>
          <w:b/>
          <w:sz w:val="24"/>
          <w:szCs w:val="24"/>
        </w:rPr>
        <w:t xml:space="preserve"> OIB: </w:t>
      </w:r>
      <w:r>
        <w:rPr>
          <w:rFonts w:cs="Times New Roman" w:hAnsi="Times New Roman" w:ascii="Times New Roman"/>
          <w:b/>
          <w:sz w:val="24"/>
          <w:szCs w:val="24"/>
        </w:rPr>
        <w:t>59208120029</w:t>
      </w:r>
    </w:p>
    <w:p w:rsidRDefault="00EF123B" w:rsidR="00EF123B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473F9" w:rsidR="00552C88" w:rsidRPr="00E473F9">
      <w:pPr>
        <w:pStyle w:val="Odlomakpopisa"/>
        <w:numPr>
          <w:ilvl w:val="0"/>
          <w:numId w:val="5"/>
        </w:num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473F9">
        <w:rPr>
          <w:rFonts w:cs="Times New Roman" w:hAnsi="Times New Roman" w:ascii="Times New Roman"/>
          <w:b/>
          <w:sz w:val="24"/>
          <w:szCs w:val="24"/>
        </w:rPr>
        <w:t>TABLICA PRIJAVLJENIH TRAŽBINA</w:t>
      </w: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D108FE" w:rsidR="00E473F9" w:rsidRPr="00E473F9">
      <w:pPr>
        <w:rPr>
          <w:rFonts w:cs="Times New Roman" w:hAnsi="Times New Roman" w:ascii="Times New Roman"/>
          <w:b/>
          <w:sz w:val="24"/>
          <w:szCs w:val="24"/>
        </w:rPr>
      </w:pPr>
    </w:p>
    <w:p w:rsidRDefault="00611AE2" w:rsidR="00611AE2">
      <w:pPr>
        <w:rPr>
          <w:rFonts w:cs="Times New Roman" w:hAnsi="Times New Roman" w:ascii="Times New Roman"/>
          <w:sz w:val="24"/>
          <w:szCs w:val="24"/>
        </w:rPr>
      </w:pPr>
    </w:p>
    <w:p w:rsidRDefault="00611AE2" w:rsidR="00611AE2">
      <w:pPr>
        <w:rPr>
          <w:rFonts w:cs="Times New Roman" w:hAnsi="Times New Roman" w:ascii="Times New Roman"/>
          <w:sz w:val="24"/>
          <w:szCs w:val="24"/>
        </w:rPr>
      </w:pPr>
    </w:p>
    <w:p w:rsidRDefault="00552C88" w:rsidR="00552C88">
      <w:pPr>
        <w:rPr>
          <w:rFonts w:cs="Times New Roman" w:hAnsi="Times New Roman" w:ascii="Times New Roman"/>
          <w:sz w:val="24"/>
          <w:szCs w:val="24"/>
        </w:rPr>
      </w:pPr>
    </w:p>
    <w:p w:rsidRDefault="00DD456C" w:rsidP="0038326C" w:rsidR="00DD456C">
      <w:pPr>
        <w:rPr>
          <w:rFonts w:cs="Times New Roman" w:hAnsi="Times New Roman" w:ascii="Times New Roman"/>
          <w:sz w:val="24"/>
          <w:szCs w:val="24"/>
        </w:rPr>
      </w:pPr>
    </w:p>
    <w:p w:rsidRDefault="00BD739A" w:rsidP="00BD739A" w:rsidR="00BD739A" w:rsidRPr="00552C88">
      <w:pPr>
        <w:rPr>
          <w:rFonts w:cs="Times New Roman" w:hAnsi="Times New Roman" w:ascii="Times New Roman"/>
          <w:b/>
          <w:sz w:val="24"/>
          <w:szCs w:val="24"/>
        </w:rPr>
      </w:pPr>
      <w:r w:rsidRPr="00552C88"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p w:rsidRDefault="00BD739A" w:rsidP="0038326C" w:rsidR="00BD739A">
      <w:pPr>
        <w:rPr>
          <w:rFonts w:cs="Times New Roman" w:hAnsi="Times New Roman" w:ascii="Times New Roman"/>
          <w:sz w:val="24"/>
          <w:szCs w:val="24"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tbl>
      <w:tblPr>
        <w:tblW w:type="dxa" w:w="154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8"/>
        <w:gridCol w:w="418"/>
        <w:gridCol w:w="1961"/>
        <w:gridCol w:w="1441"/>
        <w:gridCol w:w="1276"/>
        <w:gridCol w:w="1417"/>
        <w:gridCol w:w="1418"/>
        <w:gridCol w:w="1275"/>
        <w:gridCol w:w="1276"/>
        <w:gridCol w:w="1276"/>
        <w:gridCol w:w="1276"/>
        <w:gridCol w:w="1948"/>
      </w:tblGrid>
      <w:tr w:rsidTr="00DB0277" w:rsidR="00BD739A" w:rsidRPr="0038326C">
        <w:trPr>
          <w:cantSplit/>
          <w:trHeight w:val="1230"/>
        </w:trPr>
        <w:tc>
          <w:tcPr>
            <w:tcW w:type="dxa" w:w="42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R b</w:t>
            </w:r>
          </w:p>
        </w:tc>
        <w:tc>
          <w:tcPr>
            <w:tcW w:type="dxa" w:w="41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B.p.</w:t>
            </w:r>
          </w:p>
        </w:tc>
        <w:tc>
          <w:tcPr>
            <w:tcW w:type="dxa" w:w="1961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Ime i prezime vjerovnika</w:t>
            </w:r>
          </w:p>
        </w:tc>
        <w:tc>
          <w:tcPr>
            <w:tcW w:type="dxa" w:w="1441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OIB vjerovnika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Adresa vjerovnika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Iznos prijavljene tražbine (kn)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Pravna osnova prijavljene tražbine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Iznos priznate tražbine (kn)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Pravna osnova priznate tražbine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Iznos osporene tražbine (kn)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Razlog osporavanja tražbine</w:t>
            </w:r>
          </w:p>
        </w:tc>
        <w:tc>
          <w:tcPr>
            <w:tcW w:type="dxa" w:w="194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Oznaka ovršne isprave</w:t>
            </w:r>
          </w:p>
        </w:tc>
      </w:tr>
      <w:tr w:rsidTr="00DB0277" w:rsidR="00BD739A" w:rsidRPr="0038326C">
        <w:trPr>
          <w:cantSplit/>
          <w:trHeight w:val="1376"/>
        </w:trPr>
        <w:tc>
          <w:tcPr>
            <w:tcW w:type="dxa" w:w="42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1</w:t>
            </w:r>
          </w:p>
        </w:tc>
        <w:tc>
          <w:tcPr>
            <w:tcW w:type="dxa" w:w="41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1</w:t>
            </w:r>
          </w:p>
        </w:tc>
        <w:tc>
          <w:tcPr>
            <w:tcW w:type="dxa" w:w="1961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RH, MINISTARSVO FINANCIJA, POREZNA UPRAVA</w:t>
            </w:r>
          </w:p>
        </w:tc>
        <w:tc>
          <w:tcPr>
            <w:tcW w:type="dxa" w:w="1441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18683136487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Zagreb, Savska cesta 41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4.166,00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4.166,00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 </w:t>
            </w:r>
            <w:r w:rsidR="006C0B11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948"/>
            <w:shd w:fill="auto" w:color="auto" w:val="clear"/>
            <w:vAlign w:val="center"/>
            <w:hideMark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Obrazac JOPPD: 15151, 15181, 15212, ovjereni izlist stanja računa: 1732, 5262</w:t>
            </w:r>
          </w:p>
        </w:tc>
      </w:tr>
      <w:tr w:rsidTr="00DB0277" w:rsidR="00BD739A" w:rsidRPr="0038326C">
        <w:trPr>
          <w:cantSplit/>
          <w:trHeight w:val="590"/>
        </w:trPr>
        <w:tc>
          <w:tcPr>
            <w:tcW w:type="dxa" w:w="5524"/>
            <w:gridSpan w:val="5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/>
                <w:bCs/>
              </w:rPr>
              <w:t>UKUPNO: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</w:rPr>
              <w:t>4.166,00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275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</w:rPr>
              <w:t>4.166,00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276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</w:rPr>
              <w:t>0,00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948"/>
            <w:shd w:fill="auto" w:color="auto" w:val="clear"/>
            <w:vAlign w:val="center"/>
          </w:tcPr>
          <w:p w:rsidRDefault="00BD739A" w:rsidP="00DB0277" w:rsidR="00BD739A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</w:tr>
    </w:tbl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081773" w:rsidP="00B211CA" w:rsidR="00D80AEE" w:rsidRPr="00B211CA">
      <w:pPr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 xml:space="preserve">. </w:t>
      </w:r>
    </w:p>
    <w:p w:rsidRDefault="006C367E" w:rsidP="00552C88" w:rsidR="006C36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367E" w:rsidP="00552C88" w:rsidR="006C367E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84A81" w:rsidR="00F84A81">
      <w:pPr>
        <w:rPr>
          <w:rFonts w:cs="Times New Roman" w:hAnsi="Times New Roman" w:ascii="Times New Roman"/>
          <w:sz w:val="24"/>
          <w:szCs w:val="24"/>
        </w:rPr>
      </w:pPr>
    </w:p>
    <w:p w:rsidRDefault="00F84A81" w:rsidP="0028234F" w:rsidR="0028234F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3E6966">
        <w:rPr>
          <w:rFonts w:cs="Times New Roman" w:hAnsi="Times New Roman" w:ascii="Times New Roman"/>
          <w:sz w:val="24"/>
          <w:szCs w:val="24"/>
        </w:rPr>
        <w:t>29</w:t>
      </w:r>
      <w:r w:rsidR="0038326C">
        <w:rPr>
          <w:rFonts w:cs="Times New Roman" w:hAnsi="Times New Roman" w:ascii="Times New Roman"/>
          <w:sz w:val="24"/>
          <w:szCs w:val="24"/>
        </w:rPr>
        <w:t>. listopada</w:t>
      </w:r>
      <w:r w:rsidR="00BD739A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                                                                                                                          Stečajni upravitelj</w:t>
      </w:r>
    </w:p>
    <w:p w:rsidRDefault="00F84A81" w:rsidP="0028234F" w:rsidR="00F84A81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8326C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Ivana Brebrić</w:t>
      </w: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 w:rsidRPr="0028234F">
      <w:pPr>
        <w:jc w:val="left"/>
        <w:rPr>
          <w:rFonts w:cs="Times New Roman" w:hAnsi="Times New Roman" w:ascii="Times New Roman"/>
          <w:sz w:val="24"/>
          <w:szCs w:val="24"/>
        </w:rPr>
      </w:pPr>
    </w:p>
    <w:sectPr w:rsidSect="00E437E5" w:rsidR="00DD456C" w:rsidRPr="0028234F">
      <w:pgSz w:orient="landscape" w:h="11906" w:w="16838"/>
      <w:pgMar w:gutter="0" w:footer="709" w:header="709" w:left="851" w:bottom="851" w:right="56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A661C"/>
    <w:multiLevelType w:val="multilevel"/>
    <w:tmpl w:val="3D5443E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1">
    <w:nsid w:val="1BAA0974"/>
    <w:multiLevelType w:val="multilevel"/>
    <w:tmpl w:val="D60C1EE4"/>
    <w:lvl w:ilvl="0">
      <w:start w:val="1"/>
      <w:numFmt w:val="decimal"/>
      <w:suff w:val="space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2">
    <w:nsid w:val="3FDF1DD0"/>
    <w:multiLevelType w:val="hybridMultilevel"/>
    <w:tmpl w:val="FFF60E62"/>
    <w:lvl w:tplc="65B42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5666"/>
    <w:multiLevelType w:val="hybridMultilevel"/>
    <w:tmpl w:val="5A5CEF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23B"/>
    <w:rsid w:val="00016ED8"/>
    <w:rsid w:val="000445FC"/>
    <w:rsid w:val="00045037"/>
    <w:rsid w:val="00051FD9"/>
    <w:rsid w:val="00060154"/>
    <w:rsid w:val="00066C25"/>
    <w:rsid w:val="00081773"/>
    <w:rsid w:val="000A5602"/>
    <w:rsid w:val="000B35D5"/>
    <w:rsid w:val="000C0714"/>
    <w:rsid w:val="000C1A23"/>
    <w:rsid w:val="000C33D1"/>
    <w:rsid w:val="000F0D9E"/>
    <w:rsid w:val="000F2D78"/>
    <w:rsid w:val="00105376"/>
    <w:rsid w:val="001731C7"/>
    <w:rsid w:val="00173736"/>
    <w:rsid w:val="002029DF"/>
    <w:rsid w:val="0028234F"/>
    <w:rsid w:val="00284FFE"/>
    <w:rsid w:val="002B1489"/>
    <w:rsid w:val="002E0DEA"/>
    <w:rsid w:val="002E2614"/>
    <w:rsid w:val="0030137D"/>
    <w:rsid w:val="00370701"/>
    <w:rsid w:val="00382677"/>
    <w:rsid w:val="0038326C"/>
    <w:rsid w:val="003950E9"/>
    <w:rsid w:val="003A1E08"/>
    <w:rsid w:val="003E6966"/>
    <w:rsid w:val="00454276"/>
    <w:rsid w:val="00454C8C"/>
    <w:rsid w:val="00455161"/>
    <w:rsid w:val="00460EB9"/>
    <w:rsid w:val="00486CDA"/>
    <w:rsid w:val="004A0A6C"/>
    <w:rsid w:val="004B28CF"/>
    <w:rsid w:val="004B56B2"/>
    <w:rsid w:val="004E45EB"/>
    <w:rsid w:val="00546CA1"/>
    <w:rsid w:val="00552C88"/>
    <w:rsid w:val="005778B3"/>
    <w:rsid w:val="00597646"/>
    <w:rsid w:val="005B39C8"/>
    <w:rsid w:val="006029B5"/>
    <w:rsid w:val="00611AE2"/>
    <w:rsid w:val="00614830"/>
    <w:rsid w:val="0062413C"/>
    <w:rsid w:val="00652116"/>
    <w:rsid w:val="006904E6"/>
    <w:rsid w:val="006C0B11"/>
    <w:rsid w:val="006C367E"/>
    <w:rsid w:val="006C5942"/>
    <w:rsid w:val="006C7957"/>
    <w:rsid w:val="00711B0D"/>
    <w:rsid w:val="00744482"/>
    <w:rsid w:val="007E5B14"/>
    <w:rsid w:val="008105E8"/>
    <w:rsid w:val="00811880"/>
    <w:rsid w:val="0084011D"/>
    <w:rsid w:val="00840CB4"/>
    <w:rsid w:val="00896807"/>
    <w:rsid w:val="008B7D9E"/>
    <w:rsid w:val="008C61EE"/>
    <w:rsid w:val="008D0A32"/>
    <w:rsid w:val="00914251"/>
    <w:rsid w:val="009410A8"/>
    <w:rsid w:val="0097407C"/>
    <w:rsid w:val="0098038A"/>
    <w:rsid w:val="009970BA"/>
    <w:rsid w:val="009C50A1"/>
    <w:rsid w:val="009D601C"/>
    <w:rsid w:val="00A32F29"/>
    <w:rsid w:val="00A401DE"/>
    <w:rsid w:val="00A84EF8"/>
    <w:rsid w:val="00A850EE"/>
    <w:rsid w:val="00A915F7"/>
    <w:rsid w:val="00AB2221"/>
    <w:rsid w:val="00AB4806"/>
    <w:rsid w:val="00AF1682"/>
    <w:rsid w:val="00B211CA"/>
    <w:rsid w:val="00B249AC"/>
    <w:rsid w:val="00B42795"/>
    <w:rsid w:val="00BC5610"/>
    <w:rsid w:val="00BD739A"/>
    <w:rsid w:val="00BE6BA8"/>
    <w:rsid w:val="00C34201"/>
    <w:rsid w:val="00C44108"/>
    <w:rsid w:val="00C44498"/>
    <w:rsid w:val="00C730B4"/>
    <w:rsid w:val="00C87244"/>
    <w:rsid w:val="00D0301E"/>
    <w:rsid w:val="00D108FE"/>
    <w:rsid w:val="00D209F4"/>
    <w:rsid w:val="00D33DF7"/>
    <w:rsid w:val="00D41362"/>
    <w:rsid w:val="00D51355"/>
    <w:rsid w:val="00D538F9"/>
    <w:rsid w:val="00D74389"/>
    <w:rsid w:val="00D80AEE"/>
    <w:rsid w:val="00DD456C"/>
    <w:rsid w:val="00DF328F"/>
    <w:rsid w:val="00E103FE"/>
    <w:rsid w:val="00E437E5"/>
    <w:rsid w:val="00E43D65"/>
    <w:rsid w:val="00E473F9"/>
    <w:rsid w:val="00E80A12"/>
    <w:rsid w:val="00EB2FFB"/>
    <w:rsid w:val="00EB44A6"/>
    <w:rsid w:val="00EC1D11"/>
    <w:rsid w:val="00EF123B"/>
    <w:rsid w:val="00F704EE"/>
    <w:rsid w:val="00F84A81"/>
    <w:rsid w:val="00F85952"/>
    <w:rsid w:val="00F873BB"/>
    <w:rsid w:val="00FB0292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b/>
        <w:bCs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aliases w:val="NormalniTekst"/>
    <w:qFormat/>
    <w:rsid w:val="00C44108"/>
    <w:pPr>
      <w:spacing w:lineRule="auto" w:line="276"/>
      <w:jc w:val="both"/>
    </w:pPr>
    <w:rPr>
      <w:rFonts w:cs="Calibri"/>
      <w:b w:val="false"/>
      <w:bCs w:val="false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AF1682"/>
    <w:rPr>
      <w:rFonts w:cstheme="majorBidi" w:eastAsiaTheme="majorEastAsia" w:hAnsiTheme="majorHAnsi" w:asci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cs="Segoe UI" w:hAnsi="Segoe UI" w:ascii="Segoe UI"/>
      <w:b w:val="false"/>
      <w:bCs w:val="false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201"/>
    <w:rPr>
      <w:rFonts w:cs="Times New Roman" w:hAnsi="Times New Roman" w:ascii="Times New Roman"/>
      <w:b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201"/>
    <w:rPr>
      <w:rFonts w:cs="Times New Roman" w:hAnsi="Times New Roman" w:ascii="Times New Roman"/>
      <w:b w:val="false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201"/>
    <w:rPr>
      <w:rFonts w:cs="Times New Roman" w:hAnsi="Times New Roman" w:ascii="Times New Roman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201"/>
    <w:rPr>
      <w:rFonts w:cs="Times New Roman" w:hAnsi="Times New Roman" w:ascii="Times New Roman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b/>
        <w:bCs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Tekst"/>
    <w:qFormat/>
    <w:rsid w:val="00C44108"/>
    <w:pPr>
      <w:spacing w:line="276" w:lineRule="auto"/>
      <w:jc w:val="both"/>
    </w:pPr>
    <w:rPr>
      <w:rFonts w:cs="Calibri"/>
      <w:b w:val="0"/>
      <w:bCs w:val="0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AF1682"/>
    <w:rPr>
      <w:rFonts w:asciiTheme="majorHAnsi" w:cstheme="majorBidi" w:eastAsiaTheme="majorEastAsia" w:hAns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ascii="Segoe UI" w:cs="Segoe UI" w:hAnsi="Segoe UI"/>
      <w:b w:val="0"/>
      <w:bCs w:val="0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2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2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201"/>
    <w:rPr>
      <w:rFonts w:ascii="Times New Roman" w:cs="Times New Roman" w:hAnsi="Times New Roman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201"/>
    <w:rPr>
      <w:rFonts w:ascii="Times New Roman" w:cs="Times New Roman" w:hAnsi="Times New Roman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3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79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02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0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0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24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2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30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5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68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29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79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34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49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2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1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16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4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760</properties:Characters>
  <properties:Lines>118</properties:Lines>
  <properties:Paragraphs>39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2018-09-24T17:04:00Z</dcterms:created>
  <dc:creator>Ivana</dc:creator>
  <dc:description/>
  <cp:keywords/>
  <cp:lastModifiedBy>Monika Grbac</cp:lastModifiedBy>
  <cp:lastPrinted>2017-10-30T15:18:00Z</cp:lastPrinted>
  <dcterms:modified xmlns:xsi="http://www.w3.org/2001/XMLSchema-instance" xsi:type="dcterms:W3CDTF">2018-10-31T08:08:00Z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St-2519/2017-33 / Podnesak - Tablica prijavljenih i osporenih tražbina (St - 2519_17 Tablica prijavljenih tražbina,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