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9ea7" w14:paraId="63f9ea7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F0065">
        <w:t>23</w:t>
      </w:r>
      <w:r w:rsidR="00C26ADE">
        <w:t>8</w:t>
      </w:r>
      <w:r w:rsidR="00EF0065">
        <w:t>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 xml:space="preserve">za provedbom skraćenog stečajnog postupka nad dužnikom </w:t>
      </w:r>
      <w:r w:rsidR="00C26ADE">
        <w:t>KORAK DO ZDRAVLJA</w:t>
      </w:r>
      <w:r w:rsidR="00EF0065">
        <w:t xml:space="preserve"> </w:t>
      </w:r>
      <w:r w:rsidR="009A3FFA">
        <w:t>jednosta</w:t>
      </w:r>
      <w:r w:rsidR="008654B8">
        <w:t>vno društvo s ograničenom odgovornošću</w:t>
      </w:r>
      <w:r w:rsidR="009A3FFA">
        <w:t xml:space="preserve"> za trgovinu i usluge </w:t>
      </w:r>
      <w:r w:rsidR="00EF0065">
        <w:t xml:space="preserve">Zagreb, </w:t>
      </w:r>
      <w:r w:rsidR="00C26ADE">
        <w:t>Antunovac 10</w:t>
      </w:r>
      <w:r w:rsidR="00EF0065">
        <w:t xml:space="preserve">, OIB </w:t>
      </w:r>
      <w:r w:rsidR="00C26ADE">
        <w:t>44091297573, MB</w:t>
      </w:r>
      <w:r w:rsidR="0017081B">
        <w:t xml:space="preserve">S </w:t>
      </w:r>
      <w:r w:rsidR="00F271D6">
        <w:t>080</w:t>
      </w:r>
      <w:r w:rsidR="00C26ADE">
        <w:t>839829</w:t>
      </w:r>
      <w:r w:rsidR="00F271D6">
        <w:t>, dan</w:t>
      </w:r>
      <w:r w:rsidR="008654B8">
        <w:t xml:space="preserve">a </w:t>
      </w:r>
      <w:r w:rsidR="00F271D6">
        <w:t>2</w:t>
      </w:r>
      <w:r w:rsidR="00EC1EF0">
        <w:t>4</w:t>
      </w:r>
      <w:r w:rsidR="000A2F69">
        <w:t xml:space="preserve">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C26ADE">
        <w:t>KORAK DO ZDRAVLJA jednostavno društvo s ograničenom odgovornošću za trgovinu i usluge Zagreb, Antunovac 10, OIB 44091297573, MBS 080839829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EC1EF0" w:rsidR="00EC1EF0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EC1EF0">
        <w:t xml:space="preserve"> Domagoj Repač iz Zagreba, Đorđićeva 24, OIB  24977406612.</w:t>
      </w:r>
    </w:p>
    <w:p w:rsidRDefault="00EC1EF0" w:rsidP="00EC1EF0" w:rsidR="00EC1EF0">
      <w:pPr>
        <w:pStyle w:val="Odlomakpopisa"/>
        <w:ind w:left="1571"/>
        <w:jc w:val="both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C26ADE">
        <w:t>KORAK DO ZDRAVLJA jednostavno društvo s ograničenom odgovornošću za trgovinu i usluge Zagreb, Antunovac 10, OIB 44091297573, MBS 080839829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332709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3. studenoga 2016.</w:t>
      </w:r>
      <w:r>
        <w:t xml:space="preserve"> zahtjev za provedbu skraćenog stečajnog postupka nad dužnikom </w:t>
      </w:r>
      <w:r w:rsidR="00C26ADE">
        <w:t>KORAK DO ZDRAVLJA jednostavno društvo s ograničenom odgovornošću za trgovinu i usluge OIB 44091297573,  sa sjedištem u Antunovac 10, Zagreb</w:t>
      </w:r>
      <w:r w:rsidR="00F271D6">
        <w:t xml:space="preserve">.  </w:t>
      </w:r>
    </w:p>
    <w:p w:rsidRDefault="00F271D6" w:rsidP="00F271D6" w:rsidR="00F271D6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 xml:space="preserve">-3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7A0AB0">
        <w:t>20</w:t>
      </w:r>
      <w:r w:rsidR="005C26E4">
        <w:t>.</w:t>
      </w:r>
      <w:r w:rsidR="00DC2DE1">
        <w:t xml:space="preserve"> veljače </w:t>
      </w:r>
      <w:r w:rsidR="00F47516">
        <w:t>2017</w:t>
      </w:r>
      <w:r w:rsidR="00332709">
        <w:t>.  godine objavio oglas na mrežnoj stranici e-Oglasna ploča sudova pod poslovnim brojem St-</w:t>
      </w:r>
      <w:r w:rsidR="005C26E4">
        <w:t>2</w:t>
      </w:r>
      <w:r w:rsidR="00DC2DE1">
        <w:t>3</w:t>
      </w:r>
      <w:r w:rsidR="00192066">
        <w:t>8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C26E4">
        <w:t>2</w:t>
      </w:r>
      <w:r w:rsidR="00EC1EF0">
        <w:t>4</w:t>
      </w:r>
      <w:r w:rsidR="000A2F69">
        <w:t xml:space="preserve">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otpravka</w:t>
      </w:r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8DB" w:rsidP="00C02BFE" w:rsidR="008428DB">
      <w:r>
        <w:separator/>
      </w:r>
    </w:p>
  </w:endnote>
  <w:endnote w:id="0" w:type="continuationSeparator">
    <w:p w:rsidRDefault="008428DB" w:rsidP="00C02BFE" w:rsidR="00842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8DB" w:rsidP="00C02BFE" w:rsidR="008428DB">
      <w:r>
        <w:separator/>
      </w:r>
    </w:p>
  </w:footnote>
  <w:footnote w:id="0" w:type="continuationSeparator">
    <w:p w:rsidRDefault="008428DB" w:rsidP="00C02BFE" w:rsidR="00842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C26E4">
      <w:t>23</w:t>
    </w:r>
    <w:r w:rsidR="00192066">
      <w:t>8</w:t>
    </w:r>
    <w:r w:rsidR="005C26E4">
      <w:t>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71496C"/>
    <w:rsid w:val="00715428"/>
    <w:rsid w:val="00716632"/>
    <w:rsid w:val="00741E59"/>
    <w:rsid w:val="0076228D"/>
    <w:rsid w:val="00773573"/>
    <w:rsid w:val="0078007A"/>
    <w:rsid w:val="007843B5"/>
    <w:rsid w:val="007A0AB0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05A1"/>
    <w:rsid w:val="008215F1"/>
    <w:rsid w:val="00827C72"/>
    <w:rsid w:val="00832F73"/>
    <w:rsid w:val="008415D2"/>
    <w:rsid w:val="008428DB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243"/>
    <w:rsid w:val="00A60733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878D4"/>
    <w:rsid w:val="00C957C6"/>
    <w:rsid w:val="00CC340C"/>
    <w:rsid w:val="00CD0B45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1EF0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KORAK DO ZDRAVLJA jednostavno društvo s ograničenom odgovornošću za trgovinu i usluge</izvorni_sadrzaj>
    <derivirana_varijabla naziv="DomainObject.Predmet.ProtustrankaFormated_1">  KORAK DO ZDRAVLJA jednostavno društvo s ograničenom odgovornošću za trgovinu i usluge</derivirana_varijabla>
  </DomainObject.Predmet.ProtustrankaFormated>
  <DomainObject.Predmet.ProtustrankaFormatedOIB>
    <izvorni_sadrzaj>  KORAK DO ZDRAVLJA jednostavno društvo s ograničenom odgovornošću za trgovinu i usluge, OIB 44091297573</izvorni_sadrzaj>
    <derivirana_varijabla naziv="DomainObject.Predmet.ProtustrankaFormatedOIB_1">  KORAK DO ZDRAVLJA jednostavno društvo s ograničenom odgovornošću za trgovinu i usluge, OIB 44091297573</derivirana_varijabla>
  </DomainObject.Predmet.ProtustrankaFormatedOIB>
  <DomainObject.Predmet.ProtustrankaFormatedWithAdress>
    <izvorni_sadrzaj> KORAK DO ZDRAVLJA jednostavno društvo s ograničenom odgovornošću za trgovinu i usluge, Antunovac 10, 10000 Zagreb</izvorni_sadrzaj>
    <derivirana_varijabla naziv="DomainObject.Predmet.ProtustrankaFormatedWithAdress_1"> KORAK DO ZDRAVLJA jednostavno društvo s ograničenom odgovornošću za trgovinu i usluge, Antunovac 10, 10000 Zagreb</derivirana_varijabla>
  </DomainObject.Predmet.ProtustrankaFormatedWithAdress>
  <DomainObject.Predmet.ProtustrankaFormatedWithAdressOIB>
    <izvorni_sadrzaj> KORAK DO ZDRAVLJA jednostavno društvo s ograničenom odgovornošću za trgovinu i usluge, OIB 44091297573, Antunovac 10, 10000 Zagreb</izvorni_sadrzaj>
    <derivirana_varijabla naziv="DomainObject.Predmet.ProtustrankaFormatedWithAdressOIB_1"> KORAK DO ZDRAVLJA jednostavno društvo s ograničenom odgovornošću za trgovinu i usluge, OIB 44091297573, Antunovac 10, 10000 Zagreb</derivirana_varijabla>
  </DomainObject.Predmet.ProtustrankaFormatedWithAdressOIB>
  <DomainObject.Predmet.ProtustrankaWithAdress>
    <izvorni_sadrzaj>KORAK DO ZDRAVLJA jednostavno društvo s ograničenom odgovornošću za trgovinu i usluge Antunovac 10, 10000 Zagreb</izvorni_sadrzaj>
    <derivirana_varijabla naziv="DomainObject.Predmet.ProtustrankaWithAdress_1">KORAK DO ZDRAVLJA jednostavno društvo s ograničenom odgovornošću za trgovinu i usluge Antunovac 10, 10000 Zagreb</derivirana_varijabla>
  </DomainObject.Predmet.ProtustrankaWithAdress>
  <DomainObject.Predmet.ProtustrankaWithAdressOIB>
    <izvorni_sadrzaj>KORAK DO ZDRAVLJA jednostavno društvo s ograničenom odgovornošću za trgovinu i usluge, OIB 44091297573, Antunovac 10, 10000 Zagreb</izvorni_sadrzaj>
    <derivirana_varijabla naziv="DomainObject.Predmet.ProtustrankaWithAdressOIB_1">KORAK DO ZDRAVLJA jednostavno društvo s ograničenom odgovornošću za trgovinu i usluge, OIB 44091297573, Antunovac 10, 10000 Zagreb</derivirana_varijabla>
  </DomainObject.Predmet.ProtustrankaWithAdressOIB>
  <DomainObject.Predmet.ProtustrankaNazivFormated>
    <izvorni_sadrzaj>KORAK DO ZDRAVLJA jednostavno društvo s ograničenom odgovornošću za trgovinu i usluge</izvorni_sadrzaj>
    <derivirana_varijabla naziv="DomainObject.Predmet.ProtustrankaNazivFormated_1">KORAK DO ZDRAVLJA jednostavno društvo s ograničenom odgovornošću za trgovinu i usluge</derivirana_varijabla>
  </DomainObject.Predmet.ProtustrankaNazivFormated>
  <DomainObject.Predmet.ProtustrankaNazivFormatedOIB>
    <izvorni_sadrzaj>KORAK DO ZDRAVLJA jednostavno društvo s ograničenom odgovornošću za trgovinu i usluge, OIB 44091297573</izvorni_sadrzaj>
    <derivirana_varijabla naziv="DomainObject.Predmet.ProtustrankaNazivFormatedOIB_1">KORAK DO ZDRAVLJA jednostavno društvo s ograničenom odgovornošću za trgovinu i usluge, OIB 44091297573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KORAK DO ZDRAVLJA jednostavno društvo s ograničenom odgovornošću za trgovinu i usluge</item>
    </izvorni_sadrzaj>
    <derivirana_varijabla naziv="DomainObject.Predmet.ProtuStrankaListFormated_1">
      <item>KORAK DO ZDRAVLJA jednostavno društvo s ograničenom odgovornošću za trgovinu i usluge</item>
    </derivirana_varijabla>
  </DomainObject.Predmet.ProtuStrankaListFormated>
  <DomainObject.Predmet.ProtuStrankaListFormatedOIB>
    <izvorni_sadrzaj>
      <item>KORAK DO ZDRAVLJA jednostavno društvo s ograničenom odgovornošću za trgovinu i usluge, OIB 44091297573</item>
    </izvorni_sadrzaj>
    <derivirana_varijabla naziv="DomainObject.Predmet.ProtuStrankaListFormatedOIB_1">
      <item>KORAK DO ZDRAVLJA jednostavno društvo s ograničenom odgovornošću za trgovinu i usluge, OIB 44091297573</item>
    </derivirana_varijabla>
  </DomainObject.Predmet.ProtuStrankaListFormatedOIB>
  <DomainObject.Predmet.ProtuStrankaListFormatedWithAdress>
    <izvorni_sadrzaj>
      <item>KORAK DO ZDRAVLJA jednostavno društvo s ograničenom odgovornošću za trgovinu i usluge, Antunovac 10, 10000 Zagreb</item>
    </izvorni_sadrzaj>
    <derivirana_varijabla naziv="DomainObject.Predmet.ProtuStrankaListFormatedWithAdress_1">
      <item>KORAK DO ZDRAVLJA jednostavno društvo s ograničenom odgovornošću za trgovinu i usluge, Antunovac 10, 10000 Zagreb</item>
    </derivirana_varijabla>
  </DomainObject.Predmet.ProtuStrankaListFormatedWithAdress>
  <DomainObject.Predmet.ProtuStrankaListFormatedWithAdressOIB>
    <izvorni_sadrzaj>
      <item>KORAK DO ZDRAVLJA jednostavno društvo s ograničenom odgovornošću za trgovinu i usluge, OIB 44091297573, Antunovac 10, 10000 Zagreb</item>
    </izvorni_sadrzaj>
    <derivirana_varijabla naziv="DomainObject.Predmet.ProtuStrankaListFormatedWithAdressOIB_1">
      <item>KORAK DO ZDRAVLJA jednostavno društvo s ograničenom odgovornošću za trgovinu i usluge, OIB 44091297573, Antunovac 10, 10000 Zagreb</item>
    </derivirana_varijabla>
  </DomainObject.Predmet.ProtuStrankaListFormatedWithAdressOIB>
  <DomainObject.Predmet.ProtuStrankaListNazivFormated>
    <izvorni_sadrzaj>
      <item>KORAK DO ZDRAVLJA jednostavno društvo s ograničenom odgovornošću za trgovinu i usluge</item>
    </izvorni_sadrzaj>
    <derivirana_varijabla naziv="DomainObject.Predmet.ProtuStrankaListNazivFormated_1">
      <item>KORAK DO ZDRAVLJA jednostavno društvo s ograničenom odgovornošću za trgovinu i usluge</item>
    </derivirana_varijabla>
  </DomainObject.Predmet.ProtuStrankaListNazivFormated>
  <DomainObject.Predmet.ProtuStrankaListNazivFormatedOIB>
    <izvorni_sadrzaj>
      <item>KORAK DO ZDRAVLJA jednostavno društvo s ograničenom odgovornošću za trgovinu i usluge, OIB 44091297573</item>
    </izvorni_sadrzaj>
    <derivirana_varijabla naziv="DomainObject.Predmet.ProtuStrankaListNazivFormatedOIB_1">
      <item>KORAK DO ZDRAVLJA jednostavno društvo s ograničenom odgovornošću za trgovinu i usluge, OIB 44091297573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KORAK DO ZDRAVLJA jednostavno društvo s ograničenom odgovornošću za trgovinu i usluge</izvorni_sadrzaj>
    <derivirana_varijabla naziv="DomainObject.Predmet.ProtustrankaIDrugi_1">KORAK DO ZDRAVLJA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KORAK DO ZDRAVLJA jednostavno društvo s ograničenom odgovornošću za trgovinu i usluge, OIB 44091297573, Antunovac 10, 10000 Zagreb</izvorni_sadrzaj>
    <derivirana_varijabla naziv="DomainObject.Predmet.ProtustrankaIDrugiAdressOIB_1">KORAK DO ZDRAVLJA jednostavno društvo s ograničenom odgovornošću za trgovinu i usluge, OIB 44091297573, Antunovac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KORAK DO ZDRAVLJA jednostavno društvo s ograničenom odgovornošću za trgovinu i usluge</item>
      <item>FINA Regionalni centar Zagreb</item>
    </izvorni_sadrzaj>
    <derivirana_varijabla naziv="DomainObject.Predmet.SudioniciListNaziv_1">
      <item>KORAK DO ZDRAVLJA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KORAK DO ZDRAVLJA jednostavno društvo s ograničenom odgovornošću za trgovinu i usluge, OIB 44091297573, Antunovac 10,10000 Zagreb</item>
      <item>FINA Regionalni centar Zagreb, OIB 85821130368, Trg svibanjskih žrtava 1995. br. 1,10000 Zagreb</item>
    </izvorni_sadrzaj>
    <derivirana_varijabla naziv="DomainObject.Predmet.SudioniciListAdressOIB_1">
      <item>KORAK DO ZDRAVLJA jednostavno društvo s ograničenom odgovornošću za trgovinu i usluge, OIB 44091297573, Antunovac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44091297573</item>
      <item>, OIB 85821130368</item>
    </izvorni_sadrzaj>
    <derivirana_varijabla naziv="DomainObject.Predmet.SudioniciListNazivOIB_1">
      <item>, OIB 44091297573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F6E47-41FD-448A-BE8C-CF83FE739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2498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2017-04-20T12:33:00Z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2017-04-24T07:17:00Z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