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44A41" w14:paraId="57FF7F40" w:rsidRDefault="00C97024" w:rsidP="00C97024" w:rsidR="00C9702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FC1A0E6" w:rsidRDefault="00C97024" w:rsidP="00C97024" w:rsidR="00C9702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24691EA" w:rsidRDefault="00C97024" w:rsidP="00C97024" w:rsidR="00C9702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8588950" w:rsidRDefault="00C97024" w:rsidP="00C97024" w:rsidR="00C9702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7988A97" w:rsidRDefault="00C97024" w:rsidP="00C97024" w:rsidR="00C97024">
      <w:pPr>
        <w:tabs>
          <w:tab w:pos="709" w:val="left"/>
        </w:tabs>
        <w:jc w:val="right"/>
      </w:pPr>
      <w:r>
        <w:t xml:space="preserve">42. St-4523/2015         </w:t>
      </w:r>
    </w:p>
    <w:p w14:textId="77777777" w14:paraId="6209BC76" w:rsidRDefault="00C97024" w:rsidP="00C97024" w:rsidR="00C97024">
      <w:pPr>
        <w:tabs>
          <w:tab w:pos="709" w:val="left"/>
        </w:tabs>
        <w:jc w:val="right"/>
      </w:pPr>
    </w:p>
    <w:p w14:textId="77777777" w14:paraId="2A8FF381" w:rsidRDefault="00C97024" w:rsidP="00C97024" w:rsidR="00C97024">
      <w:pPr>
        <w:tabs>
          <w:tab w:pos="709" w:val="left"/>
        </w:tabs>
        <w:jc w:val="center"/>
      </w:pPr>
      <w:r>
        <w:t>R E P U B L I K A   H R V A T S K A</w:t>
      </w:r>
    </w:p>
    <w:p w14:textId="77777777" w14:paraId="6F7D6045" w:rsidRDefault="00C97024" w:rsidP="00C97024" w:rsidR="00C97024">
      <w:pPr>
        <w:tabs>
          <w:tab w:pos="709" w:val="left"/>
        </w:tabs>
        <w:jc w:val="center"/>
      </w:pPr>
    </w:p>
    <w:p w14:textId="77777777" w14:paraId="37E3310D" w:rsidRDefault="00C97024" w:rsidP="00C97024" w:rsidR="00C97024">
      <w:pPr>
        <w:tabs>
          <w:tab w:pos="709" w:val="left"/>
        </w:tabs>
        <w:jc w:val="center"/>
      </w:pPr>
      <w:r>
        <w:t>R J E Š E N J E</w:t>
      </w:r>
    </w:p>
    <w:p w14:textId="77777777" w14:paraId="21DD8E79" w:rsidRDefault="00C97024" w:rsidP="00C97024" w:rsidR="00C97024">
      <w:pPr>
        <w:tabs>
          <w:tab w:pos="709" w:val="left"/>
        </w:tabs>
        <w:jc w:val="both"/>
      </w:pPr>
    </w:p>
    <w:p w14:textId="77777777" w14:paraId="4BAF8E20" w:rsidRDefault="00C97024" w:rsidP="00C97024" w:rsidR="00C9702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BROMAT d.o.o., Strmec, Vrbovečka 3, OIB 12459439359, dana 10. svibnja 2016.g.  </w:t>
      </w:r>
    </w:p>
    <w:p w14:textId="77777777" w14:paraId="28EC371F" w:rsidRDefault="00C97024" w:rsidP="00C97024" w:rsidR="00C97024">
      <w:pPr>
        <w:tabs>
          <w:tab w:pos="709" w:val="left"/>
        </w:tabs>
        <w:jc w:val="both"/>
      </w:pPr>
    </w:p>
    <w:p w14:textId="77777777" w14:paraId="090B5D68" w:rsidRDefault="00C97024" w:rsidP="00C97024" w:rsidR="00C97024">
      <w:pPr>
        <w:tabs>
          <w:tab w:pos="709" w:val="left"/>
        </w:tabs>
        <w:jc w:val="both"/>
      </w:pPr>
    </w:p>
    <w:p w14:textId="77777777" w14:paraId="140B1AA7" w:rsidRDefault="00C97024" w:rsidP="00C97024" w:rsidR="00C97024">
      <w:pPr>
        <w:tabs>
          <w:tab w:pos="709" w:val="left"/>
        </w:tabs>
        <w:jc w:val="center"/>
      </w:pPr>
      <w:r>
        <w:t>r i j e š i o   j e</w:t>
      </w:r>
    </w:p>
    <w:p w14:textId="77777777" w14:paraId="090A312B" w:rsidRDefault="00C97024" w:rsidP="00C97024" w:rsidR="00C97024">
      <w:pPr>
        <w:tabs>
          <w:tab w:pos="709" w:val="left"/>
        </w:tabs>
        <w:jc w:val="both"/>
      </w:pPr>
    </w:p>
    <w:p w14:textId="77777777" w14:paraId="670CF072" w:rsidRDefault="00C97024" w:rsidP="00C97024" w:rsidR="00C97024">
      <w:pPr>
        <w:ind w:firstLine="708"/>
        <w:jc w:val="both"/>
      </w:pPr>
      <w:r>
        <w:t>I   Otvara se stečajni postupak nad dužnikom BROMAT d.o.o., Strmec, Vrbovečka 3, OIB 12459439359.</w:t>
      </w:r>
    </w:p>
    <w:p w14:textId="77777777" w14:paraId="76713D99" w:rsidRDefault="00C97024" w:rsidP="00C97024" w:rsidR="00C97024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7154FDE8" w:rsidRDefault="00C97024" w:rsidP="00C97024" w:rsidR="00C97024">
      <w:pPr>
        <w:ind w:firstLine="708"/>
        <w:jc w:val="both"/>
      </w:pPr>
    </w:p>
    <w:p w14:textId="77777777" w14:paraId="649D99B3" w:rsidRDefault="00C97024" w:rsidP="00C97024" w:rsidR="00C9702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Nikola Remenar, Velika Gorica, Dubrovačka 14, OIB: 48313195864.          </w:t>
      </w:r>
    </w:p>
    <w:p w14:textId="77777777" w14:paraId="0D1E61F0" w:rsidRDefault="00C97024" w:rsidP="00C97024" w:rsidR="00C97024">
      <w:pPr>
        <w:ind w:firstLine="708"/>
        <w:jc w:val="both"/>
      </w:pPr>
    </w:p>
    <w:p w14:textId="77777777" w14:paraId="619FFBF8" w:rsidRDefault="00C97024" w:rsidP="00C97024" w:rsidR="00C97024">
      <w:pPr>
        <w:ind w:firstLine="708"/>
        <w:jc w:val="both"/>
      </w:pPr>
      <w:r>
        <w:t>III  Zaključuje se stečajni postupak nad dužnikom BROMAT d.o.o., Strmec, Vrbovečka 3, OIB 12459439359.</w:t>
      </w:r>
    </w:p>
    <w:p w14:textId="77777777" w14:paraId="51923362" w:rsidRDefault="00C97024" w:rsidP="00C97024" w:rsidR="00C97024">
      <w:pPr>
        <w:ind w:firstLine="708"/>
        <w:jc w:val="both"/>
      </w:pPr>
    </w:p>
    <w:p w14:textId="77777777" w14:paraId="70CA0BB8" w:rsidRDefault="00C97024" w:rsidP="00C97024" w:rsidR="00C9702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23078E0" w:rsidRDefault="00C97024" w:rsidP="00C97024" w:rsidR="00C97024">
      <w:pPr>
        <w:ind w:firstLine="708"/>
        <w:jc w:val="both"/>
      </w:pPr>
    </w:p>
    <w:p w14:textId="77777777" w14:paraId="6899D38F" w:rsidRDefault="00C97024" w:rsidP="00C97024" w:rsidR="00C97024">
      <w:pPr>
        <w:ind w:firstLine="708"/>
        <w:jc w:val="both"/>
      </w:pPr>
    </w:p>
    <w:p w14:textId="77777777" w14:paraId="7055F8E7" w:rsidRDefault="00C97024" w:rsidP="00C97024" w:rsidR="00C97024">
      <w:pPr>
        <w:jc w:val="center"/>
      </w:pPr>
      <w:r>
        <w:t>Obrazloženje</w:t>
      </w:r>
    </w:p>
    <w:p w14:textId="77777777" w14:paraId="2D3A9B99" w:rsidRDefault="00C97024" w:rsidP="00C97024" w:rsidR="00C97024">
      <w:pPr>
        <w:jc w:val="center"/>
      </w:pPr>
    </w:p>
    <w:p w14:textId="77777777" w14:paraId="3C7002CA" w:rsidRDefault="00C97024" w:rsidP="00C97024" w:rsidR="00C9702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027E0CA" w:rsidRDefault="00C97024" w:rsidP="00C97024" w:rsidR="00C9702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4E78452" w:rsidRDefault="00C97024" w:rsidP="00C97024" w:rsidR="00C97024">
      <w:pPr>
        <w:ind w:firstLine="708"/>
        <w:jc w:val="both"/>
      </w:pPr>
      <w:r>
        <w:t>Po zaključku nije postupljeno.</w:t>
      </w:r>
    </w:p>
    <w:p w14:textId="77777777" w14:paraId="40CBF696" w:rsidRDefault="00C97024" w:rsidP="00C97024" w:rsidR="00C97024">
      <w:pPr>
        <w:ind w:firstLine="708"/>
        <w:jc w:val="both"/>
      </w:pPr>
    </w:p>
    <w:p w14:textId="77777777" w14:paraId="6BBFA631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2578D81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DC5053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025E6A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ECCF50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EDA22DA" w:rsidRDefault="00C97024" w:rsidP="00C97024" w:rsidR="00C970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177E986" w:rsidRDefault="00C97024" w:rsidP="00C97024" w:rsidR="00C970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0469BD7" w:rsidRDefault="00C97024" w:rsidP="00C97024" w:rsidR="00C970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FD538A2" w:rsidRDefault="00C97024" w:rsidP="00C97024" w:rsidR="00C9702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A2AA33C" w:rsidTr="00C97024" w:rsidR="00C97024">
        <w:tc>
          <w:tcPr>
            <w:tcW w:type="dxa" w:w="2346"/>
          </w:tcPr>
          <w:p w14:textId="77777777" w14:paraId="41EA7B2A" w:rsidRDefault="00C97024" w:rsidR="00C97024">
            <w:pPr>
              <w:tabs>
                <w:tab w:pos="709" w:val="left"/>
              </w:tabs>
              <w:jc w:val="right"/>
            </w:pPr>
            <w:r>
              <w:t xml:space="preserve">42. St-4523/2015      </w:t>
            </w:r>
          </w:p>
          <w:p w14:textId="77777777" w14:paraId="5B83CBB4" w:rsidRDefault="00C97024" w:rsidR="00C9702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0C535C1" w:rsidRDefault="00C97024" w:rsidP="00C97024" w:rsidR="00C97024">
      <w:pPr>
        <w:jc w:val="both"/>
      </w:pPr>
    </w:p>
    <w:p w14:textId="77777777" w14:paraId="28ABD161" w:rsidRDefault="00C97024" w:rsidP="00C97024" w:rsidR="00C9702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28C4CC8" w:rsidRDefault="00C97024" w:rsidP="00C97024" w:rsidR="00C9702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B6A7221" w:rsidRDefault="00C97024" w:rsidP="00C97024" w:rsidR="00C9702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DA93992" w:rsidRDefault="00C97024" w:rsidP="00C97024" w:rsidR="00C97024">
      <w:pPr>
        <w:jc w:val="both"/>
      </w:pPr>
      <w:r>
        <w:tab/>
        <w:t>Izbor stečajnog upravitelja odabran je primjenom odredbe čl. 432 SZ.</w:t>
      </w:r>
    </w:p>
    <w:p w14:textId="77777777" w14:paraId="60129138" w:rsidRDefault="00C97024" w:rsidP="00C97024" w:rsidR="00C97024">
      <w:pPr>
        <w:jc w:val="both"/>
      </w:pPr>
      <w:r>
        <w:tab/>
      </w:r>
    </w:p>
    <w:p w14:textId="77777777" w14:paraId="435A02DC" w:rsidRDefault="00C97024" w:rsidP="00C97024" w:rsidR="00C97024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6F2C92E0" w:rsidRDefault="00C97024" w:rsidP="00C97024" w:rsidR="00C97024">
      <w:pPr>
        <w:tabs>
          <w:tab w:pos="709" w:val="left"/>
        </w:tabs>
      </w:pPr>
    </w:p>
    <w:p w14:textId="77777777" w14:paraId="1C0B9D3A" w:rsidRDefault="00C97024" w:rsidP="00C97024" w:rsidR="00C970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49B8BAC" w:rsidRDefault="00C97024" w:rsidP="00C97024" w:rsidR="00C97024">
      <w:pPr>
        <w:tabs>
          <w:tab w:pos="709" w:val="left"/>
        </w:tabs>
      </w:pPr>
    </w:p>
    <w:p w14:textId="77777777" w14:paraId="5E49F18A" w:rsidRDefault="00C97024" w:rsidP="00C97024" w:rsidR="00C970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5C433D7" w:rsidRDefault="00C97024" w:rsidP="00C97024" w:rsidR="00C97024">
      <w:pPr>
        <w:tabs>
          <w:tab w:pos="709" w:val="left"/>
        </w:tabs>
      </w:pPr>
    </w:p>
    <w:p w14:textId="77777777" w14:paraId="6305B0D8" w:rsidRDefault="00C97024" w:rsidP="00C97024" w:rsidR="00C9702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C5E4454" w:rsidRDefault="00C97024" w:rsidP="00C97024" w:rsidR="00C970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7704000" w:rsidRDefault="00C97024" w:rsidP="00C97024" w:rsidR="00C970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8543903" w:rsidRDefault="00C97024" w:rsidP="00C97024" w:rsidR="00C970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21BE90E" w:rsidRDefault="00C97024" w:rsidP="00C97024" w:rsidR="00C970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3C88412" w:rsidRDefault="00C97024" w:rsidP="00C97024" w:rsidR="00C9702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E7F730A" w:rsidRDefault="00C97024" w:rsidP="00C97024" w:rsidR="00C9702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A6D31ED" w:rsidRDefault="00C97024" w:rsidP="00C97024" w:rsidR="00C97024">
      <w:pPr>
        <w:tabs>
          <w:tab w:pos="709" w:val="left"/>
        </w:tabs>
      </w:pPr>
    </w:p>
    <w:p w14:textId="77777777" w14:paraId="4A21557F" w:rsidRDefault="00C97024" w:rsidP="00C97024" w:rsidR="00C97024">
      <w:pPr>
        <w:tabs>
          <w:tab w:pos="709" w:val="left"/>
        </w:tabs>
      </w:pPr>
    </w:p>
    <w:p w14:textId="77777777" w14:paraId="7BD9C179" w:rsidRDefault="00C97024" w:rsidP="00C97024" w:rsidR="00C97024">
      <w:pPr>
        <w:jc w:val="both"/>
      </w:pPr>
    </w:p>
    <w:p w14:textId="77777777" w14:paraId="6BE04514" w:rsidRDefault="00C97024" w:rsidP="00C97024" w:rsidR="00C97024">
      <w:pPr>
        <w:tabs>
          <w:tab w:pos="709" w:val="left"/>
        </w:tabs>
      </w:pPr>
    </w:p>
    <w:p w14:textId="77777777" w14:paraId="15C6EF5A" w:rsidRDefault="00C97024" w:rsidP="00C97024" w:rsidR="00C97024">
      <w:pPr>
        <w:tabs>
          <w:tab w:pos="709" w:val="left"/>
        </w:tabs>
      </w:pPr>
    </w:p>
    <w:p w14:textId="77777777" w14:paraId="0BD91682" w:rsidRDefault="00C97024" w:rsidP="00C97024" w:rsidR="00C97024">
      <w:pPr>
        <w:jc w:val="both"/>
      </w:pPr>
    </w:p>
    <w:p w14:textId="77777777" w14:paraId="22411F4B" w:rsidRDefault="00C97024" w:rsidP="00C97024" w:rsidR="00C97024">
      <w:pPr>
        <w:jc w:val="both"/>
      </w:pPr>
    </w:p>
    <w:p w14:textId="77777777" w14:paraId="375A3E36" w:rsidRDefault="00C97024" w:rsidP="00C97024" w:rsidR="00C97024">
      <w:pPr>
        <w:jc w:val="both"/>
      </w:pPr>
    </w:p>
    <w:p w14:textId="0549D806" w14:paraId="0549D80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7024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7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9702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9702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9702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9702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70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702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7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9702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9702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9702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9702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70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70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7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4523</izvorni_sadrzaj>
    <derivirana_varijabla naziv="DomainObject.Predmet.Broj_1">4523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St-4523/2015</izvorni_sadrzaj>
    <derivirana_varijabla naziv="DomainObject.Predmet.OznakaBroj_1">St-4523/2015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BROMAT d.o.o.</izvorni_sadrzaj>
    <derivirana_varijabla naziv="DomainObject.Predmet.ProtustrankaFormated_1">  BROMAT d.o.o.</derivirana_varijabla>
  </DomainObject.Predmet.ProtustrankaFormated>
  <DomainObject.Predmet.ProtustrankaFormatedOIB>
    <izvorni_sadrzaj>  BROMAT d.o.o., OIB 12459439359</izvorni_sadrzaj>
    <derivirana_varijabla naziv="DomainObject.Predmet.ProtustrankaFormatedOIB_1">  BROMAT d.o.o., OIB 12459439359</derivirana_varijabla>
  </DomainObject.Predmet.ProtustrankaFormatedOIB>
  <DomainObject.Predmet.ProtustrankaFormatedWithAdress>
    <izvorni_sadrzaj> BROMAT d.o.o., Vrbovečka 3, 49210 Strmec</izvorni_sadrzaj>
    <derivirana_varijabla naziv="DomainObject.Predmet.ProtustrankaFormatedWithAdress_1"> BROMAT d.o.o., Vrbovečka 3, 49210 Strmec</derivirana_varijabla>
  </DomainObject.Predmet.ProtustrankaFormatedWithAdress>
  <DomainObject.Predmet.ProtustrankaFormatedWithAdressOIB>
    <izvorni_sadrzaj> BROMAT d.o.o., OIB 12459439359, Vrbovečka 3, 49210 Strmec</izvorni_sadrzaj>
    <derivirana_varijabla naziv="DomainObject.Predmet.ProtustrankaFormatedWithAdressOIB_1"> BROMAT d.o.o., OIB 12459439359, Vrbovečka 3, 49210 Strmec</derivirana_varijabla>
  </DomainObject.Predmet.ProtustrankaFormatedWithAdressOIB>
  <DomainObject.Predmet.ProtustrankaWithAdress>
    <izvorni_sadrzaj>BROMAT d.o.o. Vrbovečka 3, 49210 Strmec</izvorni_sadrzaj>
    <derivirana_varijabla naziv="DomainObject.Predmet.ProtustrankaWithAdress_1">BROMAT d.o.o. Vrbovečka 3, 49210 Strmec</derivirana_varijabla>
  </DomainObject.Predmet.ProtustrankaWithAdress>
  <DomainObject.Predmet.ProtustrankaWithAdressOIB>
    <izvorni_sadrzaj>BROMAT d.o.o., OIB 12459439359, Vrbovečka 3, 49210 Strmec</izvorni_sadrzaj>
    <derivirana_varijabla naziv="DomainObject.Predmet.ProtustrankaWithAdressOIB_1">BROMAT d.o.o., OIB 12459439359, Vrbovečka 3, 49210 Strmec</derivirana_varijabla>
  </DomainObject.Predmet.ProtustrankaWithAdressOIB>
  <DomainObject.Predmet.ProtustrankaNazivFormated>
    <izvorni_sadrzaj>BROMAT d.o.o.</izvorni_sadrzaj>
    <derivirana_varijabla naziv="DomainObject.Predmet.ProtustrankaNazivFormated_1">BROMAT d.o.o.</derivirana_varijabla>
  </DomainObject.Predmet.ProtustrankaNazivFormated>
  <DomainObject.Predmet.ProtustrankaNazivFormatedOIB>
    <izvorni_sadrzaj>BROMAT d.o.o., OIB 12459439359</izvorni_sadrzaj>
    <derivirana_varijabla naziv="DomainObject.Predmet.ProtustrankaNazivFormatedOIB_1">BROMAT d.o.o., OIB 12459439359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BROMAT d.o.o.</item>
    </izvorni_sadrzaj>
    <derivirana_varijabla naziv="DomainObject.Predmet.ProtuStrankaListFormated_1">
      <item>BROMAT d.o.o.</item>
    </derivirana_varijabla>
  </DomainObject.Predmet.ProtuStrankaListFormated>
  <DomainObject.Predmet.ProtuStrankaListFormatedOIB>
    <izvorni_sadrzaj>
      <item>BROMAT d.o.o., OIB 12459439359</item>
    </izvorni_sadrzaj>
    <derivirana_varijabla naziv="DomainObject.Predmet.ProtuStrankaListFormatedOIB_1">
      <item>BROMAT d.o.o., OIB 12459439359</item>
    </derivirana_varijabla>
  </DomainObject.Predmet.ProtuStrankaListFormatedOIB>
  <DomainObject.Predmet.ProtuStrankaListFormatedWithAdress>
    <izvorni_sadrzaj>
      <item>BROMAT d.o.o., Vrbovečka 3, 49210 Strmec</item>
    </izvorni_sadrzaj>
    <derivirana_varijabla naziv="DomainObject.Predmet.ProtuStrankaListFormatedWithAdress_1">
      <item>BROMAT d.o.o., Vrbovečka 3, 49210 Strmec</item>
    </derivirana_varijabla>
  </DomainObject.Predmet.ProtuStrankaListFormatedWithAdress>
  <DomainObject.Predmet.ProtuStrankaListFormatedWithAdressOIB>
    <izvorni_sadrzaj>
      <item>BROMAT d.o.o., OIB 12459439359, Vrbovečka 3, 49210 Strmec</item>
    </izvorni_sadrzaj>
    <derivirana_varijabla naziv="DomainObject.Predmet.ProtuStrankaListFormatedWithAdressOIB_1">
      <item>BROMAT d.o.o., OIB 12459439359, Vrbovečka 3, 49210 Strmec</item>
    </derivirana_varijabla>
  </DomainObject.Predmet.ProtuStrankaListFormatedWithAdressOIB>
  <DomainObject.Predmet.ProtuStrankaListNazivFormated>
    <izvorni_sadrzaj>
      <item>BROMAT d.o.o.</item>
    </izvorni_sadrzaj>
    <derivirana_varijabla naziv="DomainObject.Predmet.ProtuStrankaListNazivFormated_1">
      <item>BROMAT d.o.o.</item>
    </derivirana_varijabla>
  </DomainObject.Predmet.ProtuStrankaListNazivFormated>
  <DomainObject.Predmet.ProtuStrankaListNazivFormatedOIB>
    <izvorni_sadrzaj>
      <item>BROMAT d.o.o., OIB 12459439359</item>
    </izvorni_sadrzaj>
    <derivirana_varijabla naziv="DomainObject.Predmet.ProtuStrankaListNazivFormatedOIB_1">
      <item>BROMAT d.o.o., OIB 12459439359</item>
    </derivirana_varijabla>
  </DomainObject.Predmet.ProtuStrankaListNazivFormatedOIB>
  <DomainObject.Predmet.OstaliListFormated>
    <izvorni_sadrzaj>
      <item>Branka Kranjčić</item>
      <item>HRVATSKI ZAVOD ZA MIROVINSKO OSIGURANJE</item>
    </izvorni_sadrzaj>
    <derivirana_varijabla naziv="DomainObject.Predmet.OstaliListFormated_1">
      <item>Branka Kranjčić</item>
      <item>HRVATSKI ZAVOD ZA MIROVINSKO OSIGURANJE</item>
    </derivirana_varijabla>
  </DomainObject.Predmet.OstaliListFormated>
  <DomainObject.Predmet.OstaliListFormatedOIB>
    <izvorni_sadrzaj>
      <item>Branka Kranjčić, OIB 36299272247</item>
      <item>HRVATSKI ZAVOD ZA MIROVINSKO OSIGURANJE, OIB 84397956623</item>
    </izvorni_sadrzaj>
    <derivirana_varijabla naziv="DomainObject.Predmet.OstaliListFormatedOIB_1">
      <item>Branka Kranjčić, OIB 36299272247</item>
      <item>HRVATSKI ZAVOD ZA MIROVINSKO OSIGURANJE, OIB 84397956623</item>
    </derivirana_varijabla>
  </DomainObject.Predmet.OstaliListFormatedOIB>
  <DomainObject.Predmet.OstaliListFormatedWithAdress>
    <izvorni_sadrzaj>
      <item>Branka Kranjčić, Vrbovečka 3, 10434 Strmec</item>
      <item>HRVATSKI ZAVOD ZA MIROVINSKO OSIGURANJE, Trpimirova 4, 10000 Zagreb</item>
    </izvorni_sadrzaj>
    <derivirana_varijabla naziv="DomainObject.Predmet.OstaliListFormatedWithAdress_1">
      <item>Branka Kranjčić, Vrbovečka 3, 10434 Strmec</item>
      <item>HRVATSKI ZAVOD ZA MIROVINSKO OSIGURANJE, Trpimirova 4, 10000 Zagreb</item>
    </derivirana_varijabla>
  </DomainObject.Predmet.OstaliListFormatedWithAdress>
  <DomainObject.Predmet.OstaliListFormatedWithAdressOIB>
    <izvorni_sadrzaj>
      <item>Branka Kranjčić, OIB 36299272247, Vrbovečka 3, 10434 Strmec</item>
      <item>HRVATSKI ZAVOD ZA MIROVINSKO OSIGURANJE, OIB 84397956623, Trpimirova 4, 10000 Zagreb</item>
    </izvorni_sadrzaj>
    <derivirana_varijabla naziv="DomainObject.Predmet.OstaliListFormatedWithAdressOIB_1">
      <item>Branka Kranjčić, OIB 36299272247, Vrbovečka 3, 10434 Strmec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Branka Kranjčić</item>
      <item>HRVATSKI ZAVOD ZA MIROVINSKO OSIGURANJE</item>
    </izvorni_sadrzaj>
    <derivirana_varijabla naziv="DomainObject.Predmet.OstaliListNazivFormated_1">
      <item>Branka Kranjčić</item>
      <item>HRVATSKI ZAVOD ZA MIROVINSKO OSIGURANJE</item>
    </derivirana_varijabla>
  </DomainObject.Predmet.OstaliListNazivFormated>
  <DomainObject.Predmet.OstaliListNazivFormatedOIB>
    <izvorni_sadrzaj>
      <item>Branka Kranjčić, OIB 36299272247</item>
      <item>HRVATSKI ZAVOD ZA MIROVINSKO OSIGURANJE, OIB 84397956623</item>
    </izvorni_sadrzaj>
    <derivirana_varijabla naziv="DomainObject.Predmet.OstaliListNazivFormatedOIB_1">
      <item>Branka Kranjčić, OIB 36299272247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BROMAT d.o.o.</izvorni_sadrzaj>
    <derivirana_varijabla naziv="DomainObject.Predmet.ProtustrankaIDrugi_1">BROMAT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BROMAT d.o.o., OIB 12459439359, Vrbovečka 3, 49210 Strmec</izvorni_sadrzaj>
    <derivirana_varijabla naziv="DomainObject.Predmet.ProtustrankaIDrugiAdressOIB_1">BROMAT d.o.o., OIB 12459439359, Vrbovečka 3, 49210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BROMAT d.o.o.</item>
      <item>FINA Regionalni centar Zagreb</item>
      <item>Branka Kranjčić</item>
      <item>HRVATSKI ZAVOD ZA MIROVINSKO OSIGURANJE</item>
    </izvorni_sadrzaj>
    <derivirana_varijabla naziv="DomainObject.Predmet.SudioniciListNaziv_1">
      <item>BROMAT d.o.o.</item>
      <item>FINA Regionalni centar Zagreb</item>
      <item>Branka Kranjčić</item>
      <item>HRVATSKI ZAVOD ZA MIROVINSKO OSIGURANJE</item>
    </derivirana_varijabla>
  </DomainObject.Predmet.SudioniciListNaziv>
  <DomainObject.Predmet.SudioniciListAdressOIB>
    <izvorni_sadrzaj>
      <item>BROMAT d.o.o., OIB 12459439359, Vrbovečka 3,49210 Strmec</item>
      <item>FINA Regionalni centar Zagreb, OIB 85821130368, Trg svibanjskih žrtava 1995. 1,10000 Zagreb</item>
      <item>Branka Kranjčić, OIB 36299272247, Vrbovečka 3,10434 Strmec</item>
      <item>HRVATSKI ZAVOD ZA MIROVINSKO OSIGURANJE, OIB 84397956623, Trpimirova 4,10000 Zagreb</item>
    </izvorni_sadrzaj>
    <derivirana_varijabla naziv="DomainObject.Predmet.SudioniciListAdressOIB_1">
      <item>BROMAT d.o.o., OIB 12459439359, Vrbovečka 3,49210 Strmec</item>
      <item>FINA Regionalni centar Zagreb, OIB 85821130368, Trg svibanjskih žrtava 1995. 1,10000 Zagreb</item>
      <item>Branka Kranjčić, OIB 36299272247, Vrbovečka 3,10434 Strmec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12459439359</item>
      <item>, OIB 85821130368</item>
      <item>, OIB 36299272247</item>
      <item>, OIB 84397956623</item>
    </izvorni_sadrzaj>
    <derivirana_varijabla naziv="DomainObject.Predmet.SudioniciListNazivOIB_1">
      <item>, OIB 12459439359</item>
      <item>, OIB 85821130368</item>
      <item>, OIB 36299272247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1874</properties:Characters>
  <properties:Lines>84</properties:Lines>
  <properties:Paragraphs>32</properties:Paragraphs>
  <properties:TotalTime>1</properties:TotalTime>
  <properties:ScaleCrop>false</properties:ScaleCrop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