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8C1" w:rsidR="00941D07">
        <w:tc>
          <w:tcPr>
            <w:tcW w:type="dxa" w:w="3060"/>
          </w:tcPr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41D07" w:rsidP="00F358C1" w:rsidR="00941D07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941D07" w:rsidP="00F358C1" w:rsidR="00941D07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F358C1" w:rsidR="00941D07">
        <w:tc>
          <w:tcPr>
            <w:tcW w:type="dxa" w:w="3060"/>
          </w:tcPr>
          <w:p w:rsidRDefault="00941D07" w:rsidP="00F358C1" w:rsidR="00941D0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fc32ecf" w14:paraId="fc32ecf" w:rsidRDefault="00941D07" w:rsidP="00941D07" w:rsidR="00941D07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Stambena zadruga SOLUTE VITA, MBS:080490334, OIB:59484697488, Zagreb, Počiteljska 3, dana 27. travnja 2016. </w:t>
      </w:r>
    </w:p>
    <w:p w:rsidRDefault="00941D07" w:rsidP="00941D07" w:rsidR="00941D07">
      <w:pPr>
        <w:jc w:val="both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Stambena zadruga SOLUTE VITA, MBS:080490334, OIB:59484697488, Zagreb, Počiteljska 3.</w:t>
      </w:r>
    </w:p>
    <w:p w:rsidRDefault="00941D07" w:rsidP="00941D07" w:rsidR="00941D0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41D07" w:rsidP="00941D07" w:rsidR="00941D07">
      <w:pPr>
        <w:jc w:val="both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41D07" w:rsidP="00941D07" w:rsidR="00941D07">
      <w:pPr>
        <w:jc w:val="both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2476 dana te da ukupni iznos duga evidentiranog na temelju neizvršenih osnova za plaćanje iznosi 1.938,82 kuna na dan 01. rujna 2015.</w:t>
      </w:r>
    </w:p>
    <w:p w:rsidRDefault="00941D07" w:rsidP="00941D07" w:rsidR="00941D07">
      <w:pPr>
        <w:jc w:val="both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41D07" w:rsidP="00941D07" w:rsidR="00941D0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941D07" w:rsidP="00941D07" w:rsidR="00941D07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941D07" w:rsidP="00941D07" w:rsidR="00941D07">
      <w:pPr>
        <w:jc w:val="center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941D07" w:rsidP="00941D07" w:rsidR="00941D07">
      <w:pPr>
        <w:jc w:val="center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941D07" w:rsidP="00941D07" w:rsidR="00941D07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E7524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941D07" w:rsidP="00941D07" w:rsidR="00941D07">
      <w:pPr>
        <w:jc w:val="both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both"/>
        <w:rPr>
          <w:rFonts w:cs="Times New Roman" w:eastAsia="Times New Roman"/>
          <w:szCs w:val="24"/>
          <w:lang w:eastAsia="hr-HR"/>
        </w:rPr>
      </w:pPr>
    </w:p>
    <w:p w:rsidRDefault="00941D07" w:rsidP="00941D07" w:rsidR="00941D0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41D07" w:rsidP="00941D07" w:rsidR="00941D07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941D07" w:rsidP="00941D07" w:rsidR="00941D07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941D07" w:rsidP="00941D07" w:rsidR="00941D07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CE7524" w:rsidP="00CE7524" w:rsidR="00941D07">
      <w:pPr>
        <w:ind w:firstLine="708" w:left="424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CE7524" w:rsidP="00CE7524" w:rsidR="00CE7524">
      <w:pPr>
        <w:ind w:firstLine="708" w:left="4956"/>
        <w:jc w:val="both"/>
        <w:rPr>
          <w:rFonts w:cs="Times New Roman" w:eastAsia="Times New Roman"/>
          <w:sz w:val="22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941D07" w:rsidP="00941D07" w:rsidR="00941D07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941D07" w:rsidP="00941D07" w:rsidR="00941D07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941D07" w:rsidP="00941D07" w:rsidR="00941D07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941D07" w:rsidP="00941D07" w:rsidR="00941D07">
      <w:pPr>
        <w:spacing w:lineRule="auto" w:line="276" w:after="200"/>
        <w:rPr>
          <w:rFonts w:hAnsiTheme="minorHAnsi" w:asciiTheme="minorHAnsi"/>
          <w:sz w:val="22"/>
        </w:rPr>
      </w:pPr>
    </w:p>
    <w:p w:rsidRDefault="00941D07" w:rsidP="00941D07" w:rsidR="00941D07">
      <w:pPr>
        <w:spacing w:lineRule="auto" w:line="276" w:after="200"/>
        <w:rPr>
          <w:rFonts w:hAnsiTheme="minorHAnsi" w:asciiTheme="minorHAnsi"/>
          <w:sz w:val="22"/>
        </w:rPr>
      </w:pPr>
    </w:p>
    <w:p w:rsidRDefault="00941D07" w:rsidP="00941D07" w:rsidR="00941D07">
      <w:pPr>
        <w:spacing w:lineRule="auto" w:line="276" w:after="200"/>
        <w:rPr>
          <w:rFonts w:hAnsiTheme="minorHAnsi" w:asciiTheme="minorHAnsi"/>
          <w:sz w:val="22"/>
        </w:rPr>
      </w:pPr>
    </w:p>
    <w:p w:rsidRDefault="00941D07" w:rsidP="00941D07" w:rsidR="00941D07">
      <w:pPr>
        <w:spacing w:lineRule="auto" w:line="276" w:after="200"/>
        <w:rPr>
          <w:rFonts w:hAnsiTheme="minorHAnsi" w:asciiTheme="minorHAnsi"/>
          <w:sz w:val="22"/>
        </w:rPr>
      </w:pPr>
    </w:p>
    <w:p w:rsidRDefault="00941D07" w:rsidP="00941D07" w:rsidR="00941D07">
      <w:pPr>
        <w:spacing w:lineRule="auto" w:line="276" w:after="200"/>
        <w:rPr>
          <w:rFonts w:hAnsiTheme="minorHAnsi" w:asciiTheme="minorHAnsi"/>
          <w:sz w:val="22"/>
        </w:rPr>
      </w:pPr>
    </w:p>
    <w:p w:rsidRDefault="00941D07" w:rsidP="00941D07" w:rsidR="00941D07"/>
    <w:p w:rsidRDefault="00941D07" w:rsidP="00941D07" w:rsidR="00941D07"/>
    <w:p w:rsidRDefault="00941D07" w:rsidP="00941D07" w:rsidR="00941D07"/>
    <w:p w:rsidRDefault="00941D07" w:rsidP="00941D07" w:rsidR="00941D07"/>
    <w:p w:rsidRDefault="00941D07" w:rsidP="00941D07" w:rsidR="00941D07"/>
    <w:p w:rsidRDefault="00941D07" w:rsidP="00941D07" w:rsidR="00941D07"/>
    <w:p w:rsidRDefault="00941D07" w:rsidP="00941D07" w:rsidR="00941D07"/>
    <w:p w:rsidRDefault="00941D07" w:rsidP="00941D07" w:rsidR="00941D07" w:rsidRPr="006A28A0"/>
    <w:p w:rsidRDefault="006C181C" w:rsidP="00941D07" w:rsidR="006C181C" w:rsidRPr="00941D07"/>
    <w:sectPr w:rsidR="006C181C" w:rsidRPr="00941D0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3E3" w:rsidP="00941D07" w:rsidR="00E253E3">
      <w:r>
        <w:separator/>
      </w:r>
    </w:p>
  </w:endnote>
  <w:endnote w:id="0" w:type="continuationSeparator">
    <w:p w:rsidRDefault="00E253E3" w:rsidP="00941D07" w:rsidR="00E25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3E3" w:rsidP="00941D07" w:rsidR="00E253E3">
      <w:r>
        <w:separator/>
      </w:r>
    </w:p>
  </w:footnote>
  <w:footnote w:id="0" w:type="continuationSeparator">
    <w:p w:rsidRDefault="00E253E3" w:rsidP="00941D07" w:rsidR="00E25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520112"/>
      <w:docPartObj>
        <w:docPartGallery w:val="Page Numbers (Top of Page)"/>
        <w:docPartUnique/>
      </w:docPartObj>
    </w:sdtPr>
    <w:sdtEndPr/>
    <w:sdtContent>
      <w:p w:rsidRDefault="00E253E3" w:rsidR="00C359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524">
          <w:rPr>
            <w:noProof/>
          </w:rPr>
          <w:t>1</w:t>
        </w:r>
        <w:r>
          <w:fldChar w:fldCharType="end"/>
        </w:r>
      </w:p>
    </w:sdtContent>
  </w:sdt>
  <w:p w:rsidRDefault="00E253E3" w:rsidP="00C3595E" w:rsidR="00C3595E">
    <w:pPr>
      <w:pStyle w:val="Zaglavlje"/>
      <w:jc w:val="right"/>
    </w:pPr>
    <w:r>
      <w:t>81. St-</w:t>
    </w:r>
    <w:r w:rsidR="00941D07">
      <w:t>5096</w:t>
    </w:r>
    <w: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1D07"/>
    <w:rsid w:val="006C181C"/>
    <w:rsid w:val="00941D07"/>
    <w:rsid w:val="00AE295B"/>
    <w:rsid w:val="00CE7524"/>
    <w:rsid w:val="00E2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1D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1D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1D07"/>
  </w:style>
  <w:style w:styleId="Podnoje" w:type="paragraph">
    <w:name w:val="footer"/>
    <w:basedOn w:val="Normal"/>
    <w:link w:val="PodnojeChar"/>
    <w:uiPriority w:val="99"/>
    <w:unhideWhenUsed/>
    <w:rsid w:val="00941D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1D07"/>
  </w:style>
  <w:style w:styleId="Tekstrezerviranogmjesta" w:type="character">
    <w:name w:val="Placeholder Text"/>
    <w:basedOn w:val="Zadanifontodlomka"/>
    <w:uiPriority w:val="99"/>
    <w:semiHidden/>
    <w:rsid w:val="00CE7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5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752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75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75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1D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1D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1D07"/>
  </w:style>
  <w:style w:styleId="Podnoje" w:type="paragraph">
    <w:name w:val="footer"/>
    <w:basedOn w:val="Normal"/>
    <w:link w:val="PodnojeChar"/>
    <w:uiPriority w:val="99"/>
    <w:unhideWhenUsed/>
    <w:rsid w:val="00941D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1D07"/>
  </w:style>
  <w:style w:styleId="Tekstrezerviranogmjesta" w:type="character">
    <w:name w:val="Placeholder Text"/>
    <w:basedOn w:val="Zadanifontodlomka"/>
    <w:uiPriority w:val="99"/>
    <w:semiHidden/>
    <w:rsid w:val="00CE7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5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752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75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75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5096</izvorni_sadrzaj>
    <derivirana_varijabla naziv="DomainObject.Predmet.Broj_1">5096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St-5096/2015</izvorni_sadrzaj>
    <derivirana_varijabla naziv="DomainObject.Predmet.OznakaBroj_1">St-5096/2015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SOLUTE VITA</izvorni_sadrzaj>
    <derivirana_varijabla naziv="DomainObject.Predmet.ProtustrankaFormated_1">  Stambena zadruga SOLUTE VITA</derivirana_varijabla>
  </DomainObject.Predmet.ProtustrankaFormated>
  <DomainObject.Predmet.ProtustrankaFormatedOIB>
    <izvorni_sadrzaj>  Stambena zadruga SOLUTE VITA, OIB 59484697488</izvorni_sadrzaj>
    <derivirana_varijabla naziv="DomainObject.Predmet.ProtustrankaFormatedOIB_1">  Stambena zadruga SOLUTE VITA, OIB 59484697488</derivirana_varijabla>
  </DomainObject.Predmet.ProtustrankaFormatedOIB>
  <DomainObject.Predmet.ProtustrankaFormatedWithAdress>
    <izvorni_sadrzaj> Stambena zadruga SOLUTE VITA, Počiteljska 3, 10000 Zagreb</izvorni_sadrzaj>
    <derivirana_varijabla naziv="DomainObject.Predmet.ProtustrankaFormatedWithAdress_1"> Stambena zadruga SOLUTE VITA, Počiteljska 3, 10000 Zagreb</derivirana_varijabla>
  </DomainObject.Predmet.ProtustrankaFormatedWithAdress>
  <DomainObject.Predmet.ProtustrankaFormatedWithAdressOIB>
    <izvorni_sadrzaj> Stambena zadruga SOLUTE VITA, OIB 59484697488, Počiteljska 3, 10000 Zagreb</izvorni_sadrzaj>
    <derivirana_varijabla naziv="DomainObject.Predmet.ProtustrankaFormatedWithAdressOIB_1"> Stambena zadruga SOLUTE VITA, OIB 59484697488, Počiteljska 3, 10000 Zagreb</derivirana_varijabla>
  </DomainObject.Predmet.ProtustrankaFormatedWithAdressOIB>
  <DomainObject.Predmet.ProtustrankaWithAdress>
    <izvorni_sadrzaj>Stambena zadruga SOLUTE VITA Počiteljska 3, 10000 Zagreb</izvorni_sadrzaj>
    <derivirana_varijabla naziv="DomainObject.Predmet.ProtustrankaWithAdress_1">Stambena zadruga SOLUTE VITA Počiteljska 3, 10000 Zagreb</derivirana_varijabla>
  </DomainObject.Predmet.ProtustrankaWithAdress>
  <DomainObject.Predmet.ProtustrankaWithAdressOIB>
    <izvorni_sadrzaj>Stambena zadruga SOLUTE VITA, OIB 59484697488, Počiteljska 3, 10000 Zagreb</izvorni_sadrzaj>
    <derivirana_varijabla naziv="DomainObject.Predmet.ProtustrankaWithAdressOIB_1">Stambena zadruga SOLUTE VITA, OIB 59484697488, Počiteljska 3, 10000 Zagreb</derivirana_varijabla>
  </DomainObject.Predmet.ProtustrankaWithAdressOIB>
  <DomainObject.Predmet.ProtustrankaNazivFormated>
    <izvorni_sadrzaj>Stambena zadruga SOLUTE VITA</izvorni_sadrzaj>
    <derivirana_varijabla naziv="DomainObject.Predmet.ProtustrankaNazivFormated_1">Stambena zadruga SOLUTE VITA</derivirana_varijabla>
  </DomainObject.Predmet.ProtustrankaNazivFormated>
  <DomainObject.Predmet.ProtustrankaNazivFormatedOIB>
    <izvorni_sadrzaj>Stambena zadruga SOLUTE VITA, OIB 59484697488</izvorni_sadrzaj>
    <derivirana_varijabla naziv="DomainObject.Predmet.ProtustrankaNazivFormatedOIB_1">Stambena zadruga SOLUTE VITA, OIB 59484697488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SOLUTE VITA</item>
    </izvorni_sadrzaj>
    <derivirana_varijabla naziv="DomainObject.Predmet.ProtuStrankaListFormated_1">
      <item>Stambena zadruga SOLUTE VITA</item>
    </derivirana_varijabla>
  </DomainObject.Predmet.ProtuStrankaListFormated>
  <DomainObject.Predmet.ProtuStrankaListFormatedOIB>
    <izvorni_sadrzaj>
      <item>Stambena zadruga SOLUTE VITA, OIB 59484697488</item>
    </izvorni_sadrzaj>
    <derivirana_varijabla naziv="DomainObject.Predmet.ProtuStrankaListFormatedOIB_1">
      <item>Stambena zadruga SOLUTE VITA, OIB 59484697488</item>
    </derivirana_varijabla>
  </DomainObject.Predmet.ProtuStrankaListFormatedOIB>
  <DomainObject.Predmet.ProtuStrankaListFormatedWithAdress>
    <izvorni_sadrzaj>
      <item>Stambena zadruga SOLUTE VITA, Počiteljska 3, 10000 Zagreb</item>
    </izvorni_sadrzaj>
    <derivirana_varijabla naziv="DomainObject.Predmet.ProtuStrankaListFormatedWithAdress_1">
      <item>Stambena zadruga SOLUTE VITA, Počiteljska 3, 10000 Zagreb</item>
    </derivirana_varijabla>
  </DomainObject.Predmet.ProtuStrankaListFormatedWithAdress>
  <DomainObject.Predmet.ProtuStrankaListFormatedWithAdressOIB>
    <izvorni_sadrzaj>
      <item>Stambena zadruga SOLUTE VITA, OIB 59484697488, Počiteljska 3, 10000 Zagreb</item>
    </izvorni_sadrzaj>
    <derivirana_varijabla naziv="DomainObject.Predmet.ProtuStrankaListFormatedWithAdressOIB_1">
      <item>Stambena zadruga SOLUTE VITA, OIB 59484697488, Počiteljska 3, 10000 Zagreb</item>
    </derivirana_varijabla>
  </DomainObject.Predmet.ProtuStrankaListFormatedWithAdressOIB>
  <DomainObject.Predmet.ProtuStrankaListNazivFormated>
    <izvorni_sadrzaj>
      <item>Stambena zadruga SOLUTE VITA</item>
    </izvorni_sadrzaj>
    <derivirana_varijabla naziv="DomainObject.Predmet.ProtuStrankaListNazivFormated_1">
      <item>Stambena zadruga SOLUTE VITA</item>
    </derivirana_varijabla>
  </DomainObject.Predmet.ProtuStrankaListNazivFormated>
  <DomainObject.Predmet.ProtuStrankaListNazivFormatedOIB>
    <izvorni_sadrzaj>
      <item>Stambena zadruga SOLUTE VITA, OIB 59484697488</item>
    </izvorni_sadrzaj>
    <derivirana_varijabla naziv="DomainObject.Predmet.ProtuStrankaListNazivFormatedOIB_1">
      <item>Stambena zadruga SOLUTE VITA, OIB 59484697488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SOLUTE VITA</izvorni_sadrzaj>
    <derivirana_varijabla naziv="DomainObject.Predmet.ProtustrankaIDrugi_1">Stambena zadruga SOLUTE VITA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Stambena zadruga SOLUTE VITA, OIB 59484697488, Počiteljska 3, 10000 Zagreb</izvorni_sadrzaj>
    <derivirana_varijabla naziv="DomainObject.Predmet.ProtustrankaIDrugiAdressOIB_1">Stambena zadruga SOLUTE VITA, OIB 59484697488, Počiteljska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SOLUTE VITA</item>
      <item>FINA Regionalni centar Zagreb</item>
    </izvorni_sadrzaj>
    <derivirana_varijabla naziv="DomainObject.Predmet.SudioniciListNaziv_1">
      <item>Stambena zadruga SOLUTE VITA</item>
      <item>FINA Regionalni centar Zagreb</item>
    </derivirana_varijabla>
  </DomainObject.Predmet.SudioniciListNaziv>
  <DomainObject.Predmet.SudioniciListAdressOIB>
    <izvorni_sadrzaj>
      <item>Stambena zadruga SOLUTE VITA, OIB 59484697488, Počiteljska 3,10000 Zagreb</item>
      <item>FINA Regionalni centar Zagreb, OIB 85821130368, Trg svibanjskih žrtava 1995. 1,10000 Zagreb</item>
    </izvorni_sadrzaj>
    <derivirana_varijabla naziv="DomainObject.Predmet.SudioniciListAdressOIB_1">
      <item>Stambena zadruga SOLUTE VITA, OIB 59484697488, Počiteljska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59484697488</item>
      <item>, OIB 85821130368</item>
    </izvorni_sadrzaj>
    <derivirana_varijabla naziv="DomainObject.Predmet.SudioniciListNazivOIB_1">
      <item>, OIB 59484697488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1949</properties:Characters>
  <properties:Lines>86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2016-04-27T11:45:00Z</dcterms:created>
  <dc:creator>Lidija Klinčić</dc:creator>
  <cp:lastModifiedBy>Lidija Klinčić</cp:lastModifiedBy>
  <dcterms:modified xmlns:xsi="http://www.w3.org/2001/XMLSchema-instance" xsi:type="dcterms:W3CDTF">2016-04-27T11:53:00Z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