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f9fa" w14:paraId="0e0f9fa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</w:t>
      </w:r>
      <w:r w:rsidR="002E4134">
        <w:t>39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2E4134">
        <w:t>INTERIJER ŽUPAN j.d.o.o. za proizvodnju i usluge</w:t>
      </w:r>
      <w:r w:rsidR="009941D3">
        <w:t xml:space="preserve"> OIB: </w:t>
      </w:r>
      <w:r w:rsidR="002E4134">
        <w:t>08914343698</w:t>
      </w:r>
      <w:r w:rsidR="009941D3">
        <w:t xml:space="preserve"> sa sjedištem u </w:t>
      </w:r>
      <w:r w:rsidR="002E4134">
        <w:t>Krivača I bb</w:t>
      </w:r>
      <w:r w:rsidR="00861C17">
        <w:t>,</w:t>
      </w:r>
      <w:r w:rsidR="003048A2">
        <w:t xml:space="preserve"> 35000 Slavonski Brod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2E4134">
        <w:t>INTERIJER ŽUPAN j.d.o.o. za proizvodnju i usluge OIB: 08914343698 sa sjedištem u Krivača I bb, 35000 Slavonski Brod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2E4134">
        <w:rPr>
          <w:b/>
        </w:rPr>
        <w:t>12.172,22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2E4134">
        <w:t>INTERIJER ŽUPAN j.d.o.o. za proizvodnju i usluge OIB: 08914343698 sa sjedištem u Krivača I bb, 35000 Slavonski Brod</w:t>
      </w:r>
      <w:r w:rsidR="004C7D70">
        <w:t>,</w:t>
      </w:r>
      <w:r w:rsidR="00EF4DCD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2E4134">
        <w:rPr>
          <w:b/>
        </w:rPr>
        <w:t>2039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>Ako osobe iz točke II, ovlaštene za zastupanje dužnika po zakonu, u roku od 15 dana od dana objave ovog oglasa na e-oglasnoj ploči suda ne podnesu prokazni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lastRenderedPageBreak/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117EC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134"/>
    <w:rsid w:val="002E4DB1"/>
    <w:rsid w:val="002E53DE"/>
    <w:rsid w:val="003048A2"/>
    <w:rsid w:val="00321231"/>
    <w:rsid w:val="00371842"/>
    <w:rsid w:val="003775B6"/>
    <w:rsid w:val="00386605"/>
    <w:rsid w:val="003C334C"/>
    <w:rsid w:val="003D2697"/>
    <w:rsid w:val="003E5F55"/>
    <w:rsid w:val="00436883"/>
    <w:rsid w:val="00436F1F"/>
    <w:rsid w:val="00453B7A"/>
    <w:rsid w:val="0047223C"/>
    <w:rsid w:val="00490FDD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321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21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21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321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21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21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12172.22</izvorni_sadrzaj>
    <derivirana_varijabla naziv="DomainObject.Predmet.InicijalnaVrijednost_1">12172.22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St-2039/2016</izvorni_sadrzaj>
    <derivirana_varijabla naziv="DomainObject.Predmet.OznakaBroj_1">St-2039/2016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ŽUPAN j.d.o.o. za proizvodnju i usluge</izvorni_sadrzaj>
    <derivirana_varijabla naziv="DomainObject.Predmet.ProtustrankaFormated_1">  INTERIJER ŽUPAN j.d.o.o. za proizvodnju i usluge</derivirana_varijabla>
  </DomainObject.Predmet.ProtustrankaFormated>
  <DomainObject.Predmet.ProtustrankaFormatedOIB>
    <izvorni_sadrzaj>  INTERIJER ŽUPAN j.d.o.o. za proizvodnju i usluge, OIB 08914343698</izvorni_sadrzaj>
    <derivirana_varijabla naziv="DomainObject.Predmet.ProtustrankaFormatedOIB_1">  INTERIJER ŽUPAN j.d.o.o. za proizvodnju i usluge, OIB 08914343698</derivirana_varijabla>
  </DomainObject.Predmet.ProtustrankaFormatedOIB>
  <DomainObject.Predmet.ProtustrankaFormatedWithAdress>
    <izvorni_sadrzaj> INTERIJER ŽUPAN j.d.o.o. za proizvodnju i usluge, Krivača I bb , 35000 Slavonski Brod</izvorni_sadrzaj>
    <derivirana_varijabla naziv="DomainObject.Predmet.ProtustrankaFormatedWithAdress_1"> INTERIJER ŽUPAN j.d.o.o. za proizvodnju i usluge, Krivača I bb , 35000 Slavonski Brod</derivirana_varijabla>
  </DomainObject.Predmet.ProtustrankaFormatedWithAdress>
  <DomainObject.Predmet.ProtustrankaFormatedWithAdressOIB>
    <izvorni_sadrzaj> INTERIJER ŽUPAN j.d.o.o. za proizvodnju i usluge, OIB 08914343698, Krivača I bb , 35000 Slavonski Brod</izvorni_sadrzaj>
    <derivirana_varijabla naziv="DomainObject.Predmet.ProtustrankaFormatedWithAdressOIB_1"> INTERIJER ŽUPAN j.d.o.o. za proizvodnju i usluge, OIB 08914343698, Krivača I bb , 35000 Slavonski Brod</derivirana_varijabla>
  </DomainObject.Predmet.ProtustrankaFormatedWithAdressOIB>
  <DomainObject.Predmet.ProtustrankaWithAdress>
    <izvorni_sadrzaj>INTERIJER ŽUPAN j.d.o.o. za proizvodnju i usluge Krivača I bb , 35000 Slavonski Brod</izvorni_sadrzaj>
    <derivirana_varijabla naziv="DomainObject.Predmet.ProtustrankaWithAdress_1">INTERIJER ŽUPAN j.d.o.o. za proizvodnju i usluge Krivača I bb , 35000 Slavonski Brod</derivirana_varijabla>
  </DomainObject.Predmet.ProtustrankaWithAdress>
  <DomainObject.Predmet.ProtustrankaWithAdressOIB>
    <izvorni_sadrzaj>INTERIJER ŽUPAN j.d.o.o. za proizvodnju i usluge, OIB 08914343698, Krivača I bb , 35000 Slavonski Brod</izvorni_sadrzaj>
    <derivirana_varijabla naziv="DomainObject.Predmet.ProtustrankaWithAdressOIB_1">INTERIJER ŽUPAN j.d.o.o. za proizvodnju i usluge, OIB 08914343698, Krivača I bb , 35000 Slavonski Brod</derivirana_varijabla>
  </DomainObject.Predmet.ProtustrankaWithAdressOIB>
  <DomainObject.Predmet.ProtustrankaNazivFormated>
    <izvorni_sadrzaj>INTERIJER ŽUPAN j.d.o.o. za proizvodnju i usluge</izvorni_sadrzaj>
    <derivirana_varijabla naziv="DomainObject.Predmet.ProtustrankaNazivFormated_1">INTERIJER ŽUPAN j.d.o.o. za proizvodnju i usluge</derivirana_varijabla>
  </DomainObject.Predmet.ProtustrankaNazivFormated>
  <DomainObject.Predmet.ProtustrankaNazivFormatedOIB>
    <izvorni_sadrzaj>INTERIJER ŽUPAN j.d.o.o. za proizvodnju i usluge, OIB 08914343698</izvorni_sadrzaj>
    <derivirana_varijabla naziv="DomainObject.Predmet.ProtustrankaNazivFormatedOIB_1">INTERIJER ŽUPAN j.d.o.o. za proizvodnju i usluge, OIB 08914343698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 ŽUPAN j.d.o.o. za proizvodnju i usluge</item>
    </izvorni_sadrzaj>
    <derivirana_varijabla naziv="DomainObject.Predmet.ProtuStrankaListFormated_1">
      <item>INTERIJER ŽUPAN j.d.o.o. za proizvodnju i usluge</item>
    </derivirana_varijabla>
  </DomainObject.Predmet.ProtuStrankaListFormated>
  <DomainObject.Predmet.ProtuStrankaListFormatedOIB>
    <izvorni_sadrzaj>
      <item>INTERIJER ŽUPAN j.d.o.o. za proizvodnju i usluge, OIB 08914343698</item>
    </izvorni_sadrzaj>
    <derivirana_varijabla naziv="DomainObject.Predmet.ProtuStrankaListFormatedOIB_1">
      <item>INTERIJER ŽUPAN j.d.o.o. za proizvodnju i usluge, OIB 08914343698</item>
    </derivirana_varijabla>
  </DomainObject.Predmet.ProtuStrankaListFormatedOIB>
  <DomainObject.Predmet.ProtuStrankaListFormatedWithAdress>
    <izvorni_sadrzaj>
      <item>INTERIJER ŽUPAN j.d.o.o. za proizvodnju i usluge, Krivača I bb , 35000 Slavonski Brod</item>
    </izvorni_sadrzaj>
    <derivirana_varijabla naziv="DomainObject.Predmet.ProtuStrankaListFormatedWithAdress_1">
      <item>INTERIJER ŽUPAN j.d.o.o. za proizvodnju i usluge, Krivača I bb , 35000 Slavonski Brod</item>
    </derivirana_varijabla>
  </DomainObject.Predmet.ProtuStrankaListFormatedWithAdress>
  <DomainObject.Predmet.ProtuStrankaListFormatedWithAdressOIB>
    <izvorni_sadrzaj>
      <item>INTERIJER ŽUPAN j.d.o.o. za proizvodnju i usluge, OIB 08914343698, Krivača I bb , 35000 Slavonski Brod</item>
    </izvorni_sadrzaj>
    <derivirana_varijabla naziv="DomainObject.Predmet.ProtuStrankaListFormatedWithAdressOIB_1">
      <item>INTERIJER ŽUPAN j.d.o.o. za proizvodnju i usluge, OIB 08914343698, Krivača I bb , 35000 Slavonski Brod</item>
    </derivirana_varijabla>
  </DomainObject.Predmet.ProtuStrankaListFormatedWithAdressOIB>
  <DomainObject.Predmet.ProtuStrankaListNazivFormated>
    <izvorni_sadrzaj>
      <item>INTERIJER ŽUPAN j.d.o.o. za proizvodnju i usluge</item>
    </izvorni_sadrzaj>
    <derivirana_varijabla naziv="DomainObject.Predmet.ProtuStrankaListNazivFormated_1">
      <item>INTERIJER ŽUPAN j.d.o.o. za proizvodnju i usluge</item>
    </derivirana_varijabla>
  </DomainObject.Predmet.ProtuStrankaListNazivFormated>
  <DomainObject.Predmet.ProtuStrankaListNazivFormatedOIB>
    <izvorni_sadrzaj>
      <item>INTERIJER ŽUPAN j.d.o.o. za proizvodnju i usluge, OIB 08914343698</item>
    </izvorni_sadrzaj>
    <derivirana_varijabla naziv="DomainObject.Predmet.ProtuStrankaListNazivFormatedOIB_1">
      <item>INTERIJER ŽUPAN j.d.o.o. za proizvodnju i usluge, OIB 08914343698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 ŽUPAN j.d.o.o. za proizvodnju i usluge</izvorni_sadrzaj>
    <derivirana_varijabla naziv="DomainObject.Predmet.ProtustrankaIDrugi_1">INTERIJER ŽUPAN j.d.o.o. za proizvodnju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INTERIJER ŽUPAN j.d.o.o. za proizvodnju i usluge, OIB 08914343698, Krivača I bb , 35000 Slavonski Brod</izvorni_sadrzaj>
    <derivirana_varijabla naziv="DomainObject.Predmet.ProtustrankaIDrugiAdressOIB_1">INTERIJER ŽUPAN j.d.o.o. za proizvodnju i usluge, OIB 08914343698, Krivača I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 ŽUPAN j.d.o.o. za proizvodnju i usluge</item>
    </izvorni_sadrzaj>
    <derivirana_varijabla naziv="DomainObject.Predmet.SudioniciListNaziv_1">
      <item>Financijska agencija</item>
      <item>INTERIJER ŽUPAN j.d.o.o. za proizvodnju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INTERIJER ŽUPAN j.d.o.o. za proizvodnju i usluge, OIB 08914343698, Krivača I bb ,35000 Slavonski Brod</item>
    </izvorni_sadrzaj>
    <derivirana_varijabla naziv="DomainObject.Predmet.SudioniciListAdressOIB_1">
      <item>Financijska agencija, OIB 85821130368, Ulica Petra Krešimira IV 20,35000 Slavonski Brod</item>
      <item>INTERIJER ŽUPAN j.d.o.o. za proizvodnju i usluge, OIB 08914343698, Krivača I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08914343698</item>
    </izvorni_sadrzaj>
    <derivirana_varijabla naziv="DomainObject.Predmet.SudioniciListNazivOIB_1">
      <item>, OIB 85821130368</item>
      <item>, OIB 08914343698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D458D-7060-437D-A552-331F0F051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392</properties:Words>
  <properties:Characters>2037</properties:Characters>
  <properties:Lines>60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2016-07-01T07:23:00Z</dcterms:created>
  <dc:creator>Korisnik</dc:creator>
  <cp:lastModifiedBy>Davorin Pavičić</cp:lastModifiedBy>
  <cp:lastPrinted>2016-07-01T07:21:00Z</cp:lastPrinted>
  <dcterms:modified xmlns:xsi="http://www.w3.org/2001/XMLSchema-instance" xsi:type="dcterms:W3CDTF">2016-07-01T09:21:00Z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