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f83c2a7" w14:paraId="f83c2a7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9C55C7" w:rsidR="00983BC0">
      <w:pPr>
        <w:jc w:val="both"/>
      </w:pPr>
      <w:r w:rsidRPr="0073490B">
        <w:t>Zagreb, Amruševa 2/II</w:t>
      </w:r>
      <w:r w:rsidR="009C55C7">
        <w:tab/>
      </w:r>
    </w:p>
    <w:p w:rsidRDefault="00983BC0" w:rsidP="009C55C7" w:rsidR="00983BC0">
      <w:pPr>
        <w:jc w:val="both"/>
      </w:pPr>
    </w:p>
    <w:p w:rsidRDefault="009C55C7" w:rsidP="00983BC0" w:rsidR="002B2DAC" w:rsidRPr="001F122F">
      <w:pPr>
        <w:jc w:val="right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B2DAC" w:rsidRPr="001F122F">
        <w:rPr>
          <w:b/>
          <w:sz w:val="24"/>
          <w:szCs w:val="24"/>
        </w:rPr>
        <w:t xml:space="preserve">  </w:t>
      </w:r>
      <w:r w:rsidR="008F2FD7" w:rsidRPr="001F122F">
        <w:rPr>
          <w:sz w:val="24"/>
          <w:szCs w:val="24"/>
        </w:rPr>
        <w:t xml:space="preserve">  40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4F0CED">
        <w:rPr>
          <w:sz w:val="24"/>
          <w:szCs w:val="24"/>
        </w:rPr>
        <w:t>4076/16</w:t>
      </w:r>
      <w:r w:rsidR="002B2DAC" w:rsidRPr="001F122F">
        <w:rPr>
          <w:sz w:val="24"/>
          <w:szCs w:val="24"/>
        </w:rPr>
        <w:t xml:space="preserve">     </w:t>
      </w:r>
    </w:p>
    <w:p w:rsidRDefault="00983BC0" w:rsidP="000F5B5D" w:rsidR="00983BC0">
      <w:pPr>
        <w:ind w:left="2880"/>
        <w:rPr>
          <w:sz w:val="24"/>
          <w:szCs w:val="24"/>
        </w:rPr>
      </w:pPr>
    </w:p>
    <w:p w:rsidRDefault="004E1EC1" w:rsidP="000F5B5D" w:rsidR="004E1EC1">
      <w:pPr>
        <w:ind w:left="2880"/>
        <w:rPr>
          <w:sz w:val="24"/>
          <w:szCs w:val="24"/>
        </w:rPr>
      </w:pP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4E1EC1" w:rsidP="000F5B5D" w:rsidR="004E1EC1" w:rsidRPr="001F122F">
      <w:pPr>
        <w:ind w:left="2880"/>
        <w:rPr>
          <w:sz w:val="24"/>
          <w:szCs w:val="24"/>
        </w:rPr>
      </w:pP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B82F7B" w:rsidR="002B2DAC">
      <w:pPr>
        <w:ind w:firstLine="708"/>
        <w:jc w:val="both"/>
        <w:rPr>
          <w:sz w:val="24"/>
          <w:szCs w:val="24"/>
        </w:rPr>
      </w:pPr>
      <w:r w:rsidRPr="00F400E6">
        <w:rPr>
          <w:sz w:val="24"/>
          <w:szCs w:val="24"/>
        </w:rPr>
        <w:t xml:space="preserve">TRGOVAČKI SUD U ZAGREBU, po sucu </w:t>
      </w:r>
      <w:r w:rsidR="0059682F" w:rsidRPr="00F400E6">
        <w:rPr>
          <w:sz w:val="24"/>
          <w:szCs w:val="24"/>
        </w:rPr>
        <w:t xml:space="preserve">tog </w:t>
      </w:r>
      <w:r w:rsidR="00417323" w:rsidRPr="00F400E6">
        <w:rPr>
          <w:sz w:val="24"/>
          <w:szCs w:val="24"/>
        </w:rPr>
        <w:t>suda</w:t>
      </w:r>
      <w:r w:rsidRPr="00F400E6">
        <w:rPr>
          <w:sz w:val="24"/>
          <w:szCs w:val="24"/>
        </w:rPr>
        <w:t xml:space="preserve"> Anti Galiću, kao </w:t>
      </w:r>
      <w:r w:rsidR="00417323" w:rsidRPr="00F400E6">
        <w:rPr>
          <w:sz w:val="24"/>
          <w:szCs w:val="24"/>
        </w:rPr>
        <w:t>sucu pojedincu</w:t>
      </w:r>
      <w:r w:rsidRPr="00F400E6">
        <w:rPr>
          <w:sz w:val="24"/>
          <w:szCs w:val="24"/>
        </w:rPr>
        <w:t xml:space="preserve">, u stečajnom postupku nad dužnikom </w:t>
      </w:r>
      <w:r w:rsidR="00840FBD">
        <w:rPr>
          <w:sz w:val="24"/>
          <w:szCs w:val="24"/>
        </w:rPr>
        <w:t xml:space="preserve">dužnikom </w:t>
      </w:r>
      <w:r w:rsidR="004F0CED" w:rsidRPr="004F0CED">
        <w:rPr>
          <w:sz w:val="24"/>
          <w:szCs w:val="24"/>
        </w:rPr>
        <w:t xml:space="preserve">ADAMO d.o.o.-u stečaju, Zagreb, Našička 3 (OIB 94231541900), </w:t>
      </w:r>
      <w:r w:rsidR="00894357" w:rsidRPr="004F0CED">
        <w:rPr>
          <w:sz w:val="24"/>
          <w:szCs w:val="24"/>
        </w:rPr>
        <w:t xml:space="preserve">nakon </w:t>
      </w:r>
      <w:r w:rsidRPr="004F0CED">
        <w:rPr>
          <w:sz w:val="24"/>
          <w:szCs w:val="24"/>
        </w:rPr>
        <w:t xml:space="preserve"> ispitnog ročišta od</w:t>
      </w:r>
      <w:r w:rsidR="006C3D33" w:rsidRPr="004F0CED">
        <w:rPr>
          <w:sz w:val="24"/>
          <w:szCs w:val="24"/>
        </w:rPr>
        <w:t>r</w:t>
      </w:r>
      <w:r w:rsidRPr="004F0CED">
        <w:rPr>
          <w:sz w:val="24"/>
          <w:szCs w:val="24"/>
        </w:rPr>
        <w:t>žanog dana</w:t>
      </w:r>
      <w:r w:rsidR="00F962EF" w:rsidRPr="004F0CED">
        <w:rPr>
          <w:sz w:val="24"/>
          <w:szCs w:val="24"/>
        </w:rPr>
        <w:t xml:space="preserve"> </w:t>
      </w:r>
      <w:r w:rsidR="004F0CED">
        <w:rPr>
          <w:sz w:val="24"/>
          <w:szCs w:val="24"/>
        </w:rPr>
        <w:t>17. svibnja</w:t>
      </w:r>
      <w:r w:rsidR="00AB025F" w:rsidRPr="004F0CED">
        <w:rPr>
          <w:sz w:val="24"/>
          <w:szCs w:val="24"/>
        </w:rPr>
        <w:t xml:space="preserve"> 201</w:t>
      </w:r>
      <w:r w:rsidR="004F0CED">
        <w:rPr>
          <w:sz w:val="24"/>
          <w:szCs w:val="24"/>
        </w:rPr>
        <w:t>8</w:t>
      </w:r>
      <w:r w:rsidR="00AB025F" w:rsidRPr="004F0CED">
        <w:rPr>
          <w:sz w:val="24"/>
          <w:szCs w:val="24"/>
        </w:rPr>
        <w:t>.</w:t>
      </w:r>
      <w:r w:rsidR="00B82F7B">
        <w:rPr>
          <w:sz w:val="24"/>
          <w:szCs w:val="24"/>
        </w:rPr>
        <w:t>, dana 21.svibnja 2018.</w:t>
      </w:r>
    </w:p>
    <w:p w:rsidRDefault="004E1EC1" w:rsidP="00B82F7B" w:rsidR="004E1EC1" w:rsidRPr="004F0CED">
      <w:pPr>
        <w:ind w:firstLine="708"/>
        <w:jc w:val="both"/>
        <w:rPr>
          <w:sz w:val="24"/>
          <w:szCs w:val="24"/>
        </w:rPr>
      </w:pPr>
    </w:p>
    <w:p w:rsidRDefault="004D45C7" w:rsidP="004D45C7" w:rsidR="004D45C7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E1EC1" w:rsidP="004D45C7" w:rsidR="004E1EC1" w:rsidRPr="00151FCB">
      <w:pPr>
        <w:widowControl/>
        <w:jc w:val="center"/>
        <w:rPr>
          <w:b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81273E" w:rsidP="0081273E" w:rsidR="0081273E">
      <w:pPr>
        <w:ind w:firstLine="708" w:left="12"/>
        <w:jc w:val="both"/>
        <w:rPr>
          <w:b/>
          <w:sz w:val="24"/>
          <w:szCs w:val="24"/>
        </w:rPr>
      </w:pPr>
      <w:r w:rsidRPr="0081273E">
        <w:rPr>
          <w:b/>
          <w:sz w:val="24"/>
          <w:szCs w:val="24"/>
        </w:rPr>
        <w:t xml:space="preserve">Drugi viši isplatni red </w:t>
      </w:r>
    </w:p>
    <w:p w:rsidRDefault="00BF109A" w:rsidP="00BF109A" w:rsidR="00BF109A">
      <w:pPr>
        <w:ind w:firstLine="720"/>
        <w:jc w:val="both"/>
      </w:pPr>
    </w:p>
    <w:tbl>
      <w:tblPr>
        <w:tblStyle w:val="Reetkatablice"/>
        <w:tblW w:type="dxa" w:w="8784"/>
        <w:jc w:val="center"/>
        <w:tblInd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79"/>
        <w:gridCol w:w="3118"/>
        <w:gridCol w:w="1701"/>
        <w:gridCol w:w="2410"/>
        <w:gridCol w:w="1276"/>
      </w:tblGrid>
      <w:tr w:rsidTr="00765C9D" w:rsidR="001667D3">
        <w:trPr>
          <w:trHeight w:val="432"/>
          <w:jc w:val="center"/>
        </w:trPr>
        <w:tc>
          <w:tcPr>
            <w:tcW w:type="dxa" w:w="279"/>
          </w:tcPr>
          <w:p w:rsidRDefault="001667D3" w:rsidP="00D5452E" w:rsidR="001667D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CB6028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1667D3" w:rsidP="001667D3" w:rsidR="001667D3" w:rsidRPr="00CB602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118"/>
          </w:tcPr>
          <w:p w:rsidRDefault="001667D3" w:rsidP="00D5452E" w:rsidR="001667D3" w:rsidRPr="00CB602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Odvjetnik Branko Šemper, </w:t>
            </w:r>
          </w:p>
        </w:tc>
        <w:tc>
          <w:tcPr>
            <w:tcW w:type="dxa" w:w="1701"/>
          </w:tcPr>
          <w:p w:rsidRDefault="001667D3" w:rsidP="00D5452E" w:rsidR="001667D3" w:rsidRPr="007A447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19917690218</w:t>
            </w:r>
          </w:p>
        </w:tc>
        <w:tc>
          <w:tcPr>
            <w:tcW w:type="dxa" w:w="2410"/>
          </w:tcPr>
          <w:p w:rsidRDefault="001667D3" w:rsidP="00D5452E" w:rsidR="001667D3" w:rsidRPr="007A447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Sesvete, Kašinska 26</w:t>
            </w:r>
          </w:p>
        </w:tc>
        <w:tc>
          <w:tcPr>
            <w:tcW w:type="dxa" w:w="1276"/>
          </w:tcPr>
          <w:p w:rsidRDefault="001667D3" w:rsidP="001667D3" w:rsidR="001667D3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15.312,50</w:t>
            </w:r>
          </w:p>
        </w:tc>
      </w:tr>
      <w:tr w:rsidTr="00765C9D" w:rsidR="001667D3" w:rsidRPr="004843A8">
        <w:trPr>
          <w:trHeight w:val="410"/>
          <w:jc w:val="center"/>
        </w:trPr>
        <w:tc>
          <w:tcPr>
            <w:tcW w:type="dxa" w:w="279"/>
          </w:tcPr>
          <w:p w:rsidRDefault="001667D3" w:rsidP="00D5452E" w:rsidR="001667D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1667D3" w:rsidP="00D5452E" w:rsidR="001667D3" w:rsidRPr="00CB602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118"/>
          </w:tcPr>
          <w:p w:rsidRDefault="001667D3" w:rsidP="00D5452E" w:rsidR="001667D3" w:rsidRPr="005127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ZAGREB</w:t>
            </w:r>
          </w:p>
        </w:tc>
        <w:tc>
          <w:tcPr>
            <w:tcW w:type="dxa" w:w="1701"/>
          </w:tcPr>
          <w:p w:rsidRDefault="001667D3" w:rsidP="00D5452E" w:rsidR="001667D3" w:rsidRPr="005127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410"/>
          </w:tcPr>
          <w:p w:rsidRDefault="001667D3" w:rsidP="00D5452E" w:rsidR="001667D3" w:rsidRPr="005127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dxa" w:w="1276"/>
          </w:tcPr>
          <w:p w:rsidRDefault="001667D3" w:rsidP="001667D3" w:rsidR="001667D3" w:rsidRPr="004843A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975.987,72</w:t>
            </w:r>
          </w:p>
        </w:tc>
      </w:tr>
      <w:tr w:rsidTr="00765C9D" w:rsidR="001667D3">
        <w:trPr>
          <w:trHeight w:val="452"/>
          <w:jc w:val="center"/>
        </w:trPr>
        <w:tc>
          <w:tcPr>
            <w:tcW w:type="dxa" w:w="279"/>
          </w:tcPr>
          <w:p w:rsidRDefault="001667D3" w:rsidP="00D5452E" w:rsidR="001667D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  <w:p w:rsidRDefault="001667D3" w:rsidP="00D5452E" w:rsidR="001667D3" w:rsidRPr="00CB602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118"/>
          </w:tcPr>
          <w:p w:rsidRDefault="001667D3" w:rsidP="00D5452E" w:rsidR="001667D3" w:rsidRPr="008564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</w:tc>
        <w:tc>
          <w:tcPr>
            <w:tcW w:type="dxa" w:w="1701"/>
          </w:tcPr>
          <w:p w:rsidRDefault="001667D3" w:rsidP="00D5452E" w:rsidR="001667D3" w:rsidRPr="008564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dxa" w:w="2410"/>
          </w:tcPr>
          <w:p w:rsidRDefault="001667D3" w:rsidP="00D5452E" w:rsidR="001667D3" w:rsidRPr="008564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Ulica grada Vukovara</w:t>
            </w:r>
          </w:p>
        </w:tc>
        <w:tc>
          <w:tcPr>
            <w:tcW w:type="dxa" w:w="1276"/>
          </w:tcPr>
          <w:p w:rsidRDefault="001667D3" w:rsidP="001667D3" w:rsidR="001667D3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66,90</w:t>
            </w:r>
          </w:p>
        </w:tc>
      </w:tr>
    </w:tbl>
    <w:p w:rsidRDefault="004F0CED" w:rsidP="004F0CED" w:rsidR="004F0CED">
      <w:pPr>
        <w:ind w:firstLine="720"/>
        <w:jc w:val="both"/>
      </w:pPr>
    </w:p>
    <w:p w:rsidRDefault="004F0CED" w:rsidP="004F0CED" w:rsidR="004F0CED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D64445">
        <w:rPr>
          <w:sz w:val="24"/>
          <w:szCs w:val="24"/>
        </w:rPr>
        <w:t>17</w:t>
      </w:r>
      <w:r w:rsidR="00D91B79">
        <w:rPr>
          <w:sz w:val="24"/>
          <w:szCs w:val="24"/>
        </w:rPr>
        <w:t xml:space="preserve"> svibnja</w:t>
      </w:r>
      <w:r w:rsidR="002B007F">
        <w:rPr>
          <w:sz w:val="24"/>
          <w:szCs w:val="24"/>
        </w:rPr>
        <w:t xml:space="preserve"> 201</w:t>
      </w:r>
      <w:r w:rsidR="00D64445">
        <w:rPr>
          <w:sz w:val="24"/>
          <w:szCs w:val="24"/>
        </w:rPr>
        <w:t>8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765C9D">
        <w:rPr>
          <w:sz w:val="24"/>
          <w:szCs w:val="24"/>
        </w:rPr>
        <w:t xml:space="preserve"> i 10</w:t>
      </w:r>
      <w:r w:rsidR="00983BC0">
        <w:rPr>
          <w:sz w:val="24"/>
          <w:szCs w:val="24"/>
        </w:rPr>
        <w:t>4/17</w:t>
      </w:r>
      <w:r w:rsidR="004A4F10">
        <w:rPr>
          <w:sz w:val="24"/>
          <w:szCs w:val="24"/>
        </w:rPr>
        <w:t>, dalje SZ).</w:t>
      </w:r>
    </w:p>
    <w:p w:rsidRDefault="004D45C7" w:rsidP="00FF042C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F042C" w:rsidP="00FF042C" w:rsidR="00FF042C">
      <w:pPr>
        <w:widowControl/>
        <w:jc w:val="both"/>
        <w:rPr>
          <w:sz w:val="24"/>
          <w:szCs w:val="24"/>
        </w:rPr>
      </w:pPr>
    </w:p>
    <w:p w:rsidRDefault="004A4F10" w:rsidP="009C55C7" w:rsidR="00A90382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lastRenderedPageBreak/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9C55C7" w:rsidP="009C55C7" w:rsidR="009C55C7" w:rsidRPr="00151FCB">
      <w:pPr>
        <w:widowControl/>
        <w:ind w:firstLine="708"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B82F7B">
        <w:rPr>
          <w:sz w:val="24"/>
          <w:szCs w:val="24"/>
        </w:rPr>
        <w:t>21</w:t>
      </w:r>
      <w:r w:rsidR="00D91B79">
        <w:rPr>
          <w:sz w:val="24"/>
          <w:szCs w:val="24"/>
        </w:rPr>
        <w:t>. svibnja</w:t>
      </w:r>
      <w:r w:rsidR="004A4F10">
        <w:rPr>
          <w:sz w:val="24"/>
          <w:szCs w:val="24"/>
        </w:rPr>
        <w:t xml:space="preserve"> 201</w:t>
      </w:r>
      <w:r w:rsidR="00D64445">
        <w:rPr>
          <w:sz w:val="24"/>
          <w:szCs w:val="24"/>
        </w:rPr>
        <w:t>8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9C55C7" w:rsidR="009C55C7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E9363B">
        <w:rPr>
          <w:sz w:val="24"/>
          <w:szCs w:val="24"/>
        </w:rPr>
        <w:t>v.r.</w:t>
      </w:r>
    </w:p>
    <w:p w:rsidRDefault="009C55C7" w:rsidP="009C55C7" w:rsidR="009C55C7">
      <w:pPr>
        <w:widowControl/>
        <w:ind w:left="5040"/>
        <w:jc w:val="right"/>
        <w:rPr>
          <w:sz w:val="24"/>
          <w:szCs w:val="24"/>
        </w:rPr>
      </w:pPr>
    </w:p>
    <w:p w:rsidRDefault="004D45C7" w:rsidP="009C55C7" w:rsidR="00FA1F02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  <w:r w:rsidR="009C55C7" w:rsidRPr="009C55C7">
        <w:rPr>
          <w:sz w:val="24"/>
          <w:szCs w:val="24"/>
        </w:rPr>
        <w:t xml:space="preserve"> </w:t>
      </w:r>
    </w:p>
    <w:p w:rsidRDefault="009C55C7" w:rsidP="009C55C7" w:rsidR="009C5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</w:t>
      </w:r>
      <w:r>
        <w:rPr>
          <w:sz w:val="24"/>
          <w:szCs w:val="24"/>
        </w:rPr>
        <w:t>ž</w:t>
      </w:r>
      <w:r w:rsidRPr="00151FCB">
        <w:rPr>
          <w:sz w:val="24"/>
          <w:szCs w:val="24"/>
        </w:rPr>
        <w:t xml:space="preserve">albu ima svaki vjerovnik </w:t>
      </w:r>
      <w:r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9C55C7" w:rsidP="009C55C7" w:rsidR="009C55C7">
      <w:pPr>
        <w:widowControl/>
        <w:jc w:val="both"/>
        <w:rPr>
          <w:sz w:val="24"/>
          <w:szCs w:val="24"/>
        </w:rPr>
      </w:pPr>
    </w:p>
    <w:p w:rsidRDefault="00E9363B" w:rsidP="00E9363B" w:rsidR="00E9363B">
      <w:pPr>
        <w:ind w:firstLine="708" w:left="4956"/>
        <w:jc w:val="both"/>
      </w:pPr>
      <w:r>
        <w:t>Za točnost otpravka, ovlašteni službenik:</w:t>
      </w:r>
    </w:p>
    <w:p w:rsidRDefault="00E9363B" w:rsidP="00422EE0" w:rsidR="00E9363B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C37248" w:rsidP="009C55C7" w:rsidR="00C37248">
      <w:pPr>
        <w:widowControl/>
        <w:rPr>
          <w:sz w:val="24"/>
          <w:szCs w:val="24"/>
        </w:rPr>
      </w:pPr>
    </w:p>
    <w:p w:rsidRDefault="009C55C7" w:rsidP="00D64445" w:rsidR="009C55C7" w:rsidRPr="00D64445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9C55C7" w:rsidRPr="00D6444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340" w:rsidR="00771340">
      <w:r>
        <w:separator/>
      </w:r>
    </w:p>
  </w:endnote>
  <w:endnote w:id="0" w:type="continuationSeparator">
    <w:p w:rsidRDefault="00771340" w:rsidR="00771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340" w:rsidR="00771340">
      <w:r>
        <w:separator/>
      </w:r>
    </w:p>
  </w:footnote>
  <w:footnote w:id="0" w:type="continuationSeparator">
    <w:p w:rsidRDefault="00771340" w:rsidR="00771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36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="00983BC0">
      <w:rPr>
        <w:b/>
        <w:sz w:val="24"/>
        <w:szCs w:val="24"/>
      </w:rPr>
      <w:tab/>
    </w:r>
    <w:r w:rsidR="00983BC0">
      <w:rPr>
        <w:b/>
        <w:sz w:val="24"/>
        <w:szCs w:val="24"/>
      </w:rPr>
      <w:tab/>
    </w:r>
    <w:r w:rsidR="00983BC0">
      <w:rPr>
        <w:b/>
        <w:sz w:val="24"/>
        <w:szCs w:val="24"/>
      </w:rPr>
      <w:tab/>
    </w:r>
    <w:r w:rsidR="00983BC0">
      <w:rPr>
        <w:b/>
        <w:sz w:val="24"/>
        <w:szCs w:val="24"/>
      </w:rPr>
      <w:tab/>
    </w:r>
    <w:r w:rsidR="00983BC0">
      <w:rPr>
        <w:b/>
        <w:sz w:val="24"/>
        <w:szCs w:val="24"/>
      </w:rPr>
      <w:tab/>
    </w:r>
    <w:r w:rsidR="00983BC0">
      <w:rPr>
        <w:b/>
        <w:sz w:val="24"/>
        <w:szCs w:val="24"/>
      </w:rPr>
      <w:tab/>
    </w:r>
    <w:r w:rsidRPr="009A6E93">
      <w:rPr>
        <w:sz w:val="24"/>
        <w:szCs w:val="24"/>
      </w:rPr>
      <w:t>40.St-</w:t>
    </w:r>
    <w:r w:rsidR="00FA1F02">
      <w:rPr>
        <w:sz w:val="24"/>
        <w:szCs w:val="24"/>
      </w:rPr>
      <w:t>4076</w:t>
    </w:r>
    <w:r w:rsidR="00FF042C">
      <w:rPr>
        <w:sz w:val="24"/>
        <w:szCs w:val="24"/>
      </w:rPr>
      <w:t>/1</w:t>
    </w:r>
    <w:r w:rsidR="00FA1F02">
      <w:rPr>
        <w:sz w:val="24"/>
        <w:szCs w:val="24"/>
      </w:rPr>
      <w:t>6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69B1BAC"/>
    <w:multiLevelType w:val="hybridMultilevel"/>
    <w:tmpl w:val="916C72FC"/>
    <w:lvl w:tplc="E73A51E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5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36"/>
  </w:num>
  <w:num w:numId="3">
    <w:abstractNumId w:val="6"/>
  </w:num>
  <w:num w:numId="4">
    <w:abstractNumId w:val="37"/>
  </w:num>
  <w:num w:numId="5">
    <w:abstractNumId w:val="33"/>
  </w:num>
  <w:num w:numId="6">
    <w:abstractNumId w:val="16"/>
  </w:num>
  <w:num w:numId="7">
    <w:abstractNumId w:val="38"/>
  </w:num>
  <w:num w:numId="8">
    <w:abstractNumId w:val="27"/>
  </w:num>
  <w:num w:numId="9">
    <w:abstractNumId w:val="3"/>
  </w:num>
  <w:num w:numId="10">
    <w:abstractNumId w:val="23"/>
  </w:num>
  <w:num w:numId="11">
    <w:abstractNumId w:val="29"/>
  </w:num>
  <w:num w:numId="12">
    <w:abstractNumId w:val="24"/>
  </w:num>
  <w:num w:numId="13">
    <w:abstractNumId w:val="11"/>
  </w:num>
  <w:num w:numId="14">
    <w:abstractNumId w:val="9"/>
  </w:num>
  <w:num w:numId="15">
    <w:abstractNumId w:val="21"/>
  </w:num>
  <w:num w:numId="16">
    <w:abstractNumId w:val="4"/>
  </w:num>
  <w:num w:numId="17">
    <w:abstractNumId w:val="26"/>
  </w:num>
  <w:num w:numId="18">
    <w:abstractNumId w:val="17"/>
  </w:num>
  <w:num w:numId="19">
    <w:abstractNumId w:val="18"/>
  </w:num>
  <w:num w:numId="20">
    <w:abstractNumId w:val="0"/>
  </w:num>
  <w:num w:numId="21">
    <w:abstractNumId w:val="30"/>
  </w:num>
  <w:num w:numId="22">
    <w:abstractNumId w:val="35"/>
  </w:num>
  <w:num w:numId="23">
    <w:abstractNumId w:val="32"/>
  </w:num>
  <w:num w:numId="24">
    <w:abstractNumId w:val="25"/>
  </w:num>
  <w:num w:numId="25">
    <w:abstractNumId w:val="13"/>
  </w:num>
  <w:num w:numId="26">
    <w:abstractNumId w:val="20"/>
  </w:num>
  <w:num w:numId="27">
    <w:abstractNumId w:val="14"/>
  </w:num>
  <w:num w:numId="28">
    <w:abstractNumId w:val="22"/>
  </w:num>
  <w:num w:numId="29">
    <w:abstractNumId w:val="15"/>
  </w:num>
  <w:num w:numId="30">
    <w:abstractNumId w:val="10"/>
  </w:num>
  <w:num w:numId="31">
    <w:abstractNumId w:val="2"/>
  </w:num>
  <w:num w:numId="32">
    <w:abstractNumId w:val="7"/>
  </w:num>
  <w:num w:numId="33">
    <w:abstractNumId w:val="8"/>
  </w:num>
  <w:num w:numId="34">
    <w:abstractNumId w:val="28"/>
  </w:num>
  <w:num w:numId="35">
    <w:abstractNumId w:val="12"/>
  </w:num>
  <w:num w:numId="36">
    <w:abstractNumId w:val="34"/>
  </w:num>
  <w:num w:numId="37">
    <w:abstractNumId w:val="5"/>
  </w:num>
  <w:num w:numId="38">
    <w:abstractNumId w:val="31"/>
  </w:num>
  <w:num w:numId="3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7035"/>
    <w:rsid w:val="00051E71"/>
    <w:rsid w:val="000600F5"/>
    <w:rsid w:val="0008173C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E74CE"/>
    <w:rsid w:val="000F5B5D"/>
    <w:rsid w:val="0013023D"/>
    <w:rsid w:val="00135145"/>
    <w:rsid w:val="00151FCB"/>
    <w:rsid w:val="00156780"/>
    <w:rsid w:val="001667D3"/>
    <w:rsid w:val="00166D79"/>
    <w:rsid w:val="00193977"/>
    <w:rsid w:val="00193FFB"/>
    <w:rsid w:val="001A3B02"/>
    <w:rsid w:val="001A681D"/>
    <w:rsid w:val="001B02FE"/>
    <w:rsid w:val="001C602A"/>
    <w:rsid w:val="001C78CB"/>
    <w:rsid w:val="001F122F"/>
    <w:rsid w:val="00226F9D"/>
    <w:rsid w:val="00237253"/>
    <w:rsid w:val="00261EC5"/>
    <w:rsid w:val="002866BB"/>
    <w:rsid w:val="00291C25"/>
    <w:rsid w:val="002A16DB"/>
    <w:rsid w:val="002B007F"/>
    <w:rsid w:val="002B1DC9"/>
    <w:rsid w:val="002B2DAC"/>
    <w:rsid w:val="002C2247"/>
    <w:rsid w:val="002C6C6C"/>
    <w:rsid w:val="00303608"/>
    <w:rsid w:val="00320E94"/>
    <w:rsid w:val="003229CB"/>
    <w:rsid w:val="00323BB8"/>
    <w:rsid w:val="00334D50"/>
    <w:rsid w:val="00350E6B"/>
    <w:rsid w:val="00355F9C"/>
    <w:rsid w:val="00366E33"/>
    <w:rsid w:val="003972A6"/>
    <w:rsid w:val="003C53D0"/>
    <w:rsid w:val="003D395F"/>
    <w:rsid w:val="003D4D4F"/>
    <w:rsid w:val="003E0D24"/>
    <w:rsid w:val="003E4725"/>
    <w:rsid w:val="003F6752"/>
    <w:rsid w:val="003F6C06"/>
    <w:rsid w:val="00400081"/>
    <w:rsid w:val="004149ED"/>
    <w:rsid w:val="00415927"/>
    <w:rsid w:val="00417323"/>
    <w:rsid w:val="00417EC8"/>
    <w:rsid w:val="004253A8"/>
    <w:rsid w:val="0044747B"/>
    <w:rsid w:val="004810B5"/>
    <w:rsid w:val="004924C3"/>
    <w:rsid w:val="004A0895"/>
    <w:rsid w:val="004A4F10"/>
    <w:rsid w:val="004B653E"/>
    <w:rsid w:val="004D14DB"/>
    <w:rsid w:val="004D31C5"/>
    <w:rsid w:val="004D45C7"/>
    <w:rsid w:val="004E1EC1"/>
    <w:rsid w:val="004E6E12"/>
    <w:rsid w:val="004F0CED"/>
    <w:rsid w:val="004F3685"/>
    <w:rsid w:val="005056AA"/>
    <w:rsid w:val="00513C24"/>
    <w:rsid w:val="00530EE2"/>
    <w:rsid w:val="00557F42"/>
    <w:rsid w:val="00572027"/>
    <w:rsid w:val="00572458"/>
    <w:rsid w:val="0059682F"/>
    <w:rsid w:val="005A5FEA"/>
    <w:rsid w:val="005A7D53"/>
    <w:rsid w:val="005C1D78"/>
    <w:rsid w:val="00605DCA"/>
    <w:rsid w:val="0063127F"/>
    <w:rsid w:val="006342B4"/>
    <w:rsid w:val="00642554"/>
    <w:rsid w:val="00682519"/>
    <w:rsid w:val="00691FD1"/>
    <w:rsid w:val="00692398"/>
    <w:rsid w:val="006B3F36"/>
    <w:rsid w:val="006C3D33"/>
    <w:rsid w:val="006D3E9D"/>
    <w:rsid w:val="006D51EF"/>
    <w:rsid w:val="006E746E"/>
    <w:rsid w:val="00702F8D"/>
    <w:rsid w:val="007649F9"/>
    <w:rsid w:val="00765C9D"/>
    <w:rsid w:val="00771340"/>
    <w:rsid w:val="00776383"/>
    <w:rsid w:val="007950D7"/>
    <w:rsid w:val="007A2E5A"/>
    <w:rsid w:val="007B51BD"/>
    <w:rsid w:val="007B6567"/>
    <w:rsid w:val="007C5ED3"/>
    <w:rsid w:val="007C63D1"/>
    <w:rsid w:val="007E109F"/>
    <w:rsid w:val="0081273E"/>
    <w:rsid w:val="00834A38"/>
    <w:rsid w:val="00840FBD"/>
    <w:rsid w:val="00854CF2"/>
    <w:rsid w:val="00872A4A"/>
    <w:rsid w:val="008833A0"/>
    <w:rsid w:val="00894357"/>
    <w:rsid w:val="008D4141"/>
    <w:rsid w:val="008D797A"/>
    <w:rsid w:val="008E3F99"/>
    <w:rsid w:val="008F2FD7"/>
    <w:rsid w:val="00905C89"/>
    <w:rsid w:val="00913C24"/>
    <w:rsid w:val="009515AE"/>
    <w:rsid w:val="009576B4"/>
    <w:rsid w:val="0096525A"/>
    <w:rsid w:val="00983BC0"/>
    <w:rsid w:val="009863F2"/>
    <w:rsid w:val="009A17E2"/>
    <w:rsid w:val="009A3787"/>
    <w:rsid w:val="009A7682"/>
    <w:rsid w:val="009C0C74"/>
    <w:rsid w:val="009C55C7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90382"/>
    <w:rsid w:val="00AB025F"/>
    <w:rsid w:val="00AB6A55"/>
    <w:rsid w:val="00AC62AA"/>
    <w:rsid w:val="00AC76E7"/>
    <w:rsid w:val="00AD45D6"/>
    <w:rsid w:val="00AD60C1"/>
    <w:rsid w:val="00AF64B0"/>
    <w:rsid w:val="00B01B1D"/>
    <w:rsid w:val="00B14BC1"/>
    <w:rsid w:val="00B352E6"/>
    <w:rsid w:val="00B35E27"/>
    <w:rsid w:val="00B365FC"/>
    <w:rsid w:val="00B40D90"/>
    <w:rsid w:val="00B54A8B"/>
    <w:rsid w:val="00B577D4"/>
    <w:rsid w:val="00B82F7B"/>
    <w:rsid w:val="00B90DA7"/>
    <w:rsid w:val="00B91C7C"/>
    <w:rsid w:val="00B93AE3"/>
    <w:rsid w:val="00BB2EB8"/>
    <w:rsid w:val="00BC03E6"/>
    <w:rsid w:val="00BE197B"/>
    <w:rsid w:val="00BF109A"/>
    <w:rsid w:val="00C37248"/>
    <w:rsid w:val="00C37BB6"/>
    <w:rsid w:val="00C37E1A"/>
    <w:rsid w:val="00C51274"/>
    <w:rsid w:val="00C646E7"/>
    <w:rsid w:val="00C716BA"/>
    <w:rsid w:val="00C96142"/>
    <w:rsid w:val="00CB419D"/>
    <w:rsid w:val="00CD02A1"/>
    <w:rsid w:val="00CD3D2F"/>
    <w:rsid w:val="00CE06C1"/>
    <w:rsid w:val="00CE43C3"/>
    <w:rsid w:val="00CE525C"/>
    <w:rsid w:val="00D20336"/>
    <w:rsid w:val="00D50B9E"/>
    <w:rsid w:val="00D64445"/>
    <w:rsid w:val="00D66EB8"/>
    <w:rsid w:val="00D91B79"/>
    <w:rsid w:val="00DA4583"/>
    <w:rsid w:val="00DB1509"/>
    <w:rsid w:val="00DC4A08"/>
    <w:rsid w:val="00DD7330"/>
    <w:rsid w:val="00DE26CD"/>
    <w:rsid w:val="00DF2CF6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9363B"/>
    <w:rsid w:val="00EA4B16"/>
    <w:rsid w:val="00EA6ABC"/>
    <w:rsid w:val="00EB04A4"/>
    <w:rsid w:val="00EB688C"/>
    <w:rsid w:val="00EC5F71"/>
    <w:rsid w:val="00EE1F13"/>
    <w:rsid w:val="00F0211B"/>
    <w:rsid w:val="00F0731C"/>
    <w:rsid w:val="00F1312F"/>
    <w:rsid w:val="00F22EC7"/>
    <w:rsid w:val="00F31501"/>
    <w:rsid w:val="00F32BD0"/>
    <w:rsid w:val="00F400E6"/>
    <w:rsid w:val="00F42084"/>
    <w:rsid w:val="00F45889"/>
    <w:rsid w:val="00F63270"/>
    <w:rsid w:val="00F66238"/>
    <w:rsid w:val="00F77728"/>
    <w:rsid w:val="00F86F4A"/>
    <w:rsid w:val="00F90DFD"/>
    <w:rsid w:val="00F962EF"/>
    <w:rsid w:val="00FA1F02"/>
    <w:rsid w:val="00FE02E4"/>
    <w:rsid w:val="00FE1CAF"/>
    <w:rsid w:val="00FE7FC3"/>
    <w:rsid w:val="00FF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4F0CED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4F0CED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4F0CED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936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63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63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63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63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4F0CED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4F0CED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4F0CED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936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63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63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63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63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4076</izvorni_sadrzaj>
    <derivirana_varijabla naziv="DomainObject.Predmet.Broj_1">4076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St-4076/2016</izvorni_sadrzaj>
    <derivirana_varijabla naziv="DomainObject.Predmet.OznakaBroj_1">St-4076/2016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ADAMO d.o.o.</izvorni_sadrzaj>
    <derivirana_varijabla naziv="DomainObject.Predmet.ProtustrankaFormated_1">  ADAMO d.o.o.</derivirana_varijabla>
  </DomainObject.Predmet.ProtustrankaFormated>
  <DomainObject.Predmet.ProtustrankaFormatedOIB>
    <izvorni_sadrzaj>  ADAMO d.o.o., OIB 94231541900</izvorni_sadrzaj>
    <derivirana_varijabla naziv="DomainObject.Predmet.ProtustrankaFormatedOIB_1">  ADAMO d.o.o., OIB 94231541900</derivirana_varijabla>
  </DomainObject.Predmet.ProtustrankaFormatedOIB>
  <DomainObject.Predmet.ProtustrankaFormatedWithAdress>
    <izvorni_sadrzaj> ADAMO d.o.o., Našička 3, 10000 Zagreb</izvorni_sadrzaj>
    <derivirana_varijabla naziv="DomainObject.Predmet.ProtustrankaFormatedWithAdress_1"> ADAMO d.o.o., Našička 3, 10000 Zagreb</derivirana_varijabla>
  </DomainObject.Predmet.ProtustrankaFormatedWithAdress>
  <DomainObject.Predmet.ProtustrankaFormatedWithAdressOIB>
    <izvorni_sadrzaj> ADAMO d.o.o., OIB 94231541900, Našička 3, 10000 Zagreb</izvorni_sadrzaj>
    <derivirana_varijabla naziv="DomainObject.Predmet.ProtustrankaFormatedWithAdressOIB_1"> ADAMO d.o.o., OIB 94231541900, Našička 3, 10000 Zagreb</derivirana_varijabla>
  </DomainObject.Predmet.ProtustrankaFormatedWithAdressOIB>
  <DomainObject.Predmet.ProtustrankaWithAdress>
    <izvorni_sadrzaj>ADAMO d.o.o. Našička 3, 10000 Zagreb</izvorni_sadrzaj>
    <derivirana_varijabla naziv="DomainObject.Predmet.ProtustrankaWithAdress_1">ADAMO d.o.o. Našička 3, 10000 Zagreb</derivirana_varijabla>
  </DomainObject.Predmet.ProtustrankaWithAdress>
  <DomainObject.Predmet.ProtustrankaWithAdressOIB>
    <izvorni_sadrzaj>ADAMO d.o.o., OIB 94231541900, Našička 3, 10000 Zagreb</izvorni_sadrzaj>
    <derivirana_varijabla naziv="DomainObject.Predmet.ProtustrankaWithAdressOIB_1">ADAMO d.o.o., OIB 94231541900, Našička 3, 10000 Zagreb</derivirana_varijabla>
  </DomainObject.Predmet.ProtustrankaWithAdressOIB>
  <DomainObject.Predmet.ProtustrankaNazivFormated>
    <izvorni_sadrzaj>ADAMO d.o.o.</izvorni_sadrzaj>
    <derivirana_varijabla naziv="DomainObject.Predmet.ProtustrankaNazivFormated_1">ADAMO d.o.o.</derivirana_varijabla>
  </DomainObject.Predmet.ProtustrankaNazivFormated>
  <DomainObject.Predmet.ProtustrankaNazivFormatedOIB>
    <izvorni_sadrzaj>ADAMO d.o.o., OIB 94231541900</izvorni_sadrzaj>
    <derivirana_varijabla naziv="DomainObject.Predmet.ProtustrankaNazivFormatedOIB_1">ADAMO d.o.o., OIB 94231541900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ADAMO d.o.o.</item>
    </izvorni_sadrzaj>
    <derivirana_varijabla naziv="DomainObject.Predmet.ProtuStrankaListFormated_1">
      <item>ADAMO d.o.o.</item>
    </derivirana_varijabla>
  </DomainObject.Predmet.ProtuStrankaListFormated>
  <DomainObject.Predmet.ProtuStrankaListFormatedOIB>
    <izvorni_sadrzaj>
      <item>ADAMO d.o.o., OIB 94231541900</item>
    </izvorni_sadrzaj>
    <derivirana_varijabla naziv="DomainObject.Predmet.ProtuStrankaListFormatedOIB_1">
      <item>ADAMO d.o.o., OIB 94231541900</item>
    </derivirana_varijabla>
  </DomainObject.Predmet.ProtuStrankaListFormatedOIB>
  <DomainObject.Predmet.ProtuStrankaListFormatedWithAdress>
    <izvorni_sadrzaj>
      <item>ADAMO d.o.o., Našička 3, 10000 Zagreb</item>
    </izvorni_sadrzaj>
    <derivirana_varijabla naziv="DomainObject.Predmet.ProtuStrankaListFormatedWithAdress_1">
      <item>ADAMO d.o.o., Našička 3, 10000 Zagreb</item>
    </derivirana_varijabla>
  </DomainObject.Predmet.ProtuStrankaListFormatedWithAdress>
  <DomainObject.Predmet.ProtuStrankaListFormatedWithAdressOIB>
    <izvorni_sadrzaj>
      <item>ADAMO d.o.o., OIB 94231541900, Našička 3, 10000 Zagreb</item>
    </izvorni_sadrzaj>
    <derivirana_varijabla naziv="DomainObject.Predmet.ProtuStrankaListFormatedWithAdressOIB_1">
      <item>ADAMO d.o.o., OIB 94231541900, Našička 3, 10000 Zagreb</item>
    </derivirana_varijabla>
  </DomainObject.Predmet.ProtuStrankaListFormatedWithAdressOIB>
  <DomainObject.Predmet.ProtuStrankaListNazivFormated>
    <izvorni_sadrzaj>
      <item>ADAMO d.o.o.</item>
    </izvorni_sadrzaj>
    <derivirana_varijabla naziv="DomainObject.Predmet.ProtuStrankaListNazivFormated_1">
      <item>ADAMO d.o.o.</item>
    </derivirana_varijabla>
  </DomainObject.Predmet.ProtuStrankaListNazivFormated>
  <DomainObject.Predmet.ProtuStrankaListNazivFormatedOIB>
    <izvorni_sadrzaj>
      <item>ADAMO d.o.o., OIB 94231541900</item>
    </izvorni_sadrzaj>
    <derivirana_varijabla naziv="DomainObject.Predmet.ProtuStrankaListNazivFormatedOIB_1">
      <item>ADAMO d.o.o., OIB 94231541900</item>
    </derivirana_varijabla>
  </DomainObject.Predmet.ProtuStrankaListNazivFormatedOIB>
  <DomainObject.Predmet.OstaliListFormated>
    <izvorni_sadrzaj>
      <item>Zlatko Ostroški</item>
      <item>Mario Delić</item>
    </izvorni_sadrzaj>
    <derivirana_varijabla naziv="DomainObject.Predmet.OstaliListFormated_1">
      <item>Zlatko Ostroški</item>
      <item>Mario Delić</item>
    </derivirana_varijabla>
  </DomainObject.Predmet.OstaliListFormated>
  <DomainObject.Predmet.OstaliListFormatedOIB>
    <izvorni_sadrzaj>
      <item>Zlatko Ostroški</item>
      <item>Mario Delić, OIB 89669860211</item>
    </izvorni_sadrzaj>
    <derivirana_varijabla naziv="DomainObject.Predmet.OstaliListFormatedOIB_1">
      <item>Zlatko Ostroški</item>
      <item>Mario Delić, OIB 89669860211</item>
    </derivirana_varijabla>
  </DomainObject.Predmet.OstaliListFormatedOIB>
  <DomainObject.Predmet.OstaliListFormatedWithAdress>
    <izvorni_sadrzaj>
      <item>Zlatko Ostroški, Đorđićeva 23/II, 10000 Zagreb</item>
      <item>Mario Delić, Radnička 18, 31511 Đurđenovac</item>
    </izvorni_sadrzaj>
    <derivirana_varijabla naziv="DomainObject.Predmet.OstaliListFormatedWithAdress_1">
      <item>Zlatko Ostroški, Đorđićeva 23/II, 10000 Zagreb</item>
      <item>Mario Delić, Radnička 18, 31511 Đurđenovac</item>
    </derivirana_varijabla>
  </DomainObject.Predmet.OstaliListFormatedWithAdress>
  <DomainObject.Predmet.OstaliListFormatedWithAdressOIB>
    <izvorni_sadrzaj>
      <item>Zlatko Ostroški, Đorđićeva 23/II, 10000 Zagreb</item>
      <item>Mario Delić, OIB 89669860211, Radnička 18, 31511 Đurđenovac</item>
    </izvorni_sadrzaj>
    <derivirana_varijabla naziv="DomainObject.Predmet.OstaliListFormatedWithAdressOIB_1">
      <item>Zlatko Ostroški, Đorđićeva 23/II, 10000 Zagreb</item>
      <item>Mario Delić, OIB 89669860211, Radnička 18, 31511 Đurđenovac</item>
    </derivirana_varijabla>
  </DomainObject.Predmet.OstaliListFormatedWithAdressOIB>
  <DomainObject.Predmet.OstaliListNazivFormated>
    <izvorni_sadrzaj>
      <item>Zlatko Ostroški</item>
      <item>Mario Delić</item>
    </izvorni_sadrzaj>
    <derivirana_varijabla naziv="DomainObject.Predmet.OstaliListNazivFormated_1">
      <item>Zlatko Ostroški</item>
      <item>Mario Delić</item>
    </derivirana_varijabla>
  </DomainObject.Predmet.OstaliListNazivFormated>
  <DomainObject.Predmet.OstaliListNazivFormatedOIB>
    <izvorni_sadrzaj>
      <item>Zlatko Ostroški</item>
      <item>Mario Delić, OIB 89669860211</item>
    </izvorni_sadrzaj>
    <derivirana_varijabla naziv="DomainObject.Predmet.OstaliListNazivFormatedOIB_1">
      <item>Zlatko Ostroški</item>
      <item>Mario Delić, OIB 89669860211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ADAMO d.o.o.</izvorni_sadrzaj>
    <derivirana_varijabla naziv="DomainObject.Predmet.ProtustrankaIDrugi_1">ADAMO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ADAMO d.o.o., OIB 94231541900, Našička 3, 10000 Zagreb</izvorni_sadrzaj>
    <derivirana_varijabla naziv="DomainObject.Predmet.ProtustrankaIDrugiAdressOIB_1">ADAMO d.o.o., OIB 94231541900,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ADAMO d.o.o.</item>
      <item>FINA Regionalni centar Zagreb</item>
      <item>Zlatko Ostroški</item>
      <item>Mario Delić</item>
    </izvorni_sadrzaj>
    <derivirana_varijabla naziv="DomainObject.Predmet.SudioniciListNaziv_1">
      <item>ADAMO d.o.o.</item>
      <item>FINA Regionalni centar Zagreb</item>
      <item>Zlatko Ostroški</item>
      <item>Mario Delić</item>
    </derivirana_varijabla>
  </DomainObject.Predmet.SudioniciListNaziv>
  <DomainObject.Predmet.SudioniciListAdressOIB>
    <izvorni_sadrzaj>
      <item>ADAMO d.o.o., OIB 94231541900, Našička 3,10000 Zagreb</item>
      <item>FINA Regionalni centar Zagreb, OIB 85821130368, Trg svibanjskih žrtava 1995. 1,10000 Zagreb</item>
      <item>Zlatko Ostroški, Đorđićeva 23/II,10000 Zagreb</item>
      <item>Mario Delić, OIB 89669860211, Radnička 18,31511 Đurđenovac</item>
    </izvorni_sadrzaj>
    <derivirana_varijabla naziv="DomainObject.Predmet.SudioniciListAdressOIB_1">
      <item>ADAMO d.o.o., OIB 94231541900, Našička 3,10000 Zagreb</item>
      <item>FINA Regionalni centar Zagreb, OIB 85821130368, Trg svibanjskih žrtava 1995. 1,10000 Zagreb</item>
      <item>Zlatko Ostroški, Đorđićeva 23/II,10000 Zagreb</item>
      <item>Mario Delić, OIB 89669860211, Radnička 18,31511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94231541900</item>
      <item>, OIB 85821130368</item>
      <item>, OIB null</item>
      <item>, OIB 89669860211</item>
    </izvorni_sadrzaj>
    <derivirana_varijabla naziv="DomainObject.Predmet.SudioniciListNazivOIB_1">
      <item>, OIB 94231541900</item>
      <item>, OIB 85821130368</item>
      <item>, OIB null</item>
      <item>, OIB 89669860211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91CA1E-288E-4A0E-B50D-E37844379C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284</properties:Words>
  <properties:Characters>1506</properties:Characters>
  <properties:Lines>75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2018-05-21T08:42:00Z</dcterms:created>
  <dc:creator>ilukac</dc:creator>
  <cp:lastModifiedBy>Valentina Delač</cp:lastModifiedBy>
  <cp:lastPrinted>2018-05-21T08:44:00Z</cp:lastPrinted>
  <dcterms:modified xmlns:xsi="http://www.w3.org/2001/XMLSchema-instance" xsi:type="dcterms:W3CDTF">2018-05-21T08:44:00Z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(ADAMO rj utvrđene 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