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1e45" w14:paraId="6941e45" w:rsidRDefault="00C764B8" w:rsidP="00C764B8" w:rsidR="009B28B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4361" w:rsidP="00C764B8" w:rsidR="00E74361">
      <w:pPr>
        <w:jc w:val="both"/>
      </w:pPr>
    </w:p>
    <w:p w:rsidRDefault="00C764B8" w:rsidP="00C764B8" w:rsidR="00C764B8" w:rsidRPr="008B4D80">
      <w:pPr>
        <w:jc w:val="both"/>
      </w:pPr>
      <w:r w:rsidRPr="008B4D80">
        <w:t>REPUBLIKA HRVATSKA</w:t>
      </w:r>
    </w:p>
    <w:p w:rsidRDefault="00C764B8" w:rsidP="00C764B8" w:rsidR="00C764B8" w:rsidRPr="008B4D80">
      <w:pPr>
        <w:jc w:val="both"/>
      </w:pPr>
      <w:r w:rsidRPr="008B4D80">
        <w:t>TRGOVAČKI SUD U SPLITU</w:t>
      </w:r>
    </w:p>
    <w:p w:rsidRDefault="00C764B8" w:rsidP="00E74361" w:rsidR="00C764B8">
      <w:pPr>
        <w:jc w:val="both"/>
      </w:pPr>
      <w:r w:rsidRPr="008B4D80">
        <w:t>Sukoišanska 6, Split</w:t>
      </w:r>
    </w:p>
    <w:p w:rsidRDefault="00E74361" w:rsidP="00E74361" w:rsidR="00E74361" w:rsidRPr="006947F3">
      <w:pPr>
        <w:jc w:val="both"/>
      </w:pPr>
    </w:p>
    <w:p w:rsidRDefault="00E74361" w:rsidP="00C764B8" w:rsidR="00E74361">
      <w:pPr>
        <w:jc w:val="center"/>
        <w:rPr>
          <w:spacing w:val="100"/>
        </w:rPr>
      </w:pPr>
    </w:p>
    <w:p w:rsidRDefault="00CC5294" w:rsidP="00C764B8" w:rsidR="00C764B8" w:rsidRPr="00CC5294">
      <w:pPr>
        <w:jc w:val="center"/>
        <w:rPr>
          <w:spacing w:val="100"/>
        </w:rPr>
      </w:pPr>
      <w:r w:rsidRPr="00CC5294">
        <w:rPr>
          <w:spacing w:val="100"/>
        </w:rPr>
        <w:t xml:space="preserve">U IME REPUBLIKE HRVATSKE </w:t>
      </w:r>
    </w:p>
    <w:p w:rsidRDefault="00CC5294" w:rsidP="00C764B8" w:rsidR="00CC5294" w:rsidRPr="00CC5294">
      <w:pPr>
        <w:jc w:val="center"/>
        <w:rPr>
          <w:spacing w:val="100"/>
        </w:rPr>
      </w:pPr>
    </w:p>
    <w:p w:rsidRDefault="00CC5294" w:rsidP="00C764B8" w:rsidR="00CC5294">
      <w:pPr>
        <w:jc w:val="center"/>
        <w:rPr>
          <w:spacing w:val="100"/>
        </w:rPr>
      </w:pPr>
      <w:r w:rsidRPr="00CC5294">
        <w:rPr>
          <w:spacing w:val="100"/>
        </w:rPr>
        <w:t xml:space="preserve">RJEŠENJE 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C764B8" w:rsidP="00E74361" w:rsidR="00C764B8" w:rsidRPr="00E74361">
      <w:pPr>
        <w:ind w:firstLine="708"/>
        <w:jc w:val="both"/>
      </w:pPr>
      <w:r w:rsidRPr="00DE2B55">
        <w:t xml:space="preserve">Trgovački sud u Splitu, po </w:t>
      </w:r>
      <w:r>
        <w:t>sucu</w:t>
      </w:r>
      <w:r w:rsidRPr="00DE2B55">
        <w:t xml:space="preserve"> </w:t>
      </w:r>
      <w:r>
        <w:t>Katarini Mikulić</w:t>
      </w:r>
      <w:r w:rsidRPr="00DE2B55">
        <w:t>,</w:t>
      </w:r>
      <w:r w:rsidRPr="00772D95">
        <w:t xml:space="preserve"> </w:t>
      </w:r>
      <w:r w:rsidRPr="00D77E52">
        <w:t xml:space="preserve">povodom prijedloga predlagatelja </w:t>
      </w:r>
      <w:r>
        <w:t>Financijske agencije, Regionalni centar Split, Podružnica Split, Mažuranićevo šetalište 24b</w:t>
      </w:r>
      <w:r w:rsidRPr="00FA3128">
        <w:t xml:space="preserve">, za </w:t>
      </w:r>
      <w:r>
        <w:t>otvaranje stečajnog postupka nad dužnikom</w:t>
      </w:r>
      <w:r w:rsidRPr="004B303C">
        <w:t xml:space="preserve"> </w:t>
      </w:r>
      <w:r w:rsidR="00E74361">
        <w:t>Udruga za sport i rekreaciju – Atletski klub SPORTSKE IGRE MLADIH, Kaštelanova 19, Split, OIB: 85580059146</w:t>
      </w:r>
      <w:r>
        <w:t xml:space="preserve">, </w:t>
      </w:r>
      <w:r w:rsidR="00E74361">
        <w:t>20. srpnja</w:t>
      </w:r>
      <w:r>
        <w:t xml:space="preserve"> 2016. godine </w:t>
      </w:r>
    </w:p>
    <w:p w:rsidRDefault="00E74361" w:rsidP="00D01344" w:rsidR="00E74361">
      <w:pPr>
        <w:jc w:val="center"/>
        <w:rPr>
          <w:spacing w:val="100"/>
        </w:rPr>
      </w:pPr>
    </w:p>
    <w:p w:rsidRDefault="00D01344" w:rsidP="00D01344" w:rsidR="00C764B8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E74361" w:rsidP="00D01344" w:rsidR="00E74361" w:rsidRPr="00D01344">
      <w:pPr>
        <w:jc w:val="center"/>
        <w:rPr>
          <w:spacing w:val="100"/>
        </w:rPr>
      </w:pPr>
    </w:p>
    <w:p w:rsidRDefault="008234FA" w:rsidP="008234FA" w:rsidR="008234FA">
      <w:pPr>
        <w:jc w:val="both"/>
      </w:pPr>
    </w:p>
    <w:p w:rsidRDefault="00141CA4" w:rsidP="00E74361" w:rsidR="008234FA">
      <w:pPr>
        <w:ind w:firstLine="708"/>
        <w:jc w:val="both"/>
      </w:pPr>
      <w:r>
        <w:t>Odbacuje</w:t>
      </w:r>
      <w:r w:rsidR="00FE1636">
        <w:t xml:space="preserve"> </w:t>
      </w:r>
      <w:r w:rsidR="00F102CF">
        <w:t xml:space="preserve">se prijedlog za otvaranje stečajnog postupka nad dužnikom </w:t>
      </w:r>
      <w:r w:rsidR="00E74361">
        <w:t xml:space="preserve">Udruga za sport i rekreaciju – Atletski klub SPORTSKE IGRE MLADIH, Kaštelanova 19, Split, OIB: 85580059146.  </w:t>
      </w:r>
    </w:p>
    <w:p w:rsidRDefault="009B28B9" w:rsidP="008234FA" w:rsidR="009B28B9">
      <w:pPr>
        <w:jc w:val="center"/>
      </w:pPr>
    </w:p>
    <w:p w:rsidRDefault="00E74361" w:rsidP="008234FA" w:rsidR="00E74361">
      <w:pPr>
        <w:jc w:val="center"/>
      </w:pPr>
    </w:p>
    <w:p w:rsidRDefault="008234FA" w:rsidP="008234FA" w:rsidR="008234FA">
      <w:pPr>
        <w:jc w:val="center"/>
      </w:pPr>
      <w:r w:rsidRPr="00D01344">
        <w:t>Obrazloženje</w:t>
      </w:r>
    </w:p>
    <w:p w:rsidRDefault="00E74361" w:rsidP="008234FA" w:rsidR="00E74361" w:rsidRPr="00D01344">
      <w:pPr>
        <w:jc w:val="center"/>
      </w:pPr>
    </w:p>
    <w:p w:rsidRDefault="008234FA" w:rsidP="008234FA" w:rsidR="008234FA">
      <w:pPr>
        <w:jc w:val="both"/>
      </w:pPr>
    </w:p>
    <w:p w:rsidRDefault="00D01344" w:rsidP="00E74361" w:rsidR="00E74361">
      <w:pPr>
        <w:ind w:firstLine="708"/>
        <w:jc w:val="both"/>
      </w:pPr>
      <w:r>
        <w:t xml:space="preserve">Financijska agencija, Regionalni centar Split podnijela je ovom sudu </w:t>
      </w:r>
      <w:r w:rsidR="00E74361">
        <w:t>24. studenog 2015</w:t>
      </w:r>
      <w:r>
        <w:t xml:space="preserve">. godine zahtjev za otvaranje stečajnog postupka nad </w:t>
      </w:r>
      <w:r w:rsidR="00E74361">
        <w:t xml:space="preserve">Udruga za sport i rekreaciju – Atletski klub SPORTSKE IGRE MLADIH, Kaštelanova 19, Split, OIB: 85580059146.  </w:t>
      </w:r>
    </w:p>
    <w:p w:rsidRDefault="00D01344" w:rsidP="00E74361" w:rsidR="00D01344">
      <w:pPr>
        <w:jc w:val="both"/>
      </w:pPr>
    </w:p>
    <w:p w:rsidRDefault="00D01344" w:rsidP="00D01344" w:rsidR="00D01344">
      <w:pPr>
        <w:ind w:firstLine="708"/>
        <w:jc w:val="both"/>
      </w:pPr>
      <w:r>
        <w:t xml:space="preserve">U podnesenom zahtjevu navedeno je da dužnik na dan </w:t>
      </w:r>
      <w:r w:rsidR="00E74361">
        <w:t>20. studenog</w:t>
      </w:r>
      <w:r>
        <w:t xml:space="preserve"> 2015. godine, u Očevidniku redoslijeda osnova za plaćanje, ima evidentirane neizvršene osnove za plaćanje u neprekinutom razdoblju od </w:t>
      </w:r>
      <w:r w:rsidR="00E74361">
        <w:t>120</w:t>
      </w:r>
      <w:r>
        <w:t xml:space="preserve"> dana, u ukupnom iznosu od </w:t>
      </w:r>
      <w:r w:rsidR="00E74361">
        <w:t>1.073.434,12</w:t>
      </w:r>
      <w:r>
        <w:t xml:space="preserve"> kuna, kao i da prema podacima koji su dostavljeni od Hrvatskog zavoda za mirovinsko osiguranje dužnik ima </w:t>
      </w:r>
      <w:r w:rsidR="00E74361">
        <w:t>4 zaposlenih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060EF9" w:rsidP="00FC6EB3" w:rsidR="00060EF9">
      <w:pPr>
        <w:ind w:firstLine="708"/>
        <w:jc w:val="both"/>
      </w:pPr>
      <w:r>
        <w:t xml:space="preserve">Dana </w:t>
      </w:r>
      <w:r w:rsidR="00E74361">
        <w:t>19. srpnja</w:t>
      </w:r>
      <w:r>
        <w:t xml:space="preserve"> 2016. godine </w:t>
      </w:r>
      <w:r w:rsidR="00E74361">
        <w:t>dužnik</w:t>
      </w:r>
      <w:r>
        <w:t xml:space="preserve"> je u spis dostavio potvrdu iz koje proizlazi da je na dan izdavanj</w:t>
      </w:r>
      <w:r w:rsidR="000A2E0D">
        <w:t>a</w:t>
      </w:r>
      <w:r>
        <w:t xml:space="preserve"> Potvrde </w:t>
      </w:r>
      <w:r w:rsidR="00E74361">
        <w:t>19. srpnja</w:t>
      </w:r>
      <w:r>
        <w:t xml:space="preserve"> 2016. godine na računima i novčanim sredstvima ovršenika (u ovom postupku dužnika) evidentirano 0 dana neprekidne blokade, kao i to da nepodmirene obveze iznose 0,00 kuna (list </w:t>
      </w:r>
      <w:r w:rsidR="00E74361">
        <w:t>10</w:t>
      </w:r>
      <w:r>
        <w:t xml:space="preserve"> spisa).  </w:t>
      </w:r>
    </w:p>
    <w:p w:rsidRDefault="00060EF9" w:rsidP="00FC6EB3" w:rsidR="00060EF9">
      <w:pPr>
        <w:ind w:firstLine="708"/>
        <w:jc w:val="both"/>
      </w:pPr>
    </w:p>
    <w:p w:rsidRDefault="00D01344" w:rsidP="00FC6EB3" w:rsidR="00DC33BD">
      <w:pPr>
        <w:ind w:firstLine="708"/>
        <w:jc w:val="both"/>
      </w:pPr>
      <w:r>
        <w:t xml:space="preserve"> </w:t>
      </w:r>
      <w:r w:rsidR="00DC33BD">
        <w:t xml:space="preserve">Dužnik je do odluke o prijedlogu za otvaranjem stečajnog postupka postao sposoban za plaćanje, pa u smislu čl. 5. Stečajnog zakona ("Narodne novine" broj 71/15, dalje SZ) nema uvjeta za provođenje postupka. </w:t>
      </w:r>
    </w:p>
    <w:p w:rsidRDefault="00DC33BD" w:rsidP="00FC6EB3" w:rsidR="00DC33BD">
      <w:pPr>
        <w:ind w:firstLine="708"/>
        <w:jc w:val="both"/>
      </w:pPr>
    </w:p>
    <w:p w:rsidRDefault="00DC33BD" w:rsidP="00FC6EB3" w:rsidR="00DC33BD">
      <w:pPr>
        <w:ind w:firstLine="708"/>
        <w:jc w:val="both"/>
      </w:pPr>
      <w:r>
        <w:t xml:space="preserve">Slijedom navedenog, a temeljem </w:t>
      </w:r>
      <w:r w:rsidR="009B28B9">
        <w:t xml:space="preserve">odredbe čl. 115. st. 1. SZ-a, odlučeno je kao u izreci ovog rješenja. </w:t>
      </w:r>
    </w:p>
    <w:p w:rsidRDefault="00DC33BD" w:rsidP="00FC6EB3" w:rsidR="00DC33BD">
      <w:pPr>
        <w:ind w:firstLine="708"/>
        <w:jc w:val="both"/>
      </w:pPr>
    </w:p>
    <w:p w:rsidRDefault="00D01344" w:rsidP="009B28B9" w:rsidR="005213FD">
      <w:pPr>
        <w:ind w:firstLine="708"/>
        <w:jc w:val="both"/>
      </w:pPr>
      <w:r>
        <w:t xml:space="preserve"> </w:t>
      </w:r>
    </w:p>
    <w:p w:rsidRDefault="006F2BCC" w:rsidP="00250B27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8234FA" w:rsidRPr="006F2BCC">
        <w:t xml:space="preserve">, </w:t>
      </w:r>
      <w:r w:rsidR="00E74361">
        <w:t>20. srpnja</w:t>
      </w:r>
      <w:r w:rsidR="00D01344">
        <w:t xml:space="preserve"> 2016. godine </w:t>
      </w:r>
    </w:p>
    <w:p w:rsidRDefault="00D01344" w:rsidP="00250B27" w:rsidR="00D01344">
      <w:pPr>
        <w:jc w:val="center"/>
      </w:pPr>
    </w:p>
    <w:p w:rsidRDefault="00D01344" w:rsidP="00D01344" w:rsidR="00D01344">
      <w:pPr>
        <w:jc w:val="right"/>
      </w:pPr>
      <w:r>
        <w:t>SUDAC</w:t>
      </w:r>
    </w:p>
    <w:p w:rsidRDefault="00D01344" w:rsidP="00D01344" w:rsidR="00D01344">
      <w:pPr>
        <w:jc w:val="right"/>
      </w:pPr>
    </w:p>
    <w:p w:rsidRDefault="00D01344" w:rsidP="00D01344" w:rsidR="00D01344">
      <w:pPr>
        <w:jc w:val="right"/>
      </w:pPr>
    </w:p>
    <w:p w:rsidRDefault="00D01344" w:rsidP="00D01344" w:rsidR="004430FE" w:rsidRPr="00D01344">
      <w:pPr>
        <w:jc w:val="right"/>
        <w:rPr>
          <w:szCs w:val="20"/>
        </w:rPr>
      </w:pPr>
      <w:r>
        <w:t xml:space="preserve">Katarina Mikulić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POUKA O PRAVNOM LIJEKU: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DNA: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predlagatelju - FINA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- dužniku 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mrežna stranica e-Oglasna ploča sudova</w:t>
      </w:r>
    </w:p>
    <w:p w:rsidRDefault="00D01344" w:rsidP="00D01344" w:rsidR="00D01344" w:rsidRPr="00D01344">
      <w:pPr>
        <w:pStyle w:val="Tijeloteksta"/>
        <w:spacing w:before="60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u spis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2AA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4B8" w:rsidP="00C764B8" w:rsidR="00C764B8">
    <w:pPr>
      <w:pStyle w:val="Zaglavlje"/>
      <w:jc w:val="right"/>
    </w:pPr>
    <w:r>
      <w:t>4.St-</w:t>
    </w:r>
    <w:r w:rsidR="00E74361">
      <w:t>2351/2015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  <w:r>
      <w:t>4.St-</w:t>
    </w:r>
    <w:r w:rsidR="00E74361">
      <w:t>2351/2015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77E5"/>
    <w:rsid w:val="0009087E"/>
    <w:rsid w:val="000A2E0D"/>
    <w:rsid w:val="000B12AA"/>
    <w:rsid w:val="000C4A28"/>
    <w:rsid w:val="00134617"/>
    <w:rsid w:val="00141CA4"/>
    <w:rsid w:val="001664C9"/>
    <w:rsid w:val="001C1D31"/>
    <w:rsid w:val="00250B27"/>
    <w:rsid w:val="0028063D"/>
    <w:rsid w:val="003257D9"/>
    <w:rsid w:val="004430FE"/>
    <w:rsid w:val="004A7E15"/>
    <w:rsid w:val="004E0990"/>
    <w:rsid w:val="005213FD"/>
    <w:rsid w:val="0054023E"/>
    <w:rsid w:val="00561D9F"/>
    <w:rsid w:val="005F2535"/>
    <w:rsid w:val="006F2BCC"/>
    <w:rsid w:val="008234FA"/>
    <w:rsid w:val="009B28B9"/>
    <w:rsid w:val="009E5FE6"/>
    <w:rsid w:val="00AB0036"/>
    <w:rsid w:val="00C764B8"/>
    <w:rsid w:val="00CC5294"/>
    <w:rsid w:val="00D01344"/>
    <w:rsid w:val="00D36A8B"/>
    <w:rsid w:val="00DC33BD"/>
    <w:rsid w:val="00DD66CC"/>
    <w:rsid w:val="00DE4E97"/>
    <w:rsid w:val="00E06B8F"/>
    <w:rsid w:val="00E42767"/>
    <w:rsid w:val="00E74361"/>
    <w:rsid w:val="00EB27BE"/>
    <w:rsid w:val="00F102CF"/>
    <w:rsid w:val="00F12605"/>
    <w:rsid w:val="00F12BFB"/>
    <w:rsid w:val="00F4063D"/>
    <w:rsid w:val="00F421AB"/>
    <w:rsid w:val="00FC4FF2"/>
    <w:rsid w:val="00FC6EB3"/>
    <w:rsid w:val="00FC798F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0A2E0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B1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0A2E0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B1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St-2351/2015</izvorni_sadrzaj>
    <derivirana_varijabla naziv="DomainObject.Predmet.OznakaBroj_1">St-2351/2015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 - 4 zaposlena</izvorni_sadrzaj>
    <derivirana_varijabla naziv="DomainObject.Predmet.PrimjedbaSuca_1">Čl. 110. st. 1. SZ - 4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sport i rekreaciju - Atletski klub SPORTSKE IGRE MLADIH</izvorni_sadrzaj>
    <derivirana_varijabla naziv="DomainObject.Predmet.ProtustrankaFormated_1">  Udruga za sport i rekreaciju - Atletski klub SPORTSKE IGRE MLADIH</derivirana_varijabla>
  </DomainObject.Predmet.ProtustrankaFormated>
  <DomainObject.Predmet.ProtustrankaFormatedOIB>
    <izvorni_sadrzaj>  Udruga za sport i rekreaciju - Atletski klub SPORTSKE IGRE MLADIH, OIB 85580059146</izvorni_sadrzaj>
    <derivirana_varijabla naziv="DomainObject.Predmet.ProtustrankaFormatedOIB_1">  Udruga za sport i rekreaciju - Atletski klub SPORTSKE IGRE MLADIH, OIB 85580059146</derivirana_varijabla>
  </DomainObject.Predmet.ProtustrankaFormatedOIB>
  <DomainObject.Predmet.ProtustrankaFormatedWithAdress>
    <izvorni_sadrzaj> Udruga za sport i rekreaciju - Atletski klub SPORTSKE IGRE MLADIH, Kaštelanova 19, 21000 Split</izvorni_sadrzaj>
    <derivirana_varijabla naziv="DomainObject.Predmet.ProtustrankaFormatedWithAdress_1"> Udruga za sport i rekreaciju - Atletski klub SPORTSKE IGRE MLADIH, Kaštelanova 19, 21000 Split</derivirana_varijabla>
  </DomainObject.Predmet.ProtustrankaFormatedWithAdress>
  <DomainObject.Predmet.ProtustrankaFormatedWithAdressOIB>
    <izvorni_sadrzaj> Udruga za sport i rekreaciju - Atletski klub SPORTSKE IGRE MLADIH, OIB 85580059146, Kaštelanova 19, 21000 Split</izvorni_sadrzaj>
    <derivirana_varijabla naziv="DomainObject.Predmet.ProtustrankaFormatedWithAdressOIB_1"> Udruga za sport i rekreaciju - Atletski klub SPORTSKE IGRE MLADIH, OIB 85580059146, Kaštelanova 19, 21000 Split</derivirana_varijabla>
  </DomainObject.Predmet.ProtustrankaFormatedWithAdressOIB>
  <DomainObject.Predmet.ProtustrankaWithAdress>
    <izvorni_sadrzaj>Udruga za sport i rekreaciju - Atletski klub SPORTSKE IGRE MLADIH Kaštelanova 19, 21000 Split</izvorni_sadrzaj>
    <derivirana_varijabla naziv="DomainObject.Predmet.ProtustrankaWithAdress_1">Udruga za sport i rekreaciju - Atletski klub SPORTSKE IGRE MLADIH Kaštelanova 19, 21000 Split</derivirana_varijabla>
  </DomainObject.Predmet.ProtustrankaWithAdress>
  <DomainObject.Predmet.ProtustrankaWithAdressOIB>
    <izvorni_sadrzaj>Udruga za sport i rekreaciju - Atletski klub SPORTSKE IGRE MLADIH, OIB 85580059146, Kaštelanova 19, 21000 Split</izvorni_sadrzaj>
    <derivirana_varijabla naziv="DomainObject.Predmet.ProtustrankaWithAdressOIB_1">Udruga za sport i rekreaciju - Atletski klub SPORTSKE IGRE MLADIH, OIB 85580059146, Kaštelanova 19, 21000 Split</derivirana_varijabla>
  </DomainObject.Predmet.ProtustrankaWithAdressOIB>
  <DomainObject.Predmet.ProtustrankaNazivFormated>
    <izvorni_sadrzaj>Udruga za sport i rekreaciju - Atletski klub SPORTSKE IGRE MLADIH</izvorni_sadrzaj>
    <derivirana_varijabla naziv="DomainObject.Predmet.ProtustrankaNazivFormated_1">Udruga za sport i rekreaciju - Atletski klub SPORTSKE IGRE MLADIH</derivirana_varijabla>
  </DomainObject.Predmet.ProtustrankaNazivFormated>
  <DomainObject.Predmet.ProtustrankaNazivFormatedOIB>
    <izvorni_sadrzaj>Udruga za sport i rekreaciju - Atletski klub SPORTSKE IGRE MLADIH, OIB 85580059146</izvorni_sadrzaj>
    <derivirana_varijabla naziv="DomainObject.Predmet.ProtustrankaNazivFormatedOIB_1">Udruga za sport i rekreaciju - Atletski klub SPORTSKE IGRE MLADIH, OIB 85580059146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1073434.12</izvorni_sadrzaj>
    <derivirana_varijabla naziv="DomainObject.Predmet.TrenutnaVrijednost_1">1073434.12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sport i rekreaciju - Atletski klub SPORTSKE IGRE MLADIH</item>
    </izvorni_sadrzaj>
    <derivirana_varijabla naziv="DomainObject.Predmet.ProtuStrankaListFormated_1">
      <item>Udruga za sport i rekreaciju - Atletski klub SPORTSKE IGRE MLADIH</item>
    </derivirana_varijabla>
  </DomainObject.Predmet.ProtuStrankaListFormated>
  <DomainObject.Predmet.ProtuStrankaListFormatedOIB>
    <izvorni_sadrzaj>
      <item>Udruga za sport i rekreaciju - Atletski klub SPORTSKE IGRE MLADIH, OIB 85580059146</item>
    </izvorni_sadrzaj>
    <derivirana_varijabla naziv="DomainObject.Predmet.ProtuStrankaListFormatedOIB_1">
      <item>Udruga za sport i rekreaciju - Atletski klub SPORTSKE IGRE MLADIH, OIB 85580059146</item>
    </derivirana_varijabla>
  </DomainObject.Predmet.ProtuStrankaListFormatedOIB>
  <DomainObject.Predmet.ProtuStrankaListFormatedWithAdress>
    <izvorni_sadrzaj>
      <item>Udruga za sport i rekreaciju - Atletski klub SPORTSKE IGRE MLADIH, Kaštelanova 19, 21000 Split</item>
    </izvorni_sadrzaj>
    <derivirana_varijabla naziv="DomainObject.Predmet.ProtuStrankaListFormatedWithAdress_1">
      <item>Udruga za sport i rekreaciju - Atletski klub SPORTSKE IGRE MLADIH, Kaštelanova 19, 21000 Split</item>
    </derivirana_varijabla>
  </DomainObject.Predmet.ProtuStrankaListFormatedWithAdress>
  <DomainObject.Predmet.ProtuStrankaListFormatedWithAdressOIB>
    <izvorni_sadrzaj>
      <item>Udruga za sport i rekreaciju - Atletski klub SPORTSKE IGRE MLADIH, OIB 85580059146, Kaštelanova 19, 21000 Split</item>
    </izvorni_sadrzaj>
    <derivirana_varijabla naziv="DomainObject.Predmet.ProtuStrankaListFormatedWithAdressOIB_1">
      <item>Udruga za sport i rekreaciju - Atletski klub SPORTSKE IGRE MLADIH, OIB 85580059146, Kaštelanova 19, 21000 Split</item>
    </derivirana_varijabla>
  </DomainObject.Predmet.ProtuStrankaListFormatedWithAdressOIB>
  <DomainObject.Predmet.ProtuStrankaListNazivFormated>
    <izvorni_sadrzaj>
      <item>Udruga za sport i rekreaciju - Atletski klub SPORTSKE IGRE MLADIH</item>
    </izvorni_sadrzaj>
    <derivirana_varijabla naziv="DomainObject.Predmet.ProtuStrankaListNazivFormated_1">
      <item>Udruga za sport i rekreaciju - Atletski klub SPORTSKE IGRE MLADIH</item>
    </derivirana_varijabla>
  </DomainObject.Predmet.ProtuStrankaListNazivFormated>
  <DomainObject.Predmet.ProtuStrankaListNazivFormatedOIB>
    <izvorni_sadrzaj>
      <item>Udruga za sport i rekreaciju - Atletski klub SPORTSKE IGRE MLADIH, OIB 85580059146</item>
    </izvorni_sadrzaj>
    <derivirana_varijabla naziv="DomainObject.Predmet.ProtuStrankaListNazivFormatedOIB_1">
      <item>Udruga za sport i rekreaciju - Atletski klub SPORTSKE IGRE MLADIH, OIB 85580059146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sport i rekreaciju - Atletski klub SPORTSKE IGRE MLADIH</izvorni_sadrzaj>
    <derivirana_varijabla naziv="DomainObject.Predmet.ProtustrankaIDrugi_1">Udruga za sport i rekreaciju - Atletski klub SPORTSKE IGRE MLADIH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sport i rekreaciju - Atletski klub SPORTSKE IGRE MLADIH, OIB 85580059146, Kaštelanova 19, 21000 Split</izvorni_sadrzaj>
    <derivirana_varijabla naziv="DomainObject.Predmet.ProtustrankaIDrugiAdressOIB_1">Udruga za sport i rekreaciju - Atletski klub SPORTSKE IGRE MLADIH, OIB 85580059146, Kaštelanova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sport i rekreaciju - Atletski klub SPORTSKE IGRE MLADIH</item>
      <item>FINANCIJSKA AGENCIJA, RC SPLIT</item>
    </izvorni_sadrzaj>
    <derivirana_varijabla naziv="DomainObject.Predmet.SudioniciListNaziv_1">
      <item>Udruga za sport i rekreaciju - Atletski klub SPORTSKE IGRE MLADIH</item>
      <item>FINANCIJSKA AGENCIJA, RC SPLIT</item>
    </derivirana_varijabla>
  </DomainObject.Predmet.SudioniciListNaziv>
  <DomainObject.Predmet.SudioniciListAdressOIB>
    <izvorni_sadrzaj>
      <item>Udruga za sport i rekreaciju - Atletski klub SPORTSKE IGRE MLADIH, OIB 85580059146, Kaštelanova 19,21000 Split</item>
      <item>FINANCIJSKA AGENCIJA, RC SPLIT, OIB 85821130368, Mažuranićevo šetalište 24 b,21000 Split</item>
    </izvorni_sadrzaj>
    <derivirana_varijabla naziv="DomainObject.Predmet.SudioniciListAdressOIB_1">
      <item>Udruga za sport i rekreaciju - Atletski klub SPORTSKE IGRE MLADIH, OIB 85580059146, Kaštelanova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85580059146</item>
      <item>, OIB 85821130368</item>
    </izvorni_sadrzaj>
    <derivirana_varijabla naziv="DomainObject.Predmet.SudioniciListNazivOIB_1">
      <item>, OIB 85580059146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2043</properties:Characters>
  <properties:Lines>72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2016-06-02T06:07:00Z</dcterms:created>
  <dc:creator>wsadmin</dc:creator>
  <cp:lastModifiedBy>Katarina Mikulić</cp:lastModifiedBy>
  <cp:lastPrinted>2016-07-20T10:43:00Z</cp:lastPrinted>
  <dcterms:modified xmlns:xsi="http://www.w3.org/2001/XMLSchema-instance" xsi:type="dcterms:W3CDTF">2016-07-20T10:45:00Z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