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a57c" w14:paraId="8fca57c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</w:t>
      </w:r>
      <w:r w:rsidR="00D13E65">
        <w:t>ovni broj:</w:t>
      </w:r>
      <w:r w:rsidRPr="003D00DF">
        <w:t xml:space="preserve"> 1 St-</w:t>
      </w:r>
      <w:r w:rsidR="00D13E65">
        <w:t>464</w:t>
      </w:r>
      <w:r w:rsidR="00BC0FAC" w:rsidRPr="003D00DF">
        <w:t>/</w:t>
      </w:r>
      <w:r w:rsidR="006E7EC4" w:rsidRPr="003D00DF">
        <w:t>1</w:t>
      </w:r>
      <w:r w:rsidR="00257FA5">
        <w:t>7</w:t>
      </w:r>
      <w:r w:rsidR="009B1DD1" w:rsidRPr="003D00DF">
        <w:t>-</w:t>
      </w:r>
      <w:r w:rsidR="009C3C0A">
        <w:t>51</w:t>
      </w:r>
    </w:p>
    <w:p w:rsidRDefault="00B9254F" w:rsidP="00B9254F" w:rsidR="00B9254F" w:rsidRPr="003D00DF"/>
    <w:p w:rsidRDefault="00B9254F" w:rsidP="00B9254F" w:rsidR="00B9254F" w:rsidRPr="003D00DF"/>
    <w:p w:rsidRDefault="00D13E65" w:rsidP="00D13E65" w:rsidR="00D13E65" w:rsidRPr="00D13E65">
      <w:pPr>
        <w:keepNext/>
        <w:tabs>
          <w:tab w:pos="2835" w:val="left"/>
        </w:tabs>
        <w:ind w:right="6237" w:left="567"/>
        <w:jc w:val="center"/>
        <w:outlineLvl w:val="5"/>
        <w:rPr>
          <w:bCs/>
          <w:lang w:eastAsia="en-US"/>
        </w:rPr>
      </w:pPr>
      <w:r w:rsidRPr="00D13E65">
        <w:rPr>
          <w:bCs/>
          <w:lang w:eastAsia="en-US"/>
        </w:rPr>
        <w:t>Republika  Hrvatska</w:t>
      </w:r>
    </w:p>
    <w:p w:rsidRDefault="00D13E65" w:rsidP="00D13E65" w:rsidR="00D13E65" w:rsidRPr="00D13E65">
      <w:pPr>
        <w:tabs>
          <w:tab w:pos="2835" w:val="left"/>
        </w:tabs>
        <w:ind w:right="6237" w:left="567"/>
        <w:jc w:val="center"/>
        <w:rPr>
          <w:bCs/>
          <w:lang w:eastAsia="en-US"/>
        </w:rPr>
      </w:pPr>
      <w:r w:rsidRPr="00D13E65">
        <w:rPr>
          <w:bCs/>
          <w:lang w:eastAsia="en-US"/>
        </w:rPr>
        <w:t>Trgovački sud u Zadru</w:t>
      </w:r>
    </w:p>
    <w:p w:rsidRDefault="00D13E65" w:rsidP="00D13E65" w:rsidR="00D13E65" w:rsidRPr="00D13E65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D13E65">
        <w:rPr>
          <w:bCs/>
          <w:lang w:eastAsia="en-US"/>
        </w:rPr>
        <w:t>Dr. Franje Tuđmana 35</w:t>
      </w:r>
    </w:p>
    <w:p w:rsidRDefault="00D13E65" w:rsidP="00D13E65" w:rsidR="00D13E65" w:rsidRPr="00D13E65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D13E65">
        <w:rPr>
          <w:lang w:eastAsia="en-US"/>
        </w:rPr>
        <w:t>23000 Zadar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sud u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D13E65">
        <w:t>DIM-MES d.o.o. sa sjedištem u Drnišu, Poljana 7, OIB: 71968165400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D13E65">
        <w:t>18</w:t>
      </w:r>
      <w:r w:rsidR="001D362C">
        <w:t>.</w:t>
      </w:r>
      <w:r w:rsidR="00257FA5">
        <w:t xml:space="preserve"> </w:t>
      </w:r>
      <w:r w:rsidR="00D13E65">
        <w:t>travnja 2018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D13E65" w:rsidR="00B9254F" w:rsidRPr="003D00DF">
      <w:pPr>
        <w:ind w:firstLine="709"/>
      </w:pPr>
    </w:p>
    <w:p w:rsidRDefault="009C3C0A" w:rsidP="00D13E65" w:rsidR="00D13E65">
      <w:pPr>
        <w:numPr>
          <w:ilvl w:val="0"/>
          <w:numId w:val="3"/>
        </w:numPr>
        <w:ind w:firstLine="720" w:left="0"/>
        <w:jc w:val="both"/>
      </w:pPr>
      <w:r>
        <w:t>Odbacuju</w:t>
      </w:r>
      <w:r w:rsidR="00B9254F" w:rsidRPr="003D00DF">
        <w:t xml:space="preserve"> se prij</w:t>
      </w:r>
      <w:r w:rsidR="0047189D">
        <w:t>av</w:t>
      </w:r>
      <w:r>
        <w:t>e tražbina</w:t>
      </w:r>
      <w:r w:rsidR="00D13E65">
        <w:t>:</w:t>
      </w:r>
    </w:p>
    <w:p w:rsidRDefault="009C3C0A" w:rsidP="009C3C0A" w:rsidR="009C3C0A">
      <w:pPr>
        <w:ind w:left="720"/>
        <w:jc w:val="both"/>
      </w:pPr>
    </w:p>
    <w:p w:rsidRDefault="00D13E65" w:rsidP="00D13E65" w:rsidR="00D13E65">
      <w:pPr>
        <w:pStyle w:val="Odlomakpopisa"/>
        <w:numPr>
          <w:ilvl w:val="0"/>
          <w:numId w:val="5"/>
        </w:numPr>
        <w:jc w:val="both"/>
      </w:pPr>
      <w:r w:rsidRPr="00D13E65">
        <w:t xml:space="preserve">CAPRICORNO, </w:t>
      </w:r>
      <w:r>
        <w:t xml:space="preserve">d.o.o. za trgovinu, </w:t>
      </w:r>
      <w:r w:rsidRPr="00D13E65">
        <w:t>Hercegovačka 57A, 21000 Split</w:t>
      </w:r>
      <w:r w:rsidR="00AF0E0B">
        <w:t>,</w:t>
      </w:r>
      <w:r>
        <w:t xml:space="preserve"> OIB: </w:t>
      </w:r>
      <w:r w:rsidRPr="00D13E65">
        <w:t>09517317411</w:t>
      </w:r>
      <w:r>
        <w:t>,</w:t>
      </w:r>
      <w:r w:rsidR="00423C93">
        <w:t xml:space="preserve"> podnijeta FINA-i 29. siječnja 2018.</w:t>
      </w:r>
      <w:r w:rsidR="005953C6">
        <w:t>,</w:t>
      </w:r>
    </w:p>
    <w:p w:rsidRDefault="00D13E65" w:rsidP="00D13E65" w:rsidR="00D13E65">
      <w:pPr>
        <w:pStyle w:val="Odlomakpopisa"/>
        <w:numPr>
          <w:ilvl w:val="0"/>
          <w:numId w:val="5"/>
        </w:numPr>
        <w:jc w:val="both"/>
      </w:pPr>
      <w:r w:rsidRPr="00D13E65">
        <w:t xml:space="preserve">MEIER VERPAKUNGEN </w:t>
      </w:r>
      <w:proofErr w:type="spellStart"/>
      <w:r w:rsidRPr="00D13E65">
        <w:t>Gmbh</w:t>
      </w:r>
      <w:proofErr w:type="spellEnd"/>
      <w:r>
        <w:t xml:space="preserve">, </w:t>
      </w:r>
      <w:proofErr w:type="spellStart"/>
      <w:r w:rsidRPr="00D13E65">
        <w:t>Diepoldsauer</w:t>
      </w:r>
      <w:proofErr w:type="spellEnd"/>
      <w:r w:rsidRPr="00D13E65">
        <w:t xml:space="preserve"> </w:t>
      </w:r>
      <w:proofErr w:type="spellStart"/>
      <w:r w:rsidRPr="00D13E65">
        <w:t>Strasse</w:t>
      </w:r>
      <w:proofErr w:type="spellEnd"/>
      <w:r w:rsidRPr="00D13E65">
        <w:t xml:space="preserve"> 37, 6845 </w:t>
      </w:r>
      <w:proofErr w:type="spellStart"/>
      <w:r w:rsidRPr="00D13E65">
        <w:t>Hohenems</w:t>
      </w:r>
      <w:proofErr w:type="spellEnd"/>
      <w:r>
        <w:t>,</w:t>
      </w:r>
      <w:r w:rsidR="00423C93">
        <w:t xml:space="preserve"> podnijeta FINA-i 23. siječnja 2018.</w:t>
      </w:r>
      <w:r w:rsidR="005953C6">
        <w:t>, zastupanom po zastupniku po zakonu, a ovaj po punomoćniku Davoru Jeliću, odvjetniku u Zagrebu,</w:t>
      </w:r>
    </w:p>
    <w:p w:rsidRDefault="00D13E65" w:rsidP="00D13E65" w:rsidR="00D13E65">
      <w:pPr>
        <w:pStyle w:val="Odlomakpopisa"/>
        <w:numPr>
          <w:ilvl w:val="0"/>
          <w:numId w:val="5"/>
        </w:numPr>
        <w:jc w:val="both"/>
      </w:pPr>
      <w:r w:rsidRPr="00D13E65">
        <w:t>STUDIO SAŠ DRUŽBA</w:t>
      </w:r>
      <w:r>
        <w:t xml:space="preserve"> ZA TRGOVINO IN STORITVE d.o.o., </w:t>
      </w:r>
      <w:proofErr w:type="spellStart"/>
      <w:r w:rsidRPr="00D13E65">
        <w:t>Miklavška</w:t>
      </w:r>
      <w:proofErr w:type="spellEnd"/>
      <w:r w:rsidRPr="00D13E65">
        <w:t xml:space="preserve"> 59 a, 2311 </w:t>
      </w:r>
      <w:proofErr w:type="spellStart"/>
      <w:r w:rsidRPr="00D13E65">
        <w:t>Hoče</w:t>
      </w:r>
      <w:proofErr w:type="spellEnd"/>
      <w:r w:rsidR="00423C93">
        <w:t>, podnijeta FINA-i 5. veljače 2018.</w:t>
      </w:r>
      <w:r w:rsidR="005953C6">
        <w:t>,</w:t>
      </w:r>
    </w:p>
    <w:p w:rsidRDefault="00D13E65" w:rsidP="00D13E65" w:rsidR="00D13E65">
      <w:pPr>
        <w:pStyle w:val="Odlomakpopisa"/>
        <w:numPr>
          <w:ilvl w:val="0"/>
          <w:numId w:val="5"/>
        </w:numPr>
        <w:jc w:val="both"/>
      </w:pPr>
      <w:r w:rsidRPr="00D13E65">
        <w:t xml:space="preserve">CENTAR ZA VOZILA HRVATSKE, </w:t>
      </w:r>
      <w:r>
        <w:t xml:space="preserve">d.d., </w:t>
      </w:r>
      <w:proofErr w:type="spellStart"/>
      <w:r w:rsidRPr="00D13E65">
        <w:t>Capraška</w:t>
      </w:r>
      <w:proofErr w:type="spellEnd"/>
      <w:r w:rsidRPr="00D13E65">
        <w:t xml:space="preserve"> 6, 10000 Zagreb</w:t>
      </w:r>
      <w:r>
        <w:t>, OIB:</w:t>
      </w:r>
      <w:r w:rsidRPr="00D13E65">
        <w:t xml:space="preserve"> 73294314024</w:t>
      </w:r>
      <w:r w:rsidR="00423C93">
        <w:t>, po</w:t>
      </w:r>
      <w:r w:rsidR="005953C6">
        <w:t>dnijeta FINA-i 9. veljače 2018,</w:t>
      </w:r>
    </w:p>
    <w:p w:rsidRDefault="00D13E65" w:rsidP="00D13E65" w:rsidR="00D13E65">
      <w:pPr>
        <w:pStyle w:val="Odlomakpopisa"/>
        <w:numPr>
          <w:ilvl w:val="0"/>
          <w:numId w:val="5"/>
        </w:numPr>
        <w:jc w:val="both"/>
      </w:pPr>
      <w:r>
        <w:t>MINISTARSTVO FINANCIJA,</w:t>
      </w:r>
      <w:r w:rsidRPr="00D13E65">
        <w:t xml:space="preserve"> Katančićeva 5, 10000 Z</w:t>
      </w:r>
      <w:r w:rsidR="00423C93">
        <w:t>agreb</w:t>
      </w:r>
      <w:r>
        <w:t xml:space="preserve">, OIB: </w:t>
      </w:r>
      <w:r w:rsidRPr="00D13E65">
        <w:t>18683136487</w:t>
      </w:r>
      <w:r>
        <w:t>,</w:t>
      </w:r>
      <w:r w:rsidR="00C25C17">
        <w:t xml:space="preserve"> u iznosu od 21.030.789,46 kuna, podnijetu FINA-I 23. ožujka 2018.,</w:t>
      </w:r>
      <w:r w:rsidR="005953C6">
        <w:t xml:space="preserve"> zastupanom po Županijskom državnom odvjetništvu u Šibeniku,</w:t>
      </w:r>
      <w:r w:rsidR="00C25C17">
        <w:t xml:space="preserve"> </w:t>
      </w:r>
    </w:p>
    <w:p w:rsidRDefault="00D13E65" w:rsidP="00D13E65" w:rsidR="00D13E65">
      <w:pPr>
        <w:pStyle w:val="Odlomakpopisa"/>
        <w:numPr>
          <w:ilvl w:val="0"/>
          <w:numId w:val="5"/>
        </w:numPr>
        <w:jc w:val="both"/>
      </w:pPr>
      <w:r w:rsidRPr="00D13E65">
        <w:t>MEDITERAN,</w:t>
      </w:r>
      <w:r w:rsidR="00423C93">
        <w:t xml:space="preserve"> </w:t>
      </w:r>
      <w:r w:rsidRPr="00D13E65">
        <w:t>obrt za proizvodnju,</w:t>
      </w:r>
      <w:r w:rsidR="00423C93">
        <w:t xml:space="preserve"> </w:t>
      </w:r>
      <w:r w:rsidRPr="00D13E65">
        <w:t xml:space="preserve">ugostiteljstvo i turizam, </w:t>
      </w:r>
      <w:proofErr w:type="spellStart"/>
      <w:r w:rsidRPr="00D13E65">
        <w:t>vl</w:t>
      </w:r>
      <w:proofErr w:type="spellEnd"/>
      <w:r w:rsidRPr="00D13E65">
        <w:t xml:space="preserve">. Mateo-Teo </w:t>
      </w:r>
      <w:proofErr w:type="spellStart"/>
      <w:r w:rsidRPr="00D13E65">
        <w:t>Juradin</w:t>
      </w:r>
      <w:proofErr w:type="spellEnd"/>
      <w:r w:rsidRPr="00D13E65">
        <w:t>,</w:t>
      </w:r>
      <w:r w:rsidR="00423C93">
        <w:t xml:space="preserve"> </w:t>
      </w:r>
      <w:proofErr w:type="spellStart"/>
      <w:r w:rsidRPr="00D13E65">
        <w:t>Podstrana</w:t>
      </w:r>
      <w:proofErr w:type="spellEnd"/>
      <w:r w:rsidRPr="00D13E65">
        <w:t xml:space="preserve">, </w:t>
      </w:r>
      <w:proofErr w:type="spellStart"/>
      <w:r w:rsidRPr="00D13E65">
        <w:t>Grljevačka</w:t>
      </w:r>
      <w:proofErr w:type="spellEnd"/>
      <w:r w:rsidRPr="00D13E65">
        <w:t xml:space="preserve"> 30</w:t>
      </w:r>
      <w:r>
        <w:t xml:space="preserve">, OIB: </w:t>
      </w:r>
      <w:r w:rsidRPr="00D13E65">
        <w:t>80160388970</w:t>
      </w:r>
      <w:r>
        <w:t>,</w:t>
      </w:r>
      <w:r w:rsidR="00423C93">
        <w:t xml:space="preserve"> podnijeta FINA-i 9. ožujka 2018.</w:t>
      </w:r>
      <w:r w:rsidR="005953C6">
        <w:t>,</w:t>
      </w:r>
    </w:p>
    <w:p w:rsidRDefault="00D13E65" w:rsidP="009C3C0A" w:rsidR="009C3C0A">
      <w:pPr>
        <w:pStyle w:val="Odlomakpopisa"/>
        <w:numPr>
          <w:ilvl w:val="0"/>
          <w:numId w:val="5"/>
        </w:numPr>
        <w:jc w:val="both"/>
      </w:pPr>
      <w:r w:rsidRPr="00D13E65">
        <w:t>MINISTARSTVO POLJOPRIVREDE</w:t>
      </w:r>
      <w:r>
        <w:t>,</w:t>
      </w:r>
      <w:r w:rsidRPr="00D13E65">
        <w:tab/>
      </w:r>
      <w:r>
        <w:t>OIB: 76767369197,</w:t>
      </w:r>
      <w:r w:rsidR="00423C93">
        <w:tab/>
        <w:t xml:space="preserve">Ulica Grada  </w:t>
      </w:r>
      <w:r w:rsidRPr="00D13E65">
        <w:t>Vukovara 78, 10000 Zagreb</w:t>
      </w:r>
      <w:r w:rsidR="00423C93">
        <w:t>, u iznosu od 42.384,06 kuna podnijeta FINA-i 19. ožujka 2018.,</w:t>
      </w:r>
      <w:r w:rsidR="009C3C0A">
        <w:t xml:space="preserve"> </w:t>
      </w:r>
      <w:r w:rsidR="005953C6">
        <w:t>zastupanom po Županijskom državnom odvjetništvu u Šibeniku,</w:t>
      </w:r>
    </w:p>
    <w:p w:rsidRDefault="009C3C0A" w:rsidP="009C3C0A" w:rsidR="009C3C0A">
      <w:pPr>
        <w:pStyle w:val="Odlomakpopisa"/>
        <w:ind w:left="1080"/>
        <w:jc w:val="both"/>
      </w:pPr>
      <w:r>
        <w:t>kao nepravodobne.</w:t>
      </w:r>
    </w:p>
    <w:p w:rsidRDefault="009C3C0A" w:rsidP="00D13E65" w:rsidR="009C3C0A">
      <w:pPr>
        <w:ind w:left="709"/>
        <w:jc w:val="center"/>
      </w:pPr>
    </w:p>
    <w:p w:rsidRDefault="00755DDC" w:rsidP="00D13E65" w:rsidR="00755DDC" w:rsidRPr="00976A50">
      <w:pPr>
        <w:ind w:left="709"/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9C3C0A" w:rsidP="00AF0E0B" w:rsidR="009C3C0A">
      <w:pPr>
        <w:ind w:firstLine="708"/>
        <w:jc w:val="both"/>
      </w:pPr>
      <w:r>
        <w:t xml:space="preserve">Rješenjem ovog suda broj 1 St-464/17-14 od 8. prosinca 2017. otvoren je </w:t>
      </w:r>
      <w:proofErr w:type="spellStart"/>
      <w:r>
        <w:t>predstečajni</w:t>
      </w:r>
      <w:proofErr w:type="spellEnd"/>
      <w:r>
        <w:t xml:space="preserve"> postupak nad dužnikom DIM-MES d.o.o. sa sjedištem u Drnišu, Poljana 7, OIB: 71968165400. Točkom III. toga rješenja pozvani su vjerovnici da u roku od 21 dan od dana dostave rješenja na mrežnoj stranici e-Oglasna ploča sudova prijave svoje tražbine. Rješenje je objavljeno na e-Oglasnoj ploči 8. prosinca 2017. slijedom čega je rok za prijavu tražbine istekao 8. siječnja 2018.</w:t>
      </w:r>
    </w:p>
    <w:p w:rsidRDefault="009C3C0A" w:rsidP="00AF0E0B" w:rsidR="009C3C0A">
      <w:pPr>
        <w:ind w:firstLine="708"/>
        <w:jc w:val="both"/>
      </w:pPr>
      <w:r>
        <w:t xml:space="preserve">Obzirom da su tražbine vjerovnika iz točke I. ovog rješenja preporučenom pošiljkom ili neposredno dostavljene FINA-i </w:t>
      </w:r>
      <w:proofErr w:type="spellStart"/>
      <w:r>
        <w:t>i</w:t>
      </w:r>
      <w:proofErr w:type="spellEnd"/>
      <w:r>
        <w:t xml:space="preserve"> nakon proteka navedenog roka, a što je utvrđeno </w:t>
      </w:r>
      <w:r>
        <w:lastRenderedPageBreak/>
        <w:t>pregledom prijava tražbina, to je primjenom odredbe čl. 36. st. 6. valjalo odlučiti kao u izreci i prijave tražbina odbaciti.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9C3C0A">
        <w:t>18</w:t>
      </w:r>
      <w:r w:rsidR="001D362C">
        <w:t>.</w:t>
      </w:r>
      <w:r w:rsidR="00257FA5">
        <w:t xml:space="preserve"> </w:t>
      </w:r>
      <w:r w:rsidR="009C3C0A">
        <w:t>travnja 2018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EE7F7E" w:rsidP="00EE7F7E" w:rsidR="00755DDC" w:rsidRPr="00976A5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C8537B">
        <w:t>SUTKINJA</w:t>
      </w:r>
    </w:p>
    <w:p w:rsidRDefault="00EE7F7E" w:rsidP="00EE7F7E" w:rsidR="00755DDC" w:rsidRPr="00976A50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 w:rsidRPr="00976A50">
        <w:t xml:space="preserve">Ardena </w:t>
      </w:r>
      <w:proofErr w:type="spellStart"/>
      <w:r w:rsidR="00755DDC" w:rsidRPr="00976A50">
        <w:t>Bajlo</w:t>
      </w:r>
      <w:proofErr w:type="spellEnd"/>
      <w:r>
        <w:t>, v.r.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6351426"/>
    <w:multiLevelType w:val="hybridMultilevel"/>
    <w:tmpl w:val="0D82B960"/>
    <w:lvl w:tplc="6694C646" w:ilvl="0">
      <w:start w:val="5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3979"/>
    <w:rsid w:val="001319A3"/>
    <w:rsid w:val="001635FF"/>
    <w:rsid w:val="001715CA"/>
    <w:rsid w:val="001D362C"/>
    <w:rsid w:val="00257FA5"/>
    <w:rsid w:val="00306181"/>
    <w:rsid w:val="003C06BF"/>
    <w:rsid w:val="003D00DF"/>
    <w:rsid w:val="00423C93"/>
    <w:rsid w:val="0047189D"/>
    <w:rsid w:val="004A2AF4"/>
    <w:rsid w:val="00511850"/>
    <w:rsid w:val="00520259"/>
    <w:rsid w:val="005953C6"/>
    <w:rsid w:val="005C6F07"/>
    <w:rsid w:val="00606529"/>
    <w:rsid w:val="00665A68"/>
    <w:rsid w:val="006A1595"/>
    <w:rsid w:val="006B77BB"/>
    <w:rsid w:val="006D0FA0"/>
    <w:rsid w:val="006E7EC4"/>
    <w:rsid w:val="00755DDC"/>
    <w:rsid w:val="008045C0"/>
    <w:rsid w:val="0081279A"/>
    <w:rsid w:val="00824430"/>
    <w:rsid w:val="00843116"/>
    <w:rsid w:val="00863D0E"/>
    <w:rsid w:val="00982A2D"/>
    <w:rsid w:val="009B1DD1"/>
    <w:rsid w:val="009C3C0A"/>
    <w:rsid w:val="009D2F1A"/>
    <w:rsid w:val="00A43003"/>
    <w:rsid w:val="00A546D9"/>
    <w:rsid w:val="00AB7245"/>
    <w:rsid w:val="00AC7959"/>
    <w:rsid w:val="00AF0E0B"/>
    <w:rsid w:val="00B35327"/>
    <w:rsid w:val="00B60B66"/>
    <w:rsid w:val="00B9254F"/>
    <w:rsid w:val="00B952EF"/>
    <w:rsid w:val="00BC0FAC"/>
    <w:rsid w:val="00C25C17"/>
    <w:rsid w:val="00C81A8F"/>
    <w:rsid w:val="00C8537B"/>
    <w:rsid w:val="00D13E65"/>
    <w:rsid w:val="00D9275F"/>
    <w:rsid w:val="00DE5A1E"/>
    <w:rsid w:val="00E3493E"/>
    <w:rsid w:val="00E53822"/>
    <w:rsid w:val="00EC5FC4"/>
    <w:rsid w:val="00ED2F2D"/>
    <w:rsid w:val="00EE7F7E"/>
    <w:rsid w:val="00EF35D4"/>
    <w:rsid w:val="00F616BD"/>
    <w:rsid w:val="00F7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3E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3E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0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2218</properties:Characters>
  <properties:Lines>68</properties:Lines>
  <properties:Paragraphs>28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2018-04-18T08:25:00Z</dcterms:created>
  <dc:creator>Ardena Bajlo</dc:creator>
  <cp:lastModifiedBy>Ante Rubelj</cp:lastModifiedBy>
  <cp:lastPrinted>2016-08-18T12:46:00Z</cp:lastPrinted>
  <dcterms:modified xmlns:xsi="http://www.w3.org/2001/XMLSchema-instance" xsi:type="dcterms:W3CDTF">2018-04-18T11:56:00Z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 ST -464-17-51 -rješenje o odbacivanju prijava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