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4273" w14:paraId="bbb427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2155E1">
        <w:t>861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155E1">
        <w:t>861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155E1">
        <w:t>CROBOMIS d.o.o., OIB 38503701952, Zagreb, Kranjčevićeva 10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155E1">
        <w:t>1.556,16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50847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08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08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CROBOMIS d.o.o. zastupanog po punomoćniku IGOR ILIĆ</izvorni_sadrzaj>
    <derivirana_varijabla naziv="DomainObject.Predmet.ProtustrankaFormated_1">  CROBOMIS d.o.o. zastupanog po punomoćniku IGOR ILIĆ</derivirana_varijabla>
  </DomainObject.Predmet.ProtustrankaFormated>
  <DomainObject.Predmet.ProtustrankaFormatedOIB>
    <izvorni_sadrzaj>  CROBOMIS d.o.o., OIB 38503701952 zastupanog po punomoćniku IGOR ILIĆ</izvorni_sadrzaj>
    <derivirana_varijabla naziv="DomainObject.Predmet.ProtustrankaFormatedOIB_1">  CROBOMIS d.o.o., OIB 38503701952 zastupanog po punomoćniku IGOR ILIĆ</derivirana_varijabla>
  </DomainObject.Predmet.ProtustrankaFormatedOIB>
  <DomainObject.Predmet.ProtustrankaFormatedWithAdress>
    <izvorni_sadrzaj> CROBOMIS d.o.o., Kranjčevićeva 10, 10000 Zagreb zastupanog po punomoćniku IGOR ILIĆ</izvorni_sadrzaj>
    <derivirana_varijabla naziv="DomainObject.Predmet.ProtustrankaFormatedWithAdress_1"> CROBOMIS d.o.o., Kranjčevićeva 10, 10000 Zagreb zastupanog po punomoćniku IGOR ILIĆ</derivirana_varijabla>
  </DomainObject.Predmet.ProtustrankaFormatedWithAdress>
  <DomainObject.Predmet.ProtustrankaFormatedWithAdressOIB>
    <izvorni_sadrzaj> CROBOMIS d.o.o., OIB 38503701952, Kranjčevićeva 10, 10000 Zagreb zastupanog po punomoćniku IGOR ILIĆ</izvorni_sadrzaj>
    <derivirana_varijabla naziv="DomainObject.Predmet.ProtustrankaFormatedWithAdressOIB_1"> CROBOMIS d.o.o., OIB 38503701952, Kranjčevićeva 10, 10000 Zagreb zastupanog po punomoćniku IGOR ILIĆ</derivirana_varijabla>
  </DomainObject.Predmet.ProtustrankaFormatedWithAdressOIB>
  <DomainObject.Predmet.ProtustrankaWithAdress>
    <izvorni_sadrzaj>CROBOMIS d.o.o. Kranjčevićeva 10, 10000 Zagreb</izvorni_sadrzaj>
    <derivirana_varijabla naziv="DomainObject.Predmet.ProtustrankaWithAdress_1">CROBOMIS d.o.o. Kranjčevićeva 10, 10000 Zagreb</derivirana_varijabla>
  </DomainObject.Predmet.ProtustrankaWithAdress>
  <DomainObject.Predmet.ProtustrankaWithAdressOIB>
    <izvorni_sadrzaj>CROBOMIS d.o.o., OIB 38503701952, Kranjčevićeva 10, 10000 Zagreb</izvorni_sadrzaj>
    <derivirana_varijabla naziv="DomainObject.Predmet.ProtustrankaWithAdressOIB_1">CROBOMIS d.o.o., OIB 38503701952, Kranjčevićeva 10, 10000 Zagreb</derivirana_varijabla>
  </DomainObject.Predmet.ProtustrankaWithAdressOIB>
  <DomainObject.Predmet.ProtustrankaNazivFormated>
    <izvorni_sadrzaj>CROBOMIS d.o.o.</izvorni_sadrzaj>
    <derivirana_varijabla naziv="DomainObject.Predmet.ProtustrankaNazivFormated_1">CROBOMIS d.o.o.</derivirana_varijabla>
  </DomainObject.Predmet.ProtustrankaNazivFormated>
  <DomainObject.Predmet.ProtustrankaNazivFormatedOIB>
    <izvorni_sadrzaj>CROBOMIS d.o.o., OIB 38503701952</izvorni_sadrzaj>
    <derivirana_varijabla naziv="DomainObject.Predmet.ProtustrankaNazivFormatedOIB_1">CROBOMIS d.o.o., OIB 38503701952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CROBOMIS d.o.o. zastupanog po punomoćniku IGOR ILIĆ</item>
    </izvorni_sadrzaj>
    <derivirana_varijabla naziv="DomainObject.Predmet.ProtuStrankaListFormated_1">
      <item>CROBOMIS d.o.o. zastupanog po punomoćniku IGOR ILIĆ</item>
    </derivirana_varijabla>
  </DomainObject.Predmet.ProtuStrankaListFormated>
  <DomainObject.Predmet.ProtuStrankaListFormatedOIB>
    <izvorni_sadrzaj>
      <item>CROBOMIS d.o.o., OIB 38503701952 zastupanog po punomoćniku IGOR ILIĆ</item>
    </izvorni_sadrzaj>
    <derivirana_varijabla naziv="DomainObject.Predmet.ProtuStrankaListFormatedOIB_1">
      <item>CROBOMIS d.o.o., OIB 38503701952 zastupanog po punomoćniku IGOR ILIĆ</item>
    </derivirana_varijabla>
  </DomainObject.Predmet.ProtuStrankaListFormatedOIB>
  <DomainObject.Predmet.ProtuStrankaListFormatedWithAdress>
    <izvorni_sadrzaj>
      <item>CROBOMIS d.o.o., Kranjčevićeva 10, 10000 Zagreb zastupanog po punomoćniku IGOR ILIĆ</item>
    </izvorni_sadrzaj>
    <derivirana_varijabla naziv="DomainObject.Predmet.ProtuStrankaListFormatedWithAdress_1">
      <item>CROBOMIS d.o.o., Kranjčevićeva 10, 10000 Zagreb zastupanog po punomoćniku IGOR ILIĆ</item>
    </derivirana_varijabla>
  </DomainObject.Predmet.ProtuStrankaListFormatedWithAdress>
  <DomainObject.Predmet.ProtuStrankaListFormatedWithAdressOIB>
    <izvorni_sadrzaj>
      <item>CROBOMIS d.o.o., OIB 38503701952, Kranjčevićeva 10, 10000 Zagreb zastupanog po punomoćniku IGOR ILIĆ</item>
    </izvorni_sadrzaj>
    <derivirana_varijabla naziv="DomainObject.Predmet.ProtuStrankaListFormatedWithAdressOIB_1">
      <item>CROBOMIS d.o.o., OIB 38503701952, Kranjčevićeva 10, 10000 Zagreb zastupanog po punomoćniku IGOR ILIĆ</item>
    </derivirana_varijabla>
  </DomainObject.Predmet.ProtuStrankaListFormatedWithAdressOIB>
  <DomainObject.Predmet.ProtuStrankaListNazivFormated>
    <izvorni_sadrzaj>
      <item>CROBOMIS d.o.o.</item>
    </izvorni_sadrzaj>
    <derivirana_varijabla naziv="DomainObject.Predmet.ProtuStrankaListNazivFormated_1">
      <item>CROBOMIS d.o.o.</item>
    </derivirana_varijabla>
  </DomainObject.Predmet.ProtuStrankaListNazivFormated>
  <DomainObject.Predmet.ProtuStrankaListNazivFormatedOIB>
    <izvorni_sadrzaj>
      <item>CROBOMIS d.o.o., OIB 38503701952</item>
    </izvorni_sadrzaj>
    <derivirana_varijabla naziv="DomainObject.Predmet.ProtuStrankaListNazivFormatedOIB_1">
      <item>CROBOMIS d.o.o., OIB 38503701952</item>
    </derivirana_varijabla>
  </DomainObject.Predmet.ProtuStrankaListNazivFormatedOIB>
  <DomainObject.Predmet.OstaliListFormated>
    <izvorni_sadrzaj>
      <item>IGOR ILIĆ punomoćnik sudionika u postupku CROBOMIS d.o.o.</item>
    </izvorni_sadrzaj>
    <derivirana_varijabla naziv="DomainObject.Predmet.OstaliListFormated_1">
      <item>IGOR ILIĆ punomoćnik sudionika u postupku CROBOMIS d.o.o.</item>
    </derivirana_varijabla>
  </DomainObject.Predmet.OstaliListFormated>
  <DomainObject.Predmet.OstaliListFormatedOIB>
    <izvorni_sadrzaj>
      <item>IGOR ILIĆ, OIB 96941993022 punomoćnik sudionika u postupku CROBOMIS d.o.o.</item>
    </izvorni_sadrzaj>
    <derivirana_varijabla naziv="DomainObject.Predmet.OstaliListFormatedOIB_1">
      <item>IGOR ILIĆ, OIB 96941993022 punomoćnik sudionika u postupku CROBOMIS d.o.o.</item>
    </derivirana_varijabla>
  </DomainObject.Predmet.OstaliListFormatedOIB>
  <DomainObject.Predmet.OstaliListFormatedWithAdress>
    <izvorni_sadrzaj>
      <item>IGOR ILIĆ, Mezanovci 25 B, 21231 Klis punomoćnik sudionika u postupku CROBOMIS d.o.o.</item>
    </izvorni_sadrzaj>
    <derivirana_varijabla naziv="DomainObject.Predmet.OstaliListFormatedWithAdress_1">
      <item>IGOR ILIĆ, Mezanovci 25 B, 21231 Klis punomoćnik sudionika u postupku CROBOMIS d.o.o.</item>
    </derivirana_varijabla>
  </DomainObject.Predmet.OstaliListFormatedWithAdress>
  <DomainObject.Predmet.OstaliListFormatedWithAdressOIB>
    <izvorni_sadrzaj>
      <item>IGOR ILIĆ, OIB 96941993022, Mezanovci 25 B, 21231 Klis punomoćnik sudionika u postupku CROBOMIS d.o.o.</item>
    </izvorni_sadrzaj>
    <derivirana_varijabla naziv="DomainObject.Predmet.OstaliListFormatedWithAdressOIB_1">
      <item>IGOR ILIĆ, OIB 96941993022, Mezanovci 25 B, 21231 Klis punomoćnik sudionika u postupku CROBOMIS d.o.o.</item>
    </derivirana_varijabla>
  </DomainObject.Predmet.OstaliListFormatedWithAdressOIB>
  <DomainObject.Predmet.OstaliListNazivFormated>
    <izvorni_sadrzaj>
      <item>IGOR ILIĆ</item>
    </izvorni_sadrzaj>
    <derivirana_varijabla naziv="DomainObject.Predmet.OstaliListNazivFormated_1">
      <item>IGOR ILIĆ</item>
    </derivirana_varijabla>
  </DomainObject.Predmet.OstaliListNazivFormated>
  <DomainObject.Predmet.OstaliListNazivFormatedOIB>
    <izvorni_sadrzaj>
      <item>IGOR ILIĆ, OIB 96941993022</item>
    </izvorni_sadrzaj>
    <derivirana_varijabla naziv="DomainObject.Predmet.OstaliListNazivFormatedOIB_1">
      <item>IGOR ILIĆ, OIB 96941993022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CROBOMIS d.o.o.</izvorni_sadrzaj>
    <derivirana_varijabla naziv="DomainObject.Predmet.ProtustrankaIDrugi_1">CROBOMIS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CROBOMIS d.o.o., OIB 38503701952, Kranjčevićeva 10, 10000 Zagreb</izvorni_sadrzaj>
    <derivirana_varijabla naziv="DomainObject.Predmet.ProtustrankaIDrugiAdressOIB_1">CROBOMIS d.o.o., OIB 38503701952, Kranjčevićeva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CROBOMIS d.o.o.</item>
      <item>IGOR ILIĆ</item>
    </izvorni_sadrzaj>
    <derivirana_varijabla naziv="DomainObject.Predmet.SudioniciListNaziv_1">
      <item>FINA Regionalni centar Zagreb</item>
      <item>CROBOMIS d.o.o.</item>
      <item>IGOR 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CROBOMIS d.o.o., OIB 38503701952, Kranjčevićeva 10,10000 Zagreb</item>
      <item>IGOR ILIĆ, OIB 96941993022, Mezanovci 25 B,21231 Klis</item>
    </izvorni_sadrzaj>
    <derivirana_varijabla naziv="DomainObject.Predmet.SudioniciListAdressOIB_1">
      <item>FINA Regionalni centar Zagreb, OIB 85821130368, Trg svibanjskih žrtava 1995. br. 1,10000 Zagreb</item>
      <item>CROBOMIS d.o.o., OIB 38503701952, Kranjčevićeva 10,10000 Zagreb</item>
      <item>IGOR ILIĆ, OIB 96941993022, Mezanovci 25 B,21231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38503701952</item>
      <item>, OIB 96941993022</item>
    </izvorni_sadrzaj>
    <derivirana_varijabla naziv="DomainObject.Predmet.SudioniciListNazivOIB_1">
      <item>, OIB 85821130368</item>
      <item>, OIB 38503701952</item>
      <item>, OIB 96941993022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1317</properties:Characters>
  <properties:Lines>47</properties:Lines>
  <properties:Paragraphs>17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2016-03-04T10:35:00Z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