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faca" w14:paraId="e36faca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938B8">
        <w:tab/>
      </w:r>
      <w:r w:rsidR="006D5896">
        <w:t>1</w:t>
      </w:r>
      <w:r>
        <w:t xml:space="preserve"> </w:t>
      </w:r>
      <w:r w:rsidR="00073F55">
        <w:t>St-</w:t>
      </w:r>
      <w:r w:rsidR="006938B8">
        <w:t>52/17-32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073F55" w:rsidP="00073F55" w:rsidR="00FC6271">
      <w:pPr>
        <w:ind w:firstLine="708"/>
        <w:jc w:val="both"/>
      </w:pPr>
      <w:r>
        <w:t xml:space="preserve">radi utvrđivanja </w:t>
      </w:r>
      <w:r w:rsidR="006938B8">
        <w:t>uvjeta</w:t>
      </w:r>
      <w:r>
        <w:t xml:space="preserve"> za otvaranje stečajnog postupka nad dužnikom </w:t>
      </w:r>
      <w:r w:rsidR="006758B6">
        <w:t>VUKADIN GRADNJE d.o.o. Poreč, Mate Vlašića 20, OIB: 99578121888</w:t>
      </w:r>
      <w:r w:rsidR="0080537A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6938B8">
        <w:t>22. veljače 2018</w:t>
      </w:r>
      <w:r>
        <w:t>. godine u</w:t>
      </w:r>
      <w:r w:rsidR="006938B8">
        <w:t>12</w:t>
      </w:r>
      <w:r>
        <w:t>:</w:t>
      </w:r>
      <w:r w:rsidR="006758B6">
        <w:t>0</w:t>
      </w:r>
      <w:r>
        <w:t>0 sati</w:t>
      </w:r>
    </w:p>
    <w:p w:rsidRDefault="00FC6271" w:rsidP="00FC6271" w:rsidR="00FC6271">
      <w:pPr>
        <w:jc w:val="center"/>
      </w:pPr>
      <w:r>
        <w:t>u Trgovačkom sudu u P</w:t>
      </w:r>
      <w:r w:rsidR="00073F55">
        <w:t>azinu, Dršćevka 1, sudnica br. 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6938B8" w:rsidR="00FC6271"/>
    <w:p w:rsidRDefault="00FC6271" w:rsidP="00FC6271" w:rsidR="00FC6271">
      <w:pPr>
        <w:jc w:val="center"/>
      </w:pPr>
      <w:r>
        <w:t xml:space="preserve">U </w:t>
      </w:r>
      <w:r w:rsidRPr="00446C35">
        <w:t xml:space="preserve">Pazinu, </w:t>
      </w:r>
      <w:r w:rsidR="006938B8">
        <w:t>22. siječnja 2018.</w:t>
      </w:r>
      <w:r>
        <w:t xml:space="preserve">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76BAA">
        <w:tab/>
      </w:r>
      <w:r w:rsidR="006938B8">
        <w:t>Damir Rabar</w:t>
      </w:r>
      <w:r w:rsidR="009A24C7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073F55" w:rsidR="00A56E33">
      <w:r>
        <w:t xml:space="preserve">- </w:t>
      </w:r>
      <w:r w:rsidR="00073F55">
        <w:t xml:space="preserve">predlagatelj FINA, </w:t>
      </w:r>
      <w:r w:rsidR="006938B8">
        <w:t>RC Rijeka, F. Kurelca 8,</w:t>
      </w:r>
    </w:p>
    <w:p w:rsidRDefault="00073F55" w:rsidP="00073F55" w:rsidR="006938B8">
      <w:r>
        <w:t xml:space="preserve">- dužnik </w:t>
      </w:r>
      <w:r w:rsidR="006758B6">
        <w:t xml:space="preserve">VUKADIN GRADNJE </w:t>
      </w:r>
      <w:r w:rsidR="006938B8">
        <w:t xml:space="preserve">d.o.o. Poreč, Mate Vlašića 20, i po pun. </w:t>
      </w:r>
    </w:p>
    <w:p w:rsidRDefault="006938B8" w:rsidP="00073F55" w:rsidR="006938B8">
      <w:r>
        <w:t>- privremena stečajna upraviteljica Jasna Kučević</w:t>
      </w:r>
    </w:p>
    <w:p w:rsidRDefault="006758B6" w:rsidP="00073F55" w:rsidR="006758B6">
      <w:r>
        <w:t xml:space="preserve">- vjerovnik Volksbank Kärnten eG, po pun. </w:t>
      </w:r>
    </w:p>
    <w:p w:rsidRDefault="006758B6" w:rsidP="00073F55" w:rsidR="006758B6">
      <w:r>
        <w:t>- e-oglasna ploča sudova 8 dana.</w:t>
      </w:r>
    </w:p>
    <w:p w:rsidRDefault="009A24C7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24C7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F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A24C7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4C7" w:rsidR="00B359BD">
    <w:pPr>
      <w:pStyle w:val="Zaglavlje"/>
      <w:jc w:val="center"/>
    </w:pPr>
  </w:p>
  <w:p w:rsidRDefault="009A24C7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73F55"/>
    <w:rsid w:val="00276BAA"/>
    <w:rsid w:val="003142AF"/>
    <w:rsid w:val="00554328"/>
    <w:rsid w:val="005930DA"/>
    <w:rsid w:val="006758B6"/>
    <w:rsid w:val="006938B8"/>
    <w:rsid w:val="006D5896"/>
    <w:rsid w:val="007C0336"/>
    <w:rsid w:val="007D73F1"/>
    <w:rsid w:val="0080537A"/>
    <w:rsid w:val="008E6E67"/>
    <w:rsid w:val="00985388"/>
    <w:rsid w:val="009A24C7"/>
    <w:rsid w:val="00A56E33"/>
    <w:rsid w:val="00D04E26"/>
    <w:rsid w:val="00D424A9"/>
    <w:rsid w:val="00DA3115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4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4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4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4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4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4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4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4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VUKADIN GRADNJE d.o.o. POREČ zastupanog po punomoćniku Odvj. Davor Peruško</izvorni_sadrzaj>
    <derivirana_varijabla naziv="DomainObject.Predmet.ProtustrankaFormated_1">  VUKADIN GRADNJE d.o.o. POREČ zastupanog po punomoćniku Odvj. Davor Peruško</derivirana_varijabla>
  </DomainObject.Predmet.ProtustrankaFormated>
  <DomainObject.Predmet.ProtustrankaFormatedOIB>
    <izvorni_sadrzaj>  VUKADIN GRADNJE d.o.o. POREČ, OIB 99578121888 zastupanog po punomoćniku Odvj. Davor Peruško</izvorni_sadrzaj>
    <derivirana_varijabla naziv="DomainObject.Predmet.ProtustrankaFormatedOIB_1">  VUKADIN GRADNJE d.o.o. POREČ, OIB 99578121888 zastupanog po punomoćniku Odvj. Davor Peruško</derivirana_varijabla>
  </DomainObject.Predmet.ProtustrankaFormatedOIB>
  <DomainObject.Predmet.ProtustrankaFormatedWithAdress>
    <izvorni_sadrzaj> VUKADIN GRADNJE d.o.o. POREČ, Mate Vlašića 20, 52440 Poreč zastupanog po punomoćniku Odvj. Davor Peruško</izvorni_sadrzaj>
    <derivirana_varijabla naziv="DomainObject.Predmet.ProtustrankaFormatedWithAdress_1"> VUKADIN GRADNJE d.o.o. POREČ, Mate Vlašića 20, 52440 Poreč zastupanog po punomoćniku Odvj. Davor Peruško</derivirana_varijabla>
  </DomainObject.Predmet.ProtustrankaFormatedWithAdress>
  <DomainObject.Predmet.ProtustrankaFormatedWithAdressOIB>
    <izvorni_sadrzaj> VUKADIN GRADNJE d.o.o. POREČ, OIB 99578121888, Mate Vlašića 20, 52440 Poreč zastupanog po punomoćniku Odvj. Davor Peruško</izvorni_sadrzaj>
    <derivirana_varijabla naziv="DomainObject.Predmet.ProtustrankaFormatedWithAdressOIB_1"> VUKADIN GRADNJE d.o.o. POREČ, OIB 99578121888, Mate Vlašića 20, 52440 Poreč zastupanog po punomoćniku Odvj. Davor Peruško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 zastupanog po punomoćniku Odvj. Davor Peruško</item>
    </izvorni_sadrzaj>
    <derivirana_varijabla naziv="DomainObject.Predmet.ProtuStrankaListFormated_1">
      <item>VUKADIN GRADNJE d.o.o. POREČ zastupanog po punomoćniku Odvj. Davor Peruško</item>
    </derivirana_varijabla>
  </DomainObject.Predmet.ProtuStrankaListFormated>
  <DomainObject.Predmet.ProtuStrankaListFormatedOIB>
    <izvorni_sadrzaj>
      <item>VUKADIN GRADNJE d.o.o. POREČ, OIB 99578121888 zastupanog po punomoćniku Odvj. Davor Peruško</item>
    </izvorni_sadrzaj>
    <derivirana_varijabla naziv="DomainObject.Predmet.ProtuStrankaListFormatedOIB_1">
      <item>VUKADIN GRADNJE d.o.o. POREČ, OIB 99578121888 zastupanog po punomoćniku Odvj. Davor Peruško</item>
    </derivirana_varijabla>
  </DomainObject.Predmet.ProtuStrankaListFormatedOIB>
  <DomainObject.Predmet.ProtuStrankaListFormatedWithAdress>
    <izvorni_sadrzaj>
      <item>VUKADIN GRADNJE d.o.o. POREČ, Mate Vlašića 20, 52440 Poreč zastupanog po punomoćniku Odvj. Davor Peruško</item>
    </izvorni_sadrzaj>
    <derivirana_varijabla naziv="DomainObject.Predmet.ProtuStrankaListFormatedWithAdress_1">
      <item>VUKADIN GRADNJE d.o.o. POREČ, Mate Vlašića 20, 52440 Poreč zastupanog po punomoćniku Odvj. Davor Peruško</item>
    </derivirana_varijabla>
  </DomainObject.Predmet.ProtuStrankaListFormatedWithAdress>
  <DomainObject.Predmet.ProtuStrankaListFormatedWithAdressOIB>
    <izvorni_sadrzaj>
      <item>VUKADIN GRADNJE d.o.o. POREČ, OIB 99578121888, Mate Vlašića 20, 52440 Poreč zastupanog po punomoćniku Odvj. Davor Peruško</item>
    </izvorni_sadrzaj>
    <derivirana_varijabla naziv="DomainObject.Predmet.ProtuStrankaListFormatedWithAdressOIB_1">
      <item>VUKADIN GRADNJE d.o.o. POREČ, OIB 99578121888, Mate Vlašića 20, 52440 Poreč zastupanog po punomoćniku Odvj. Davor Peruško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>
      <item>Odvj. Davor Peruško punomoćnik sudionika u postupku VUKADIN GRADNJE d.o.o. POREČ</item>
    </izvorni_sadrzaj>
    <derivirana_varijabla naziv="DomainObject.Predmet.OstaliListFormated_1">
      <item>Odvj. Davor Peruško punomoćnik sudionika u postupku VUKADIN GRADNJE d.o.o. POREČ</item>
    </derivirana_varijabla>
  </DomainObject.Predmet.OstaliListFormated>
  <DomainObject.Predmet.OstaliListFormatedOIB>
    <izvorni_sadrzaj>
      <item>Odvj. Davor Peruško, OIB 54905004565 punomoćnik sudionika u postupku VUKADIN GRADNJE d.o.o. POREČ</item>
    </izvorni_sadrzaj>
    <derivirana_varijabla naziv="DomainObject.Predmet.OstaliListFormatedOIB_1">
      <item>Odvj. Davor Peruško, OIB 54905004565 punomoćnik sudionika u postupku VUKADIN GRADNJE d.o.o. POREČ</item>
    </derivirana_varijabla>
  </DomainObject.Predmet.OstaliListFormatedOIB>
  <DomainObject.Predmet.OstaliListFormatedWithAdress>
    <izvorni_sadrzaj>
      <item>Odvj. Davor Peruško, M. Marulića 31, 52100 Pula punomoćnik sudionika u postupku VUKADIN GRADNJE d.o.o. POREČ</item>
    </izvorni_sadrzaj>
    <derivirana_varijabla naziv="DomainObject.Predmet.OstaliListFormatedWithAdress_1">
      <item>Odvj. Davor Peruško, M. Marulića 31, 52100 Pula punomoćnik sudionika u postupku VUKADIN GRADNJE d.o.o. POREČ</item>
    </derivirana_varijabla>
  </DomainObject.Predmet.OstaliListFormatedWithAdress>
  <DomainObject.Predmet.OstaliListFormatedWithAdressOIB>
    <izvorni_sadrzaj>
      <item>Odvj. Davor Peruško, OIB 54905004565, M. Marulića 31, 52100 Pula punomoćnik sudionika u postupku VUKADIN GRADNJE d.o.o. POREČ</item>
    </izvorni_sadrzaj>
    <derivirana_varijabla naziv="DomainObject.Predmet.OstaliListFormatedWithAdressOIB_1">
      <item>Odvj. Davor Peruško, OIB 54905004565, M. Marulića 31, 52100 Pula punomoćnik sudionika u postupku VUKADIN GRADNJE d.o.o. POREČ</item>
    </derivirana_varijabla>
  </DomainObject.Predmet.OstaliListFormatedWithAdressOIB>
  <DomainObject.Predmet.OstaliListNazivFormated>
    <izvorni_sadrzaj>
      <item>Odvj. Davor Peruško</item>
    </izvorni_sadrzaj>
    <derivirana_varijabla naziv="DomainObject.Predmet.OstaliListNazivFormated_1">
      <item>Odvj. Davor Peruško</item>
    </derivirana_varijabla>
  </DomainObject.Predmet.OstaliListNazivFormated>
  <DomainObject.Predmet.OstaliListNazivFormatedOIB>
    <izvorni_sadrzaj>
      <item>Odvj. Davor Peruško, OIB 54905004565</item>
    </izvorni_sadrzaj>
    <derivirana_varijabla naziv="DomainObject.Predmet.OstaliListNazivFormatedOIB_1">
      <item>Odvj. 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  <item>Odvj. Davor Peruško</item>
    </izvorni_sadrzaj>
    <derivirana_varijabla naziv="DomainObject.Predmet.SudioniciListNaziv_1">
      <item>FINANCIJSKA AGENCIJA, RC RIJEKA, PODRUŽNICA PULA, PULA</item>
      <item>VUKADIN GRADNJE d.o.o. POREČ</item>
      <item>Odvj. Davor Peruško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  <item>, OIB 54905004565</item>
    </izvorni_sadrzaj>
    <derivirana_varijabla naziv="DomainObject.Predmet.SudioniciListNazivOIB_1">
      <item>, OIB 85821130368</item>
      <item>, OIB 99578121888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532</properties:Characters>
  <properties:Lines>39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2018-01-22T12:21:00Z</dcterms:created>
  <dc:creator>Jasmina Matika</dc:creator>
  <cp:lastModifiedBy>Lorena Paris Aničić</cp:lastModifiedBy>
  <cp:lastPrinted>2017-05-29T08:47:00Z</cp:lastPrinted>
  <dcterms:modified xmlns:xsi="http://www.w3.org/2001/XMLSchema-instance" xsi:type="dcterms:W3CDTF">2018-01-22T12:36:00Z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