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2b4c" w14:paraId="f1f2b4c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96E23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496E23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96E23" w:rsidR="006A7B7A" w:rsidRPr="002A37B5">
        <w:tc>
          <w:tcPr>
            <w:tcW w:type="dxa" w:w="3227"/>
            <w:gridSpan w:val="2"/>
          </w:tcPr>
          <w:p w:rsidRDefault="006A7B7A" w:rsidP="00496E23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496E23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496E23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6A7B7A" w:rsidP="00DE1BFD" w:rsidR="006A7B7A" w:rsidRPr="00A47146">
      <w:pPr>
        <w:rPr>
          <w:bCs/>
        </w:rPr>
      </w:pP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</w:t>
      </w:r>
      <w:proofErr w:type="spellStart"/>
      <w:r w:rsidR="00BD1F9D" w:rsidRPr="00A47146">
        <w:t>Tribunj</w:t>
      </w:r>
      <w:proofErr w:type="spellEnd"/>
      <w:r w:rsidR="00BD1F9D" w:rsidRPr="00A47146">
        <w:t xml:space="preserve">, </w:t>
      </w:r>
      <w:proofErr w:type="spellStart"/>
      <w:r w:rsidR="00BD1F9D" w:rsidRPr="00A47146">
        <w:t>Zamalin</w:t>
      </w:r>
      <w:proofErr w:type="spellEnd"/>
      <w:r w:rsidR="00BD1F9D" w:rsidRPr="00A47146">
        <w:t xml:space="preserve"> 96, OIB:14395554723, kojeg zastupa </w:t>
      </w:r>
      <w:r w:rsidRPr="00A47146">
        <w:t>stečajn</w:t>
      </w:r>
      <w:r w:rsidR="00BD1F9D" w:rsidRPr="00A47146">
        <w:t>i upravitelj Damir</w:t>
      </w:r>
      <w:r w:rsidRPr="00A47146">
        <w:t xml:space="preserve"> Šebetić iz Zagreba, </w:t>
      </w:r>
      <w:r w:rsidR="004417DC" w:rsidRPr="00A47146">
        <w:t xml:space="preserve">dana </w:t>
      </w:r>
      <w:r w:rsidR="00877D73">
        <w:t>27</w:t>
      </w:r>
      <w:r w:rsidR="00DC49FF">
        <w:t>. lipnja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 xml:space="preserve">z a k </w:t>
      </w:r>
      <w:proofErr w:type="spellStart"/>
      <w:r w:rsidRPr="00A47146">
        <w:rPr>
          <w:bCs/>
        </w:rPr>
        <w:t>lj</w:t>
      </w:r>
      <w:proofErr w:type="spellEnd"/>
      <w:r w:rsidRPr="00A47146">
        <w:rPr>
          <w:bCs/>
        </w:rPr>
        <w:t xml:space="preserve">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877D73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5D1EC1" w:rsidRPr="00A47146">
        <w:rPr>
          <w:rFonts w:cs="Times New Roman" w:hAnsi="Times New Roman" w:ascii="Times New Roman"/>
        </w:rPr>
        <w:t>stečajnom up</w:t>
      </w:r>
      <w:r w:rsidR="00877D73">
        <w:rPr>
          <w:rFonts w:cs="Times New Roman" w:hAnsi="Times New Roman" w:ascii="Times New Roman"/>
        </w:rPr>
        <w:t xml:space="preserve">ravitelju Damiru </w:t>
      </w:r>
      <w:proofErr w:type="spellStart"/>
      <w:r w:rsidR="00877D73">
        <w:rPr>
          <w:rFonts w:cs="Times New Roman" w:hAnsi="Times New Roman" w:ascii="Times New Roman"/>
        </w:rPr>
        <w:t>Šebetiću</w:t>
      </w:r>
      <w:proofErr w:type="spellEnd"/>
      <w:r w:rsidR="00877D73">
        <w:rPr>
          <w:rFonts w:cs="Times New Roman" w:hAnsi="Times New Roman" w:ascii="Times New Roman"/>
        </w:rPr>
        <w:t xml:space="preserve"> da</w:t>
      </w:r>
      <w:r w:rsidR="005A01FF">
        <w:rPr>
          <w:rFonts w:cs="Times New Roman" w:hAnsi="Times New Roman" w:ascii="Times New Roman"/>
        </w:rPr>
        <w:t xml:space="preserve"> u roku </w:t>
      </w:r>
      <w:r w:rsidR="004274D1">
        <w:rPr>
          <w:rFonts w:cs="Times New Roman" w:hAnsi="Times New Roman" w:ascii="Times New Roman"/>
        </w:rPr>
        <w:t>3</w:t>
      </w:r>
      <w:r w:rsidR="005A01FF">
        <w:rPr>
          <w:rFonts w:cs="Times New Roman" w:hAnsi="Times New Roman" w:ascii="Times New Roman"/>
        </w:rPr>
        <w:t xml:space="preserve"> (tri) od dana zaprimanja </w:t>
      </w:r>
      <w:r w:rsidR="00D56C8A">
        <w:rPr>
          <w:rFonts w:cs="Times New Roman" w:hAnsi="Times New Roman" w:ascii="Times New Roman"/>
        </w:rPr>
        <w:t xml:space="preserve">ovog </w:t>
      </w:r>
      <w:r w:rsidR="005A01FF">
        <w:rPr>
          <w:rFonts w:cs="Times New Roman" w:hAnsi="Times New Roman" w:ascii="Times New Roman"/>
        </w:rPr>
        <w:t xml:space="preserve">zaključka </w:t>
      </w:r>
      <w:r w:rsidR="00877D73">
        <w:rPr>
          <w:rFonts w:cs="Times New Roman" w:hAnsi="Times New Roman" w:ascii="Times New Roman"/>
        </w:rPr>
        <w:t>sudu dostavi</w:t>
      </w:r>
      <w:r w:rsidR="004274D1">
        <w:rPr>
          <w:rFonts w:cs="Times New Roman" w:hAnsi="Times New Roman" w:ascii="Times New Roman"/>
        </w:rPr>
        <w:t>:</w:t>
      </w:r>
    </w:p>
    <w:p w:rsidRDefault="00877D73" w:rsidP="00A53B25" w:rsidR="00877D73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</w:t>
      </w:r>
      <w:r>
        <w:rPr>
          <w:rFonts w:cs="Times New Roman" w:hAnsi="Times New Roman" w:ascii="Times New Roman"/>
        </w:rPr>
        <w:tab/>
        <w:t>dokumentaciju na temelju koje je izvršena svaka pojedina isplata Odvjetničkom društvu Šebetić i partneri u ukupnom iznosu od 74.547,50 kuna,</w:t>
      </w:r>
    </w:p>
    <w:p w:rsidRDefault="00877D73" w:rsidP="00A53B25" w:rsidR="00877D73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</w:t>
      </w:r>
      <w:r>
        <w:rPr>
          <w:rFonts w:cs="Times New Roman" w:hAnsi="Times New Roman" w:ascii="Times New Roman"/>
        </w:rPr>
        <w:tab/>
        <w:t>d</w:t>
      </w:r>
      <w:r w:rsidR="004274D1">
        <w:rPr>
          <w:rFonts w:cs="Times New Roman" w:hAnsi="Times New Roman" w:ascii="Times New Roman"/>
        </w:rPr>
        <w:t xml:space="preserve">okumentacija na temelju koje ste si kao </w:t>
      </w:r>
      <w:r>
        <w:rPr>
          <w:rFonts w:cs="Times New Roman" w:hAnsi="Times New Roman" w:ascii="Times New Roman"/>
        </w:rPr>
        <w:t>stečajni upravitelj isplati</w:t>
      </w:r>
      <w:r w:rsidR="004274D1">
        <w:rPr>
          <w:rFonts w:cs="Times New Roman" w:hAnsi="Times New Roman" w:ascii="Times New Roman"/>
        </w:rPr>
        <w:t xml:space="preserve">li </w:t>
      </w:r>
      <w:r>
        <w:rPr>
          <w:rFonts w:cs="Times New Roman" w:hAnsi="Times New Roman" w:ascii="Times New Roman"/>
        </w:rPr>
        <w:t>putne troškove u iznosu od 5.844,00 kuna te troškove "naknada za gume" Odvjetničkom društvu Šebetić i partneri u iznosu od 262,50 kuna,</w:t>
      </w:r>
    </w:p>
    <w:p w:rsidRDefault="004274D1" w:rsidP="00A53B25" w:rsidR="00877D73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 sve sukladno P</w:t>
      </w:r>
      <w:r w:rsidR="00877D73">
        <w:rPr>
          <w:rFonts w:cs="Times New Roman" w:hAnsi="Times New Roman" w:ascii="Times New Roman"/>
        </w:rPr>
        <w:t xml:space="preserve">rometu po računu banke od 17.01.2017. do 11.06.2018. koji </w:t>
      </w:r>
      <w:r>
        <w:rPr>
          <w:rFonts w:cs="Times New Roman" w:hAnsi="Times New Roman" w:ascii="Times New Roman"/>
        </w:rPr>
        <w:t xml:space="preserve">je stečajni upravitelj dostavio sudu 26. lipnja 2018. </w:t>
      </w:r>
    </w:p>
    <w:p w:rsidRDefault="000A720A" w:rsidP="00A53B25" w:rsidR="000A720A">
      <w:pPr>
        <w:pStyle w:val="Tijeloteksta"/>
        <w:rPr>
          <w:rFonts w:cs="Times New Roman" w:hAnsi="Times New Roman" w:ascii="Times New Roman"/>
        </w:rPr>
      </w:pPr>
    </w:p>
    <w:p w:rsidRDefault="00DB2A03" w:rsidP="00A53B25" w:rsidR="00A53B25" w:rsidRPr="00A47146">
      <w:pPr>
        <w:jc w:val="center"/>
      </w:pPr>
      <w:r w:rsidRPr="00A47146">
        <w:t xml:space="preserve">U Zadru </w:t>
      </w:r>
      <w:r w:rsidR="00877D73">
        <w:t>27</w:t>
      </w:r>
      <w:r w:rsidR="00DC49FF">
        <w:t xml:space="preserve">. lipnja 2018.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673CCD" w:rsidR="00673CCD"/>
    <w:p w:rsidRDefault="00D56C8A" w:rsidP="00D56C8A" w:rsidR="00D56C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56C8A" w:rsidP="00D56C8A" w:rsidR="00D56C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56C8A" w:rsidP="00D56C8A" w:rsidR="00D56C8A"/>
    <w:p w:rsidRDefault="00673CCD" w:rsidP="00D56C8A" w:rsidR="00673CCD">
      <w:pPr>
        <w:jc w:val="center"/>
      </w:pPr>
    </w:p>
    <w:p w:rsidRDefault="00D56C8A" w:rsidP="00EA1C35" w:rsidR="00D56C8A"/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sectPr w:rsidSect="000A720A" w:rsidR="009D316C" w:rsidRPr="00A4714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0A720A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877D73">
      <w:t>299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0A720A"/>
    <w:rsid w:val="000B2154"/>
    <w:rsid w:val="00106F13"/>
    <w:rsid w:val="00210F87"/>
    <w:rsid w:val="00243403"/>
    <w:rsid w:val="00267BCE"/>
    <w:rsid w:val="002B76C1"/>
    <w:rsid w:val="004274D1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877D73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FFA"/>
    <w:rsid w:val="00DB2A03"/>
    <w:rsid w:val="00DC49FF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C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C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
6. svežanj je izložen na pultu u pisarnici od
29.05.2018.</izvorni_sadrzaj>
    <derivirana_varijabla naziv="DomainObject.Predmet.Opis_1">8 SVEŽNJA spisa
6. svežanj je izložen na pultu u pisarnici od
29.05.2018.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286C9-1C43-49D4-A9B1-BCD96FDA8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970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2018-06-26T13:06:00Z</dcterms:created>
  <dc:creator>Ana Markač</dc:creator>
  <cp:lastModifiedBy>Merlina Klišmanić</cp:lastModifiedBy>
  <cp:lastPrinted>2018-06-26T13:08:00Z</cp:lastPrinted>
  <dcterms:modified xmlns:xsi="http://www.w3.org/2001/XMLSchema-instance" xsi:type="dcterms:W3CDTF">2018-06-27T05:28:00Z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poziv na očitovanje  stečajnog upr. 27.6.2018..docx)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