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9ec6" w14:paraId="8a19ec6" w:rsidRDefault="00F77E52" w:rsidP="00910611" w:rsidR="00F77E5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E52" w:rsidP="00910611" w:rsidR="00F77E52">
      <w:r>
        <w:rPr>
          <w:rFonts w:eastAsia="MS Mincho"/>
        </w:rPr>
        <w:t xml:space="preserve">   REPUBLIKA HRVATSKA</w:t>
      </w:r>
    </w:p>
    <w:p w:rsidRDefault="00F77E52" w:rsidP="00910611" w:rsidR="00F77E52">
      <w:r>
        <w:rPr>
          <w:rFonts w:eastAsia="MS Mincho"/>
        </w:rPr>
        <w:t>TRGOVAČKI SUD U RIJECI</w:t>
      </w:r>
    </w:p>
    <w:p w:rsidRDefault="00F77E52" w:rsidR="00F77E5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4947BF" w:rsidRPr="004947BF">
        <w:rPr>
          <w:rFonts w:cs="Arial"/>
        </w:rPr>
        <w:t>OIB 88785964957</w:t>
      </w:r>
      <w:r w:rsidR="004947BF">
        <w:rPr>
          <w:rFonts w:cs="Arial"/>
        </w:rPr>
        <w:t xml:space="preserve">, </w:t>
      </w:r>
      <w:r w:rsidR="00112B3A" w:rsidRPr="00112B3A">
        <w:rPr>
          <w:rFonts w:cs="Arial"/>
        </w:rPr>
        <w:t xml:space="preserve">po sucu pojedincu Danieli Korlević, odlučujući o zahtjevu Financijske agencije, Regionalni centar Rijeka, Podružnica Rijeka, Frana Kurelca 8, za provedbu skraćenog stečajnog postupka nad pravnom osobom trgovačkim društvom </w:t>
      </w:r>
      <w:r w:rsidR="00C5030E">
        <w:rPr>
          <w:rFonts w:cs="Arial"/>
          <w:b/>
        </w:rPr>
        <w:t>TELESTO d.o.o. Rijeka, J. Grabovšeka 17, OIB 06812877448</w:t>
      </w:r>
      <w:r w:rsidR="00112B3A">
        <w:rPr>
          <w:rFonts w:cs="Arial"/>
        </w:rPr>
        <w:t xml:space="preserve">,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C5030E">
        <w:rPr>
          <w:rFonts w:cs="Arial"/>
        </w:rPr>
        <w:t>14</w:t>
      </w:r>
      <w:r w:rsidR="004947BF">
        <w:rPr>
          <w:rFonts w:cs="Arial"/>
        </w:rPr>
        <w:t>. listopada</w:t>
      </w:r>
      <w:r w:rsidR="00A826E6">
        <w:rPr>
          <w:rFonts w:cs="Arial"/>
        </w:rPr>
        <w:t xml:space="preserve"> 2016.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2F1082" w:rsidP="002F1082" w:rsidR="002F1082" w:rsidRPr="00EB331C">
      <w:pPr>
        <w:pStyle w:val="Odlomakpopisa"/>
        <w:ind w:left="1080"/>
        <w:jc w:val="both"/>
      </w:pPr>
    </w:p>
    <w:p w:rsidRDefault="00C5030E" w:rsidP="00C5030E" w:rsidR="007002EC" w:rsidRPr="002F1082">
      <w:pPr>
        <w:pStyle w:val="Odlomakpopisa"/>
        <w:ind w:left="0"/>
        <w:jc w:val="both"/>
        <w:rPr>
          <w:rFonts w:cs="Arial"/>
          <w:b/>
        </w:rPr>
      </w:pPr>
      <w:r>
        <w:tab/>
      </w:r>
      <w:r w:rsidR="002F1082">
        <w:t>Odbac</w:t>
      </w:r>
      <w:r w:rsidR="0061436B">
        <w:t>uje</w:t>
      </w:r>
      <w:r w:rsidR="007002EC" w:rsidRPr="007002EC">
        <w:t xml:space="preserve"> se </w:t>
      </w:r>
      <w:r w:rsidR="00A826E6">
        <w:t>zahtjev</w:t>
      </w:r>
      <w:r w:rsidR="007002EC" w:rsidRPr="007002EC">
        <w:t xml:space="preserve"> za </w:t>
      </w:r>
      <w:r w:rsidR="00A826E6">
        <w:t xml:space="preserve">provedbu </w:t>
      </w:r>
      <w:r w:rsidR="00ED5721">
        <w:t xml:space="preserve">skraćenog </w:t>
      </w:r>
      <w:r w:rsidR="007002EC" w:rsidRPr="007002EC">
        <w:t>stečajnog postupka nad dužnikom</w:t>
      </w:r>
      <w:r w:rsidR="007002EC" w:rsidRPr="002F1082">
        <w:rPr>
          <w:rFonts w:cs="Arial" w:hAnsi="Arial" w:ascii="Arial"/>
        </w:rPr>
        <w:t xml:space="preserve"> </w:t>
      </w:r>
      <w:r w:rsidRPr="00C5030E">
        <w:rPr>
          <w:rFonts w:cs="Arial"/>
          <w:b/>
        </w:rPr>
        <w:t>TELESTO d.o.o. Rijeka, J. Grabovšeka 17, OIB 06812877448</w:t>
      </w:r>
      <w:r w:rsidR="00ED5721" w:rsidRPr="002F1082">
        <w:rPr>
          <w:rFonts w:cs="Arial"/>
          <w:b/>
        </w:rPr>
        <w:t>.</w:t>
      </w:r>
    </w:p>
    <w:p w:rsidRDefault="00722C92" w:rsidR="00EB5F77">
      <w:pPr>
        <w:jc w:val="both"/>
      </w:pPr>
      <w:r w:rsidRPr="00DA66D5">
        <w:tab/>
      </w: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8E2259" w:rsidP="00DB579A" w:rsidR="008E2259" w:rsidRPr="00ED5721">
      <w:pPr>
        <w:jc w:val="center"/>
        <w:rPr>
          <w:b/>
          <w:bCs/>
        </w:rPr>
      </w:pPr>
    </w:p>
    <w:p w:rsidRDefault="00FF71CE" w:rsidP="002F1082" w:rsidR="002F1082">
      <w:pPr>
        <w:jc w:val="both"/>
      </w:pPr>
      <w:r>
        <w:tab/>
      </w:r>
      <w:r w:rsidR="002F1082">
        <w:t xml:space="preserve">Dana </w:t>
      </w:r>
      <w:r w:rsidR="00C5030E">
        <w:t>22. ožujka 2016</w:t>
      </w:r>
      <w:r w:rsidR="002F1082">
        <w:t xml:space="preserve">. godine zaprimljen je pri ovom sudu </w:t>
      </w:r>
      <w:r w:rsidR="00C5030E">
        <w:t>zahtjev za provedbu skraćenog</w:t>
      </w:r>
      <w:r w:rsidR="002F1082">
        <w:t xml:space="preserve"> stečajnog postupka nad dužnikom </w:t>
      </w:r>
      <w:r w:rsidR="00C5030E" w:rsidRPr="00C5030E">
        <w:t>TELESTO d.o.o. Rijeka, J. Grabovšeka 17, OIB 06812877448</w:t>
      </w:r>
      <w:r w:rsidR="002F1082">
        <w:t xml:space="preserve"> (dalje: dužnik) pod poslovnim brojem 15 St-</w:t>
      </w:r>
      <w:r w:rsidR="00C5030E">
        <w:t>781/16</w:t>
      </w:r>
      <w:r w:rsidR="002F1082">
        <w:t xml:space="preserve">. </w:t>
      </w:r>
    </w:p>
    <w:p w:rsidRDefault="00FF71CE" w:rsidP="00FF71CE" w:rsidR="00FF71CE">
      <w:pPr>
        <w:jc w:val="both"/>
      </w:pPr>
      <w:r>
        <w:tab/>
        <w:t xml:space="preserve">Uvidom u stečajni spis posl. br. </w:t>
      </w:r>
      <w:r w:rsidR="004947BF">
        <w:t>15</w:t>
      </w:r>
      <w:r>
        <w:t xml:space="preserve"> St-</w:t>
      </w:r>
      <w:r w:rsidR="00C5030E">
        <w:t>344/16-17</w:t>
      </w:r>
      <w:r w:rsidR="004947BF">
        <w:t xml:space="preserve"> </w:t>
      </w:r>
      <w:r>
        <w:t xml:space="preserve">sud je utvrdio da je rješenjem od </w:t>
      </w:r>
      <w:r w:rsidR="00C5030E">
        <w:t xml:space="preserve">09. rujna </w:t>
      </w:r>
      <w:r w:rsidR="004947BF">
        <w:t>2016</w:t>
      </w:r>
      <w:r>
        <w:t>.</w:t>
      </w:r>
      <w:r w:rsidR="004947BF">
        <w:t xml:space="preserve"> </w:t>
      </w:r>
      <w:r>
        <w:t>g</w:t>
      </w:r>
      <w:r w:rsidR="004947BF">
        <w:t>odine</w:t>
      </w:r>
      <w:r>
        <w:t xml:space="preserve"> nad dužnikom otvoren </w:t>
      </w:r>
      <w:r w:rsidR="004947BF">
        <w:t xml:space="preserve">i zaključen </w:t>
      </w:r>
      <w:r>
        <w:t xml:space="preserve">stečajni postupak. Rješenje je postalo pravomoćno </w:t>
      </w:r>
      <w:r w:rsidR="00C5030E">
        <w:t>28. rujna</w:t>
      </w:r>
      <w:r>
        <w:t xml:space="preserve"> 201</w:t>
      </w:r>
      <w:r w:rsidR="004947BF">
        <w:t>6</w:t>
      </w:r>
      <w:r>
        <w:t>. godine.</w:t>
      </w:r>
    </w:p>
    <w:p w:rsidRDefault="004947BF" w:rsidP="00FF71CE" w:rsidR="00FF71CE">
      <w:pPr>
        <w:jc w:val="both"/>
      </w:pPr>
      <w:r>
        <w:tab/>
      </w:r>
      <w:r w:rsidR="00FF71CE">
        <w:t xml:space="preserve">Prema odredbi članka 333. </w:t>
      </w:r>
      <w:r w:rsidR="00C5030E">
        <w:t xml:space="preserve">Zakona o parničnom postupku </w:t>
      </w:r>
      <w:r w:rsidR="00C5030E" w:rsidRPr="00ED5721">
        <w:t>(N</w:t>
      </w:r>
      <w:r w:rsidR="00C5030E">
        <w:t>arodne novine broj</w:t>
      </w:r>
      <w:r w:rsidR="00C5030E" w:rsidRPr="00ED5721">
        <w:t xml:space="preserve"> 34/91, 53/91, 91/92, 112/99, 117/03, 84/08, 123/08, 57/11, 148/11</w:t>
      </w:r>
      <w:r w:rsidR="00C5030E">
        <w:t xml:space="preserve">, </w:t>
      </w:r>
      <w:r w:rsidR="00C5030E" w:rsidRPr="00ED5721">
        <w:t>25/13</w:t>
      </w:r>
      <w:r w:rsidR="00C5030E">
        <w:t xml:space="preserve"> i 89/14</w:t>
      </w:r>
      <w:r w:rsidR="00C5030E" w:rsidRPr="00ED5721">
        <w:t>)</w:t>
      </w:r>
      <w:r w:rsidR="00FF71CE">
        <w:t xml:space="preserve"> koja se supsidijarno primjenjuje u stečajnom postupku temeljem čl.</w:t>
      </w:r>
      <w:r>
        <w:t>10</w:t>
      </w:r>
      <w:r w:rsidR="00FF71CE">
        <w:t xml:space="preserve">. </w:t>
      </w:r>
      <w:r w:rsidR="00C5030E" w:rsidRPr="00562998">
        <w:t xml:space="preserve">Stečajnog zakona </w:t>
      </w:r>
      <w:r w:rsidR="00C5030E" w:rsidRPr="00562998">
        <w:rPr>
          <w:bCs/>
        </w:rPr>
        <w:t>(</w:t>
      </w:r>
      <w:r w:rsidR="00C5030E">
        <w:rPr>
          <w:bCs/>
        </w:rPr>
        <w:t>Narodne novine br.</w:t>
      </w:r>
      <w:r w:rsidR="00C5030E" w:rsidRPr="00562998">
        <w:rPr>
          <w:bCs/>
        </w:rPr>
        <w:t xml:space="preserve"> </w:t>
      </w:r>
      <w:r w:rsidR="00C5030E">
        <w:rPr>
          <w:bCs/>
        </w:rPr>
        <w:t xml:space="preserve">71/15), </w:t>
      </w:r>
      <w:r w:rsidR="00FF71CE">
        <w:t xml:space="preserve"> prvostupanjski sud tijekom cijelog postupka po službenoj dužnosti pazi je li stvar pravomoćno presuđena i ako utvrdi da je parnica među istim strankama pokrenuta o zahtjevu o kojemu je već pravomoćno odlučeno, odbacit će tužbu.</w:t>
      </w:r>
    </w:p>
    <w:p w:rsidRDefault="00FF71CE" w:rsidP="00FF71CE" w:rsidR="00EB5F77">
      <w:pPr>
        <w:jc w:val="both"/>
      </w:pPr>
      <w:r>
        <w:tab/>
        <w:t xml:space="preserve">Obzirom da je rješenjem posl.br. </w:t>
      </w:r>
      <w:r w:rsidR="004947BF">
        <w:t>15</w:t>
      </w:r>
      <w:r>
        <w:t xml:space="preserve"> St-</w:t>
      </w:r>
      <w:r w:rsidR="00C5030E">
        <w:t>344</w:t>
      </w:r>
      <w:r w:rsidR="004947BF">
        <w:t>/16-</w:t>
      </w:r>
      <w:r w:rsidR="00C5030E">
        <w:t>17</w:t>
      </w:r>
      <w:r>
        <w:t xml:space="preserve"> od </w:t>
      </w:r>
      <w:r w:rsidR="00C5030E">
        <w:t>09. rujna</w:t>
      </w:r>
      <w:r>
        <w:t xml:space="preserve"> 201</w:t>
      </w:r>
      <w:r w:rsidR="004947BF">
        <w:t>6</w:t>
      </w:r>
      <w:r>
        <w:t xml:space="preserve">. godine pravomoćno odlučeno o prijedlogu za otvaranje stečajnog postupka nad dužnikom, valjalo je  primjenom citiranih zakonskih propisa odlučiti kao u </w:t>
      </w:r>
      <w:r w:rsidR="00C5030E">
        <w:t>izreci</w:t>
      </w:r>
      <w:r>
        <w:t xml:space="preserve"> rješenja.</w:t>
      </w:r>
      <w:r w:rsidR="00722C92" w:rsidRPr="00DA66D5">
        <w:tab/>
      </w:r>
      <w:r w:rsidR="00722C92" w:rsidRPr="00DA66D5">
        <w:tab/>
      </w:r>
    </w:p>
    <w:p w:rsidRDefault="004947BF" w:rsidP="00FF71CE" w:rsidR="004947BF">
      <w:pPr>
        <w:jc w:val="both"/>
      </w:pP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C5030E">
        <w:rPr>
          <w:b/>
        </w:rPr>
        <w:t>14</w:t>
      </w:r>
      <w:r w:rsidR="004947BF">
        <w:rPr>
          <w:b/>
        </w:rPr>
        <w:t>. listopada</w:t>
      </w:r>
      <w:r w:rsidR="00016072">
        <w:rPr>
          <w:b/>
        </w:rPr>
        <w:t xml:space="preserve"> 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8E2259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</w:p>
    <w:p w:rsidRDefault="00344D37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947BF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A03A61" w:rsidR="00A03A61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</w:p>
    <w:p w:rsidRDefault="008E2259" w:rsidP="00A03A61" w:rsidR="008E2259" w:rsidRPr="00A03A61">
      <w:pPr>
        <w:ind w:left="2160"/>
        <w:jc w:val="right"/>
        <w:rPr>
          <w:b/>
          <w:sz w:val="20"/>
        </w:rPr>
      </w:pP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  <w:r w:rsidRPr="00A03A61">
        <w:rPr>
          <w:b/>
          <w:sz w:val="20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C5030E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8E2259">
        <w:rPr>
          <w:sz w:val="20"/>
          <w:szCs w:val="20"/>
        </w:rPr>
        <w:t>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5030E">
        <w:rPr>
          <w:sz w:val="20"/>
          <w:szCs w:val="20"/>
        </w:rPr>
        <w:t>14</w:t>
      </w:r>
      <w:r w:rsidR="004947BF">
        <w:rPr>
          <w:sz w:val="20"/>
          <w:szCs w:val="20"/>
        </w:rPr>
        <w:t>.10</w:t>
      </w:r>
      <w:r w:rsidR="008E2259">
        <w:rPr>
          <w:sz w:val="20"/>
          <w:szCs w:val="20"/>
        </w:rPr>
        <w:t>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4947BF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616C1" w:rsidRPr="00ED5721">
        <w:rPr>
          <w:sz w:val="20"/>
          <w:szCs w:val="20"/>
        </w:rPr>
        <w:t>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E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C5030E">
      <w:t>781</w:t>
    </w:r>
    <w:r w:rsidR="00FF71CE">
      <w:t>/</w:t>
    </w:r>
    <w:r w:rsidR="004947BF">
      <w:t>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E41A9"/>
    <w:multiLevelType w:val="hybridMultilevel"/>
    <w:tmpl w:val="8A623F64"/>
    <w:lvl w:tplc="43A0CE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2F1082"/>
    <w:rsid w:val="00344D37"/>
    <w:rsid w:val="00357D7B"/>
    <w:rsid w:val="003859A7"/>
    <w:rsid w:val="003F3E25"/>
    <w:rsid w:val="004432D4"/>
    <w:rsid w:val="004947BF"/>
    <w:rsid w:val="00573792"/>
    <w:rsid w:val="005C774B"/>
    <w:rsid w:val="0061436B"/>
    <w:rsid w:val="00683C57"/>
    <w:rsid w:val="006A26BD"/>
    <w:rsid w:val="006B1B11"/>
    <w:rsid w:val="007002EC"/>
    <w:rsid w:val="00722C92"/>
    <w:rsid w:val="00745630"/>
    <w:rsid w:val="007F30F2"/>
    <w:rsid w:val="007F7AF6"/>
    <w:rsid w:val="00821538"/>
    <w:rsid w:val="008E181E"/>
    <w:rsid w:val="008E2259"/>
    <w:rsid w:val="009B219F"/>
    <w:rsid w:val="009B744A"/>
    <w:rsid w:val="00A03A61"/>
    <w:rsid w:val="00A46343"/>
    <w:rsid w:val="00A63D14"/>
    <w:rsid w:val="00A826E6"/>
    <w:rsid w:val="00B1315C"/>
    <w:rsid w:val="00B47179"/>
    <w:rsid w:val="00B97064"/>
    <w:rsid w:val="00C5030E"/>
    <w:rsid w:val="00C616C1"/>
    <w:rsid w:val="00C87349"/>
    <w:rsid w:val="00D0476A"/>
    <w:rsid w:val="00D62065"/>
    <w:rsid w:val="00D6764D"/>
    <w:rsid w:val="00DA66D5"/>
    <w:rsid w:val="00DB579A"/>
    <w:rsid w:val="00DC60B8"/>
    <w:rsid w:val="00DF7E85"/>
    <w:rsid w:val="00E22468"/>
    <w:rsid w:val="00E37B45"/>
    <w:rsid w:val="00EB5F77"/>
    <w:rsid w:val="00ED5721"/>
    <w:rsid w:val="00F44721"/>
    <w:rsid w:val="00F77E52"/>
    <w:rsid w:val="00F80AC3"/>
    <w:rsid w:val="00FF71CE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7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7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7E5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7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7E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7E5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 344/16</izvorni_sadrzaj>
    <derivirana_varijabla naziv="DomainObject.Predmet.PrimjedbaSuca_1">st 344/16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TELESTO d.o.o.</izvorni_sadrzaj>
    <derivirana_varijabla naziv="DomainObject.Predmet.ProtustrankaFormated_1">  TELESTO d.o.o.</derivirana_varijabla>
  </DomainObject.Predmet.ProtustrankaFormated>
  <DomainObject.Predmet.ProtustrankaFormatedOIB>
    <izvorni_sadrzaj>  TELESTO d.o.o., OIB 06812877448</izvorni_sadrzaj>
    <derivirana_varijabla naziv="DomainObject.Predmet.ProtustrankaFormatedOIB_1">  TELESTO d.o.o., OIB 06812877448</derivirana_varijabla>
  </DomainObject.Predmet.ProtustrankaFormatedOIB>
  <DomainObject.Predmet.ProtustrankaFormatedWithAdress>
    <izvorni_sadrzaj> TELESTO d.o.o., Jože Grabovšeka 17, 51000 Rijeka</izvorni_sadrzaj>
    <derivirana_varijabla naziv="DomainObject.Predmet.ProtustrankaFormatedWithAdress_1"> TELESTO d.o.o., Jože Grabovšeka 17, 51000 Rijeka</derivirana_varijabla>
  </DomainObject.Predmet.ProtustrankaFormatedWithAdress>
  <DomainObject.Predmet.ProtustrankaFormatedWithAdressOIB>
    <izvorni_sadrzaj> TELESTO d.o.o., OIB 06812877448, Jože Grabovšeka 17, 51000 Rijeka</izvorni_sadrzaj>
    <derivirana_varijabla naziv="DomainObject.Predmet.ProtustrankaFormatedWithAdressOIB_1"> TELESTO d.o.o., OIB 06812877448, Jože Grabovšeka 17, 51000 Rijeka</derivirana_varijabla>
  </DomainObject.Predmet.ProtustrankaFormatedWithAdressOIB>
  <DomainObject.Predmet.ProtustrankaWithAdress>
    <izvorni_sadrzaj>TELESTO d.o.o. Jože Grabovšeka 17, 51000 Rijeka</izvorni_sadrzaj>
    <derivirana_varijabla naziv="DomainObject.Predmet.ProtustrankaWithAdress_1">TELESTO d.o.o. Jože Grabovšeka 17, 51000 Rijeka</derivirana_varijabla>
  </DomainObject.Predmet.ProtustrankaWithAdress>
  <DomainObject.Predmet.ProtustrankaWithAdressOIB>
    <izvorni_sadrzaj>TELESTO d.o.o., OIB 06812877448, Jože Grabovšeka 17, 51000 Rijeka</izvorni_sadrzaj>
    <derivirana_varijabla naziv="DomainObject.Predmet.ProtustrankaWithAdressOIB_1">TELESTO d.o.o., OIB 06812877448, Jože Grabovšeka 17, 51000 Rijeka</derivirana_varijabla>
  </DomainObject.Predmet.ProtustrankaWithAdressOIB>
  <DomainObject.Predmet.ProtustrankaNazivFormated>
    <izvorni_sadrzaj>TELESTO d.o.o.</izvorni_sadrzaj>
    <derivirana_varijabla naziv="DomainObject.Predmet.ProtustrankaNazivFormated_1">TELESTO d.o.o.</derivirana_varijabla>
  </DomainObject.Predmet.ProtustrankaNazivFormated>
  <DomainObject.Predmet.ProtustrankaNazivFormatedOIB>
    <izvorni_sadrzaj>TELESTO d.o.o., OIB 06812877448</izvorni_sadrzaj>
    <derivirana_varijabla naziv="DomainObject.Predmet.ProtustrankaNazivFormatedOIB_1">TELESTO d.o.o., OIB 06812877448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TELESTO d.o.o.</item>
    </izvorni_sadrzaj>
    <derivirana_varijabla naziv="DomainObject.Predmet.ProtuStrankaListFormated_1">
      <item>TELESTO d.o.o.</item>
    </derivirana_varijabla>
  </DomainObject.Predmet.ProtuStrankaListFormated>
  <DomainObject.Predmet.ProtuStrankaListFormatedOIB>
    <izvorni_sadrzaj>
      <item>TELESTO d.o.o., OIB 06812877448</item>
    </izvorni_sadrzaj>
    <derivirana_varijabla naziv="DomainObject.Predmet.ProtuStrankaListFormatedOIB_1">
      <item>TELESTO d.o.o., OIB 06812877448</item>
    </derivirana_varijabla>
  </DomainObject.Predmet.ProtuStrankaListFormatedOIB>
  <DomainObject.Predmet.ProtuStrankaListFormatedWithAdress>
    <izvorni_sadrzaj>
      <item>TELESTO d.o.o., Jože Grabovšeka 17, 51000 Rijeka</item>
    </izvorni_sadrzaj>
    <derivirana_varijabla naziv="DomainObject.Predmet.ProtuStrankaListFormatedWithAdress_1">
      <item>TELESTO d.o.o., Jože Grabovšeka 17, 51000 Rijeka</item>
    </derivirana_varijabla>
  </DomainObject.Predmet.ProtuStrankaListFormatedWithAdress>
  <DomainObject.Predmet.ProtuStrankaListFormatedWithAdressOIB>
    <izvorni_sadrzaj>
      <item>TELESTO d.o.o., OIB 06812877448, Jože Grabovšeka 17, 51000 Rijeka</item>
    </izvorni_sadrzaj>
    <derivirana_varijabla naziv="DomainObject.Predmet.ProtuStrankaListFormatedWithAdressOIB_1">
      <item>TELESTO d.o.o., OIB 06812877448, Jože Grabovšeka 17, 51000 Rijeka</item>
    </derivirana_varijabla>
  </DomainObject.Predmet.ProtuStrankaListFormatedWithAdressOIB>
  <DomainObject.Predmet.ProtuStrankaListNazivFormated>
    <izvorni_sadrzaj>
      <item>TELESTO d.o.o.</item>
    </izvorni_sadrzaj>
    <derivirana_varijabla naziv="DomainObject.Predmet.ProtuStrankaListNazivFormated_1">
      <item>TELESTO d.o.o.</item>
    </derivirana_varijabla>
  </DomainObject.Predmet.ProtuStrankaListNazivFormated>
  <DomainObject.Predmet.ProtuStrankaListNazivFormatedOIB>
    <izvorni_sadrzaj>
      <item>TELESTO d.o.o., OIB 06812877448</item>
    </izvorni_sadrzaj>
    <derivirana_varijabla naziv="DomainObject.Predmet.ProtuStrankaListNazivFormatedOIB_1">
      <item>TELESTO d.o.o., OIB 06812877448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TELESTO d.o.o.</izvorni_sadrzaj>
    <derivirana_varijabla naziv="DomainObject.Predmet.ProtustrankaIDrugi_1">TELESTO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TELESTO d.o.o., OIB 06812877448, Jože Grabovšeka 17, 51000 Rijeka</izvorni_sadrzaj>
    <derivirana_varijabla naziv="DomainObject.Predmet.ProtustrankaIDrugiAdressOIB_1">TELESTO d.o.o., OIB 06812877448, Jože Grabovšeka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TELESTO d.o.o.</item>
    </izvorni_sadrzaj>
    <derivirana_varijabla naziv="DomainObject.Predmet.SudioniciListNaziv_1">
      <item>FINA  Rijeka</item>
      <item>TELESTO d.o.o.</item>
    </derivirana_varijabla>
  </DomainObject.Predmet.SudioniciListNaziv>
  <DomainObject.Predmet.SudioniciListAdressOIB>
    <izvorni_sadrzaj>
      <item>FINA  Rijeka, OIB 85821130368, Frana Kurelca 8,51000 Rijeka</item>
      <item>TELESTO d.o.o., OIB 06812877448, Jože Grabovšeka 17,51000 Rijeka</item>
    </izvorni_sadrzaj>
    <derivirana_varijabla naziv="DomainObject.Predmet.SudioniciListAdressOIB_1">
      <item>FINA  Rijeka, OIB 85821130368, Frana Kurelca 8,51000 Rijeka</item>
      <item>TELESTO d.o.o., OIB 06812877448, Jože Grabovšeka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06812877448</item>
    </izvorni_sadrzaj>
    <derivirana_varijabla naziv="DomainObject.Predmet.SudioniciListNazivOIB_1">
      <item>, OIB 85821130368</item>
      <item>, OIB 06812877448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CEED7-5DFA-4C03-BD30-831F0C486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353</properties:Words>
  <properties:Characters>1901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2016-10-14T12:22:00Z</dcterms:created>
  <dc:creator>stecaj</dc:creator>
  <cp:lastModifiedBy>Jasna Radulović</cp:lastModifiedBy>
  <cp:lastPrinted>2016-10-03T07:29:00Z</cp:lastPrinted>
  <dcterms:modified xmlns:xsi="http://www.w3.org/2001/XMLSchema-instance" xsi:type="dcterms:W3CDTF">2016-10-19T11:48:00Z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