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1fa3" w14:paraId="41f1fa3" w:rsidRDefault="007E1209" w:rsidP="007E1209" w:rsidR="007E1209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7E1209" w:rsidP="007E1209" w:rsidR="007E120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7E1209" w:rsidP="007E1209" w:rsidR="007E1209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E1209" w:rsidP="007E1209" w:rsidR="007E1209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1049/18</w:t>
      </w: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NAVIGO DUBRAVA d.o.o., OIB 38893520067, Dubrava, Braće Radić 5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18.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7E1209" w:rsidP="007E1209" w:rsidR="007E1209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E1209" w:rsidP="007E1209" w:rsidR="007E1209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NAVIGO DUBRAVA d.o.o., OIB 38893520067, Dubrava, Braće Radić 5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18.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7E1209" w:rsidP="007E1209" w:rsidR="007E1209" w:rsidRPr="004453B3">
      <w:pPr>
        <w:pStyle w:val="BodyText21"/>
        <w:rPr>
          <w:rFonts w:hAnsi="Times New Roman" w:ascii="Times New Roman"/>
          <w:szCs w:val="24"/>
        </w:rPr>
      </w:pPr>
    </w:p>
    <w:p w:rsidRDefault="007E1209" w:rsidP="007E1209" w:rsidR="007E1209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EB702A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Siniša Rajnović, OIB 86217384445, Virovitica, Milanovac, Sv. Trojstva 87</w:t>
      </w:r>
      <w:r w:rsidRPr="00BE3755">
        <w:rPr>
          <w:rFonts w:hAnsi="Times New Roman" w:ascii="Times New Roman"/>
          <w:szCs w:val="24"/>
        </w:rPr>
        <w:t>.</w:t>
      </w:r>
    </w:p>
    <w:p w:rsidRDefault="007E1209" w:rsidP="007E1209" w:rsidR="007E1209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E1209" w:rsidP="007E1209" w:rsidR="007E1209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NAVIGO DUBRAVA d.o.o., OIB 38893520067, Dubrava, Braće Radić 5.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</w:t>
      </w:r>
      <w:r>
        <w:rPr>
          <w:rFonts w:hAnsi="Times New Roman" w:ascii="Times New Roman"/>
          <w:szCs w:val="24"/>
          <w:lang w:val="hr-HR"/>
        </w:rPr>
        <w:t xml:space="preserve"> i potvrde o neizvršenim osnovama za plaćanje</w:t>
      </w:r>
      <w:r w:rsidRPr="004453B3">
        <w:rPr>
          <w:rFonts w:hAnsi="Times New Roman" w:ascii="Times New Roman"/>
          <w:szCs w:val="24"/>
          <w:lang w:val="hr-HR"/>
        </w:rPr>
        <w:t xml:space="preserve"> proizlazi da dužnik u očevidniku redoslijeda osnova za plaćanje ima evidentirane neizvršene osnove za plaćanja u neprekinutom razdoblju duljem od 120 dana.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18. rujna 2018.</w:t>
      </w: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7E1209" w:rsidP="007E1209" w:rsidR="007E120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E1209" w:rsidP="007E1209" w:rsidR="007E1209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E1209" w:rsidP="007E1209" w:rsidR="007E1209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7E1209" w:rsidP="007E1209" w:rsidR="007E1209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7E1209" w:rsidP="007E1209" w:rsidR="007E1209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7E1209" w:rsidP="007E1209" w:rsidR="007E1209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E1209" w:rsidP="007E1209" w:rsidR="007E1209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5C1B" w:rsidR="00000000">
      <w:r>
        <w:separator/>
      </w:r>
    </w:p>
  </w:endnote>
  <w:endnote w:id="0" w:type="continuationSeparator">
    <w:p w:rsidRDefault="00F85C1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C1B" w:rsidR="00280A5F">
    <w:pPr>
      <w:pStyle w:val="Podnoje"/>
      <w:jc w:val="right"/>
    </w:pPr>
  </w:p>
  <w:p w:rsidRDefault="00F85C1B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5C1B" w:rsidR="00000000">
      <w:r>
        <w:separator/>
      </w:r>
    </w:p>
  </w:footnote>
  <w:footnote w:id="0" w:type="continuationSeparator">
    <w:p w:rsidRDefault="00F85C1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209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F85C1B" w:rsidRPr="00F85C1B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1049/18</w:t>
    </w:r>
  </w:p>
  <w:p w:rsidRDefault="00F85C1B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1209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CD6"/>
    <w:rsid w:val="00135025"/>
    <w:rsid w:val="00181F4E"/>
    <w:rsid w:val="00214CD6"/>
    <w:rsid w:val="007E1209"/>
    <w:rsid w:val="00C95241"/>
    <w:rsid w:val="00F8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120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12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120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7E12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1209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7E120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12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1209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5C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C1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C1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C1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C1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120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12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120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7E12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1209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7E120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12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1209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85C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C1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C1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C1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C1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1049</izvorni_sadrzaj>
    <derivirana_varijabla naziv="DomainObject.Predmet.Broj_1">1049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St-1049/2018</izvorni_sadrzaj>
    <derivirana_varijabla naziv="DomainObject.Predmet.OznakaBroj_1">St-1049/2018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NAVIGO DUBRAVA d.o.o.</izvorni_sadrzaj>
    <derivirana_varijabla naziv="DomainObject.Predmet.ProtustrankaFormated_1">  NAVIGO DUBRAVA d.o.o.</derivirana_varijabla>
  </DomainObject.Predmet.ProtustrankaFormated>
  <DomainObject.Predmet.ProtustrankaFormatedOIB>
    <izvorni_sadrzaj>  NAVIGO DUBRAVA d.o.o., OIB 38893520067</izvorni_sadrzaj>
    <derivirana_varijabla naziv="DomainObject.Predmet.ProtustrankaFormatedOIB_1">  NAVIGO DUBRAVA d.o.o., OIB 38893520067</derivirana_varijabla>
  </DomainObject.Predmet.ProtustrankaFormatedOIB>
  <DomainObject.Predmet.ProtustrankaFormatedWithAdress>
    <izvorni_sadrzaj> NAVIGO DUBRAVA d.o.o., Braće Radić 5, 10342 Dubrava</izvorni_sadrzaj>
    <derivirana_varijabla naziv="DomainObject.Predmet.ProtustrankaFormatedWithAdress_1"> NAVIGO DUBRAVA d.o.o., Braće Radić 5, 10342 Dubrava</derivirana_varijabla>
  </DomainObject.Predmet.ProtustrankaFormatedWithAdress>
  <DomainObject.Predmet.ProtustrankaFormatedWithAdressOIB>
    <izvorni_sadrzaj> NAVIGO DUBRAVA d.o.o., OIB 38893520067, Braće Radić 5, 10342 Dubrava</izvorni_sadrzaj>
    <derivirana_varijabla naziv="DomainObject.Predmet.ProtustrankaFormatedWithAdressOIB_1"> NAVIGO DUBRAVA d.o.o., OIB 38893520067, Braće Radić 5, 10342 Dubrava</derivirana_varijabla>
  </DomainObject.Predmet.ProtustrankaFormatedWithAdressOIB>
  <DomainObject.Predmet.ProtustrankaWithAdress>
    <izvorni_sadrzaj>NAVIGO DUBRAVA d.o.o. Braće Radić 5, 10342 Dubrava</izvorni_sadrzaj>
    <derivirana_varijabla naziv="DomainObject.Predmet.ProtustrankaWithAdress_1">NAVIGO DUBRAVA d.o.o. Braće Radić 5, 10342 Dubrava</derivirana_varijabla>
  </DomainObject.Predmet.ProtustrankaWithAdress>
  <DomainObject.Predmet.ProtustrankaWithAdressOIB>
    <izvorni_sadrzaj>NAVIGO DUBRAVA d.o.o., OIB 38893520067, Braće Radić 5, 10342 Dubrava</izvorni_sadrzaj>
    <derivirana_varijabla naziv="DomainObject.Predmet.ProtustrankaWithAdressOIB_1">NAVIGO DUBRAVA d.o.o., OIB 38893520067, Braće Radić 5, 10342 Dubrava</derivirana_varijabla>
  </DomainObject.Predmet.ProtustrankaWithAdressOIB>
  <DomainObject.Predmet.ProtustrankaNazivFormated>
    <izvorni_sadrzaj>NAVIGO DUBRAVA d.o.o.</izvorni_sadrzaj>
    <derivirana_varijabla naziv="DomainObject.Predmet.ProtustrankaNazivFormated_1">NAVIGO DUBRAVA d.o.o.</derivirana_varijabla>
  </DomainObject.Predmet.ProtustrankaNazivFormated>
  <DomainObject.Predmet.ProtustrankaNazivFormatedOIB>
    <izvorni_sadrzaj>NAVIGO DUBRAVA d.o.o., OIB 38893520067</izvorni_sadrzaj>
    <derivirana_varijabla naziv="DomainObject.Predmet.ProtustrankaNazivFormatedOIB_1">NAVIGO DUBRAVA d.o.o., OIB 38893520067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NAVIGO DUBRAVA d.o.o.</item>
    </izvorni_sadrzaj>
    <derivirana_varijabla naziv="DomainObject.Predmet.ProtuStrankaListFormated_1">
      <item>NAVIGO DUBRAVA d.o.o.</item>
    </derivirana_varijabla>
  </DomainObject.Predmet.ProtuStrankaListFormated>
  <DomainObject.Predmet.ProtuStrankaListFormatedOIB>
    <izvorni_sadrzaj>
      <item>NAVIGO DUBRAVA d.o.o., OIB 38893520067</item>
    </izvorni_sadrzaj>
    <derivirana_varijabla naziv="DomainObject.Predmet.ProtuStrankaListFormatedOIB_1">
      <item>NAVIGO DUBRAVA d.o.o., OIB 38893520067</item>
    </derivirana_varijabla>
  </DomainObject.Predmet.ProtuStrankaListFormatedOIB>
  <DomainObject.Predmet.ProtuStrankaListFormatedWithAdress>
    <izvorni_sadrzaj>
      <item>NAVIGO DUBRAVA d.o.o., Braće Radić 5, 10342 Dubrava</item>
    </izvorni_sadrzaj>
    <derivirana_varijabla naziv="DomainObject.Predmet.ProtuStrankaListFormatedWithAdress_1">
      <item>NAVIGO DUBRAVA d.o.o., Braće Radić 5, 10342 Dubrava</item>
    </derivirana_varijabla>
  </DomainObject.Predmet.ProtuStrankaListFormatedWithAdress>
  <DomainObject.Predmet.ProtuStrankaListFormatedWithAdressOIB>
    <izvorni_sadrzaj>
      <item>NAVIGO DUBRAVA d.o.o., OIB 38893520067, Braće Radić 5, 10342 Dubrava</item>
    </izvorni_sadrzaj>
    <derivirana_varijabla naziv="DomainObject.Predmet.ProtuStrankaListFormatedWithAdressOIB_1">
      <item>NAVIGO DUBRAVA d.o.o., OIB 38893520067, Braće Radić 5, 10342 Dubrava</item>
    </derivirana_varijabla>
  </DomainObject.Predmet.ProtuStrankaListFormatedWithAdressOIB>
  <DomainObject.Predmet.ProtuStrankaListNazivFormated>
    <izvorni_sadrzaj>
      <item>NAVIGO DUBRAVA d.o.o.</item>
    </izvorni_sadrzaj>
    <derivirana_varijabla naziv="DomainObject.Predmet.ProtuStrankaListNazivFormated_1">
      <item>NAVIGO DUBRAVA d.o.o.</item>
    </derivirana_varijabla>
  </DomainObject.Predmet.ProtuStrankaListNazivFormated>
  <DomainObject.Predmet.ProtuStrankaListNazivFormatedOIB>
    <izvorni_sadrzaj>
      <item>NAVIGO DUBRAVA d.o.o., OIB 38893520067</item>
    </izvorni_sadrzaj>
    <derivirana_varijabla naziv="DomainObject.Predmet.ProtuStrankaListNazivFormatedOIB_1">
      <item>NAVIGO DUBRAVA d.o.o., OIB 38893520067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NAVIGO DUBRAVA d.o.o.</izvorni_sadrzaj>
    <derivirana_varijabla naziv="DomainObject.Predmet.ProtustrankaIDrugi_1">NAVIGO DUBRAVA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NAVIGO DUBRAVA d.o.o., OIB 38893520067, Braće Radić 5, 10342 Dubrava</izvorni_sadrzaj>
    <derivirana_varijabla naziv="DomainObject.Predmet.ProtustrankaIDrugiAdressOIB_1">NAVIGO DUBRAVA d.o.o., OIB 38893520067, Braće Radić 5, 10342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NAVIGO DUBRAVA d.o.o.</item>
    </izvorni_sadrzaj>
    <derivirana_varijabla naziv="DomainObject.Predmet.SudioniciListNaziv_1">
      <item>FINA Regionalni centar Zagreb</item>
      <item>NAVIGO DUBRAVA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NAVIGO DUBRAVA d.o.o., OIB 38893520067, Braće Radić 5,10342 Dubrava</item>
    </izvorni_sadrzaj>
    <derivirana_varijabla naziv="DomainObject.Predmet.SudioniciListAdressOIB_1">
      <item>FINA Regionalni centar Zagreb, OIB 85821130368, Trg svibanjskih žrtava 1995. br. 1,10000 Zagreb</item>
      <item>NAVIGO DUBRAVA d.o.o., OIB 38893520067, Braće Radić 5,10342 Dubrava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38893520067</item>
    </izvorni_sadrzaj>
    <derivirana_varijabla naziv="DomainObject.Predmet.SudioniciListNazivOIB_1">
      <item>, OIB 85821130368</item>
      <item>, OIB 38893520067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2208</properties:Characters>
  <properties:Lines>73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2018-09-18T08:41:00Z</dcterms:created>
  <dc:creator>Marija Lukić</dc:creator>
  <dc:description/>
  <cp:keywords/>
  <cp:lastModifiedBy>Marija Lukić</cp:lastModifiedBy>
  <cp:lastPrinted>2018-09-18T08:42:00Z</cp:lastPrinted>
  <dcterms:modified xmlns:xsi="http://www.w3.org/2001/XMLSchema-instance" xsi:type="dcterms:W3CDTF">2018-09-18T08:43:00Z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(st-1049-18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