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ae0f" w14:paraId="3eeae0f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8F7BC6">
        <w:rPr>
          <w:rFonts w:hAnsi="Times New Roman" w:ascii="Times New Roman"/>
          <w:szCs w:val="24"/>
          <w:lang w:val="hr-HR"/>
        </w:rPr>
        <w:t>2374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8F7BC6" w:rsidRPr="008F7BC6">
        <w:rPr>
          <w:rFonts w:hAnsi="Times New Roman" w:ascii="Times New Roman"/>
          <w:szCs w:val="24"/>
        </w:rPr>
        <w:t>E.P.O.S. GVOZD d.o.o. za poljoprivredu, proizvodnju i usluge, Gvozd (Općina Gvozd), Pješčanica 163, OIB: 13064856624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3560C6" w:rsidRPr="003F239F">
        <w:rPr>
          <w:rFonts w:hAnsi="Times New Roman" w:ascii="Times New Roman"/>
          <w:szCs w:val="24"/>
          <w:lang w:val="hr-HR"/>
        </w:rPr>
        <w:t xml:space="preserve"> </w:t>
      </w:r>
      <w:r w:rsidR="008F7BC6">
        <w:rPr>
          <w:rFonts w:hAnsi="Times New Roman" w:ascii="Times New Roman"/>
          <w:szCs w:val="24"/>
          <w:lang w:val="hr-HR"/>
        </w:rPr>
        <w:t>7</w:t>
      </w:r>
      <w:r w:rsidR="009E060B">
        <w:rPr>
          <w:rFonts w:hAnsi="Times New Roman" w:ascii="Times New Roman"/>
          <w:szCs w:val="24"/>
          <w:lang w:val="hr-HR"/>
        </w:rPr>
        <w:t>. studenoga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8F7BC6">
        <w:rPr>
          <w:rFonts w:hAnsi="Times New Roman" w:ascii="Times New Roman"/>
          <w:szCs w:val="24"/>
          <w:lang w:val="hr-HR"/>
        </w:rPr>
        <w:t>7</w:t>
      </w:r>
      <w:r w:rsidR="009E060B">
        <w:rPr>
          <w:rFonts w:hAnsi="Times New Roman" w:ascii="Times New Roman"/>
          <w:szCs w:val="24"/>
          <w:lang w:val="hr-HR"/>
        </w:rPr>
        <w:t>. studenoga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2D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185BD6">
      <w:rPr>
        <w:rFonts w:hAnsi="Times New Roman" w:ascii="Times New Roman"/>
        <w:lang w:val="hr-HR"/>
      </w:rPr>
      <w:t>23</w:t>
    </w:r>
    <w:r w:rsidR="008F7BC6">
      <w:rPr>
        <w:rFonts w:hAnsi="Times New Roman" w:ascii="Times New Roman"/>
        <w:lang w:val="hr-HR"/>
      </w:rPr>
      <w:t>74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2D5E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D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D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D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D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2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D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D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D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D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St-2374/2017</izvorni_sadrzaj>
    <derivirana_varijabla naziv="DomainObject.Predmet.OznakaBroj_1">St-2374/2017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E.P.O.S. GVOZD d.o.o. zastupanog po punomoćniku Josip Ainrih Matić</izvorni_sadrzaj>
    <derivirana_varijabla naziv="DomainObject.Predmet.ProtustrankaFormated_1">  E.P.O.S. GVOZD d.o.o. zastupanog po punomoćniku Josip Ainrih Matić</derivirana_varijabla>
  </DomainObject.Predmet.ProtustrankaFormated>
  <DomainObject.Predmet.ProtustrankaFormatedOIB>
    <izvorni_sadrzaj>  E.P.O.S. GVOZD d.o.o., OIB 13064856624 zastupanog po punomoćniku Josip Ainrih Matić</izvorni_sadrzaj>
    <derivirana_varijabla naziv="DomainObject.Predmet.ProtustrankaFormatedOIB_1">  E.P.O.S. GVOZD d.o.o., OIB 13064856624 zastupanog po punomoćniku Josip Ainrih Matić</derivirana_varijabla>
  </DomainObject.Predmet.ProtustrankaFormatedOIB>
  <DomainObject.Predmet.ProtustrankaFormatedWithAdress>
    <izvorni_sadrzaj> E.P.O.S. GVOZD d.o.o., Pješčanica 163, 44410 Gvozd zastupanog po punomoćniku Josip Ainrih Matić</izvorni_sadrzaj>
    <derivirana_varijabla naziv="DomainObject.Predmet.ProtustrankaFormatedWithAdress_1"> E.P.O.S. GVOZD d.o.o., Pješčanica 163, 44410 Gvozd zastupanog po punomoćniku Josip Ainrih Matić</derivirana_varijabla>
  </DomainObject.Predmet.ProtustrankaFormatedWithAdress>
  <DomainObject.Predmet.ProtustrankaFormatedWithAdressOIB>
    <izvorni_sadrzaj> E.P.O.S. GVOZD d.o.o., OIB 13064856624, Pješčanica 163, 44410 Gvozd zastupanog po punomoćniku Josip Ainrih Matić</izvorni_sadrzaj>
    <derivirana_varijabla naziv="DomainObject.Predmet.ProtustrankaFormatedWithAdressOIB_1"> E.P.O.S. GVOZD d.o.o., OIB 13064856624, Pješčanica 163, 44410 Gvozd zastupanog po punomoćniku Josip Ainrih Matić</derivirana_varijabla>
  </DomainObject.Predmet.ProtustrankaFormatedWithAdressOIB>
  <DomainObject.Predmet.ProtustrankaWithAdress>
    <izvorni_sadrzaj>E.P.O.S. GVOZD d.o.o. Pješčanica 163, 44410 Gvozd</izvorni_sadrzaj>
    <derivirana_varijabla naziv="DomainObject.Predmet.ProtustrankaWithAdress_1">E.P.O.S. GVOZD d.o.o. Pješčanica 163, 44410 Gvozd</derivirana_varijabla>
  </DomainObject.Predmet.ProtustrankaWithAdress>
  <DomainObject.Predmet.ProtustrankaWithAdressOIB>
    <izvorni_sadrzaj>E.P.O.S. GVOZD d.o.o., OIB 13064856624, Pješčanica 163, 44410 Gvozd</izvorni_sadrzaj>
    <derivirana_varijabla naziv="DomainObject.Predmet.ProtustrankaWithAdressOIB_1">E.P.O.S. GVOZD d.o.o., OIB 13064856624, Pješčanica 163, 44410 Gvozd</derivirana_varijabla>
  </DomainObject.Predmet.ProtustrankaWithAdressOIB>
  <DomainObject.Predmet.ProtustrankaNazivFormated>
    <izvorni_sadrzaj>E.P.O.S. GVOZD d.o.o.</izvorni_sadrzaj>
    <derivirana_varijabla naziv="DomainObject.Predmet.ProtustrankaNazivFormated_1">E.P.O.S. GVOZD d.o.o.</derivirana_varijabla>
  </DomainObject.Predmet.ProtustrankaNazivFormated>
  <DomainObject.Predmet.ProtustrankaNazivFormatedOIB>
    <izvorni_sadrzaj>E.P.O.S. GVOZD d.o.o., OIB 13064856624</izvorni_sadrzaj>
    <derivirana_varijabla naziv="DomainObject.Predmet.ProtustrankaNazivFormatedOIB_1">E.P.O.S. GVOZD d.o.o., OIB 13064856624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E.P.O.S. GVOZD d.o.o. zastupanog po punomoćniku Josip Ainrih Matić</item>
    </izvorni_sadrzaj>
    <derivirana_varijabla naziv="DomainObject.Predmet.ProtuStrankaListFormated_1">
      <item>E.P.O.S. GVOZD d.o.o. zastupanog po punomoćniku Josip Ainrih Matić</item>
    </derivirana_varijabla>
  </DomainObject.Predmet.ProtuStrankaListFormated>
  <DomainObject.Predmet.ProtuStrankaListFormatedOIB>
    <izvorni_sadrzaj>
      <item>E.P.O.S. GVOZD d.o.o., OIB 13064856624 zastupanog po punomoćniku Josip Ainrih Matić</item>
    </izvorni_sadrzaj>
    <derivirana_varijabla naziv="DomainObject.Predmet.ProtuStrankaListFormatedOIB_1">
      <item>E.P.O.S. GVOZD d.o.o., OIB 13064856624 zastupanog po punomoćniku Josip Ainrih Matić</item>
    </derivirana_varijabla>
  </DomainObject.Predmet.ProtuStrankaListFormatedOIB>
  <DomainObject.Predmet.ProtuStrankaListFormatedWithAdress>
    <izvorni_sadrzaj>
      <item>E.P.O.S. GVOZD d.o.o., Pješčanica 163, 44410 Gvozd zastupanog po punomoćniku Josip Ainrih Matić</item>
    </izvorni_sadrzaj>
    <derivirana_varijabla naziv="DomainObject.Predmet.ProtuStrankaListFormatedWithAdress_1">
      <item>E.P.O.S. GVOZD d.o.o., Pješčanica 163, 44410 Gvozd zastupanog po punomoćniku Josip Ainrih Matić</item>
    </derivirana_varijabla>
  </DomainObject.Predmet.ProtuStrankaListFormatedWithAdress>
  <DomainObject.Predmet.ProtuStrankaListFormatedWithAdressOIB>
    <izvorni_sadrzaj>
      <item>E.P.O.S. GVOZD d.o.o., OIB 13064856624, Pješčanica 163, 44410 Gvozd zastupanog po punomoćniku Josip Ainrih Matić</item>
    </izvorni_sadrzaj>
    <derivirana_varijabla naziv="DomainObject.Predmet.ProtuStrankaListFormatedWithAdressOIB_1">
      <item>E.P.O.S. GVOZD d.o.o., OIB 13064856624, Pješčanica 163, 44410 Gvozd zastupanog po punomoćniku Josip Ainrih Matić</item>
    </derivirana_varijabla>
  </DomainObject.Predmet.ProtuStrankaListFormatedWithAdressOIB>
  <DomainObject.Predmet.ProtuStrankaListNazivFormated>
    <izvorni_sadrzaj>
      <item>E.P.O.S. GVOZD d.o.o.</item>
    </izvorni_sadrzaj>
    <derivirana_varijabla naziv="DomainObject.Predmet.ProtuStrankaListNazivFormated_1">
      <item>E.P.O.S. GVOZD d.o.o.</item>
    </derivirana_varijabla>
  </DomainObject.Predmet.ProtuStrankaListNazivFormated>
  <DomainObject.Predmet.ProtuStrankaListNazivFormatedOIB>
    <izvorni_sadrzaj>
      <item>E.P.O.S. GVOZD d.o.o., OIB 13064856624</item>
    </izvorni_sadrzaj>
    <derivirana_varijabla naziv="DomainObject.Predmet.ProtuStrankaListNazivFormatedOIB_1">
      <item>E.P.O.S. GVOZD d.o.o., OIB 13064856624</item>
    </derivirana_varijabla>
  </DomainObject.Predmet.ProtuStrankaListNazivFormatedOIB>
  <DomainObject.Predmet.OstaliListFormated>
    <izvorni_sadrzaj>
      <item>Josip Ainrih Matić punomoćnik sudionika u postupku E.P.O.S. GVOZD d.o.o.</item>
    </izvorni_sadrzaj>
    <derivirana_varijabla naziv="DomainObject.Predmet.OstaliListFormated_1">
      <item>Josip Ainrih Matić punomoćnik sudionika u postupku E.P.O.S. GVOZD d.o.o.</item>
    </derivirana_varijabla>
  </DomainObject.Predmet.OstaliListFormated>
  <DomainObject.Predmet.OstaliListFormatedOIB>
    <izvorni_sadrzaj>
      <item>Josip Ainrih Matić, OIB 58993652690 punomoćnik sudionika u postupku E.P.O.S. GVOZD d.o.o.</item>
    </izvorni_sadrzaj>
    <derivirana_varijabla naziv="DomainObject.Predmet.OstaliListFormatedOIB_1">
      <item>Josip Ainrih Matić, OIB 58993652690 punomoćnik sudionika u postupku E.P.O.S. GVOZD d.o.o.</item>
    </derivirana_varijabla>
  </DomainObject.Predmet.OstaliListFormatedOIB>
  <DomainObject.Predmet.OstaliListFormatedWithAdress>
    <izvorni_sadrzaj>
      <item>Josip Ainrih Matić, Ix. Bukovački Ogranak 21, 10000 Zagreb punomoćnik sudionika u postupku E.P.O.S. GVOZD d.o.o.</item>
    </izvorni_sadrzaj>
    <derivirana_varijabla naziv="DomainObject.Predmet.OstaliListFormatedWithAdress_1">
      <item>Josip Ainrih Matić, Ix. Bukovački Ogranak 21, 10000 Zagreb punomoćnik sudionika u postupku E.P.O.S. GVOZD d.o.o.</item>
    </derivirana_varijabla>
  </DomainObject.Predmet.OstaliListFormatedWithAdress>
  <DomainObject.Predmet.OstaliListFormatedWithAdressOIB>
    <izvorni_sadrzaj>
      <item>Josip Ainrih Matić, OIB 58993652690, Ix. Bukovački Ogranak 21, 10000 Zagreb punomoćnik sudionika u postupku E.P.O.S. GVOZD d.o.o.</item>
    </izvorni_sadrzaj>
    <derivirana_varijabla naziv="DomainObject.Predmet.OstaliListFormatedWithAdressOIB_1">
      <item>Josip Ainrih Matić, OIB 58993652690, Ix. Bukovački Ogranak 21, 10000 Zagreb punomoćnik sudionika u postupku E.P.O.S. GVOZD d.o.o.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E.P.O.S. GVOZD d.o.o.</izvorni_sadrzaj>
    <derivirana_varijabla naziv="DomainObject.Predmet.ProtustrankaIDrugi_1">E.P.O.S. GVOZD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E.P.O.S. GVOZD d.o.o., OIB 13064856624, Pješčanica 163, 44410 Gvozd</izvorni_sadrzaj>
    <derivirana_varijabla naziv="DomainObject.Predmet.ProtustrankaIDrugiAdressOIB_1">E.P.O.S. GVOZD d.o.o., OIB 13064856624, Pješčanica 163,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E.P.O.S. GVOZD d.o.o.</item>
      <item>Josip Ainrih Matić</item>
    </izvorni_sadrzaj>
    <derivirana_varijabla naziv="DomainObject.Predmet.SudioniciListNaziv_1">
      <item>FINA Regionalni centar Zagreb</item>
      <item>E.P.O.S. GVOZD d.o.o.</item>
      <item>Josip Ainrih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izvorni_sadrzaj>
    <derivirana_varijabla naziv="DomainObject.Predmet.SudioniciListAdressOIB_1"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13064856624</item>
      <item>, OIB 58993652690</item>
    </izvorni_sadrzaj>
    <derivirana_varijabla naziv="DomainObject.Predmet.SudioniciListNazivOIB_1">
      <item>, OIB 85821130368</item>
      <item>, OIB 13064856624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2AD41-2E8D-4A13-9417-B09AE7307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2292</properties:Characters>
  <properties:Lines>74</properties:Lines>
  <properties:Paragraphs>31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2017-11-07T13:51:00Z</cp:lastPrinted>
  <dcterms:modified xmlns:xsi="http://www.w3.org/2001/XMLSchema-instance" xsi:type="dcterms:W3CDTF">2017-11-07T13:51:00Z</dcterms:modified>
  <cp:revision>250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