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5e1d" w14:paraId="db65e1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6065">
        <w:t>4</w:t>
      </w:r>
      <w:r w:rsidR="00C21BAD">
        <w:t>040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21BAD">
        <w:t>ŠKORIĆ promet – putnička agencija d.o.o. Zagreb, Rim 77, OIB: 98253764219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21BAD">
        <w:t>228.772,67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F240D"/>
    <w:rsid w:val="00C17166"/>
    <w:rsid w:val="00C21BAD"/>
    <w:rsid w:val="00C323C2"/>
    <w:rsid w:val="00C836B9"/>
    <w:rsid w:val="00C958E9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570A0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St-4040/2015</izvorni_sadrzaj>
    <derivirana_varijabla naziv="DomainObject.Predmet.OznakaBroj_1">St-4040/2015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promet - putnička agencija d.o.o. zastupanog po punomoćniku Stipica Škorić</izvorni_sadrzaj>
    <derivirana_varijabla naziv="DomainObject.Predmet.ProtustrankaFormated_1">  ŠKORIĆ promet - putnička agencija d.o.o. zastupanog po punomoćniku Stipica Škorić</derivirana_varijabla>
  </DomainObject.Predmet.ProtustrankaFormated>
  <DomainObject.Predmet.ProtustrankaFormatedOIB>
    <izvorni_sadrzaj>  ŠKORIĆ promet - putnička agencija d.o.o., OIB 98253764219 zastupanog po punomoćniku Stipica Škorić</izvorni_sadrzaj>
    <derivirana_varijabla naziv="DomainObject.Predmet.ProtustrankaFormatedOIB_1">  ŠKORIĆ promet - putnička agencija d.o.o., OIB 98253764219 zastupanog po punomoćniku Stipica Škorić</derivirana_varijabla>
  </DomainObject.Predmet.ProtustrankaFormatedOIB>
  <DomainObject.Predmet.ProtustrankaFormatedWithAdress>
    <izvorni_sadrzaj> ŠKORIĆ promet - putnička agencija d.o.o., Rim 77, 10000 Zagreb zastupanog po punomoćniku Stipica Škorić</izvorni_sadrzaj>
    <derivirana_varijabla naziv="DomainObject.Predmet.ProtustrankaFormatedWithAdress_1"> ŠKORIĆ promet - putnička agencija d.o.o., Rim 77, 10000 Zagreb zastupanog po punomoćniku Stipica Škorić</derivirana_varijabla>
  </DomainObject.Predmet.ProtustrankaFormatedWithAdress>
  <DomainObject.Predmet.ProtustrankaFormatedWithAdressOIB>
    <izvorni_sadrzaj> ŠKORIĆ promet - putnička agencija d.o.o., OIB 98253764219, Rim 77, 10000 Zagreb zastupanog po punomoćniku Stipica Škorić</izvorni_sadrzaj>
    <derivirana_varijabla naziv="DomainObject.Predmet.ProtustrankaFormatedWithAdressOIB_1"> ŠKORIĆ promet - putnička agencija d.o.o., OIB 98253764219, Rim 77, 10000 Zagreb zastupanog po punomoćniku Stipica Škorić</derivirana_varijabla>
  </DomainObject.Predmet.ProtustrankaFormatedWithAdressOIB>
  <DomainObject.Predmet.ProtustrankaWithAdress>
    <izvorni_sadrzaj>ŠKORIĆ promet - putnička agencija d.o.o. Rim 77, 10000 Zagreb</izvorni_sadrzaj>
    <derivirana_varijabla naziv="DomainObject.Predmet.ProtustrankaWithAdress_1">ŠKORIĆ promet - putnička agencija d.o.o. Rim 77, 10000 Zagreb</derivirana_varijabla>
  </DomainObject.Predmet.ProtustrankaWithAdress>
  <DomainObject.Predmet.ProtustrankaWithAdressOIB>
    <izvorni_sadrzaj>ŠKORIĆ promet - putnička agencija d.o.o., OIB 98253764219, Rim 77, 10000 Zagreb</izvorni_sadrzaj>
    <derivirana_varijabla naziv="DomainObject.Predmet.ProtustrankaWithAdressOIB_1">ŠKORIĆ promet - putnička agencija d.o.o., OIB 98253764219, Rim 77, 10000 Zagreb</derivirana_varijabla>
  </DomainObject.Predmet.ProtustrankaWithAdressOIB>
  <DomainObject.Predmet.ProtustrankaNazivFormated>
    <izvorni_sadrzaj>ŠKORIĆ promet - putnička agencija d.o.o.</izvorni_sadrzaj>
    <derivirana_varijabla naziv="DomainObject.Predmet.ProtustrankaNazivFormated_1">ŠKORIĆ promet - putnička agencija d.o.o.</derivirana_varijabla>
  </DomainObject.Predmet.ProtustrankaNazivFormated>
  <DomainObject.Predmet.ProtustrankaNazivFormatedOIB>
    <izvorni_sadrzaj>ŠKORIĆ promet - putnička agencija d.o.o., OIB 98253764219</izvorni_sadrzaj>
    <derivirana_varijabla naziv="DomainObject.Predmet.ProtustrankaNazivFormatedOIB_1">ŠKORIĆ promet - putnička agencija d.o.o., OIB 98253764219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promet - putnička agencija d.o.o. zastupanog po punomoćniku Stipica Škorić</item>
    </izvorni_sadrzaj>
    <derivirana_varijabla naziv="DomainObject.Predmet.ProtuStrankaListFormated_1">
      <item>ŠKORIĆ promet - putnička agencija d.o.o. zastupanog po punomoćniku Stipica Škorić</item>
    </derivirana_varijabla>
  </DomainObject.Predmet.ProtuStrankaListFormated>
  <DomainObject.Predmet.ProtuStrankaListFormatedOIB>
    <izvorni_sadrzaj>
      <item>ŠKORIĆ promet - putnička agencija d.o.o., OIB 98253764219 zastupanog po punomoćniku Stipica Škorić</item>
    </izvorni_sadrzaj>
    <derivirana_varijabla naziv="DomainObject.Predmet.ProtuStrankaListFormatedOIB_1">
      <item>ŠKORIĆ promet - putnička agencija d.o.o., OIB 98253764219 zastupanog po punomoćniku Stipica Škorić</item>
    </derivirana_varijabla>
  </DomainObject.Predmet.ProtuStrankaListFormatedOIB>
  <DomainObject.Predmet.ProtuStrankaListFormatedWithAdress>
    <izvorni_sadrzaj>
      <item>ŠKORIĆ promet - putnička agencija d.o.o., Rim 77, 10000 Zagreb zastupanog po punomoćniku Stipica Škorić</item>
    </izvorni_sadrzaj>
    <derivirana_varijabla naziv="DomainObject.Predmet.ProtuStrankaListFormatedWithAdress_1">
      <item>ŠKORIĆ promet - putnička agencija d.o.o., Rim 77, 10000 Zagreb zastupanog po punomoćniku Stipica Škorić</item>
    </derivirana_varijabla>
  </DomainObject.Predmet.ProtuStrankaListFormatedWithAdress>
  <DomainObject.Predmet.ProtuStrankaListFormatedWithAdressOIB>
    <izvorni_sadrzaj>
      <item>ŠKORIĆ promet - putnička agencija d.o.o., OIB 98253764219, Rim 77, 10000 Zagreb zastupanog po punomoćniku Stipica Škorić</item>
    </izvorni_sadrzaj>
    <derivirana_varijabla naziv="DomainObject.Predmet.ProtuStrankaListFormatedWithAdressOIB_1">
      <item>ŠKORIĆ promet - putnička agencija d.o.o., OIB 98253764219, Rim 77, 10000 Zagreb zastupanog po punomoćniku Stipica Škorić</item>
    </derivirana_varijabla>
  </DomainObject.Predmet.ProtuStrankaListFormatedWithAdressOIB>
  <DomainObject.Predmet.ProtuStrankaListNazivFormated>
    <izvorni_sadrzaj>
      <item>ŠKORIĆ promet - putnička agencija d.o.o.</item>
    </izvorni_sadrzaj>
    <derivirana_varijabla naziv="DomainObject.Predmet.ProtuStrankaListNazivFormated_1">
      <item>ŠKORIĆ promet - putnička agencija d.o.o.</item>
    </derivirana_varijabla>
  </DomainObject.Predmet.ProtuStrankaListNazivFormated>
  <DomainObject.Predmet.ProtuStrankaListNazivFormatedOIB>
    <izvorni_sadrzaj>
      <item>ŠKORIĆ promet - putnička agencija d.o.o., OIB 98253764219</item>
    </izvorni_sadrzaj>
    <derivirana_varijabla naziv="DomainObject.Predmet.ProtuStrankaListNazivFormatedOIB_1">
      <item>ŠKORIĆ promet - putnička agencija d.o.o., OIB 98253764219</item>
    </derivirana_varijabla>
  </DomainObject.Predmet.ProtuStrankaListNazivFormatedOIB>
  <DomainObject.Predmet.OstaliListFormated>
    <izvorni_sadrzaj>
      <item>Stipica Škorić punomoćnik sudionika u postupku ŠKORIĆ promet - putnička agencija d.o.o.</item>
    </izvorni_sadrzaj>
    <derivirana_varijabla naziv="DomainObject.Predmet.OstaliListFormated_1">
      <item>Stipica Škorić punomoćnik sudionika u postupku ŠKORIĆ promet - putnička agencija d.o.o.</item>
    </derivirana_varijabla>
  </DomainObject.Predmet.OstaliListFormated>
  <DomainObject.Predmet.OstaliListFormatedOIB>
    <izvorni_sadrzaj>
      <item>Stipica Škorić, OIB 21448781897 punomoćnik sudionika u postupku ŠKORIĆ promet - putnička agencija d.o.o.</item>
    </izvorni_sadrzaj>
    <derivirana_varijabla naziv="DomainObject.Predmet.OstaliListFormatedOIB_1">
      <item>Stipica Škorić, OIB 21448781897 punomoćnik sudionika u postupku ŠKORIĆ promet - putnička agencija d.o.o.</item>
    </derivirana_varijabla>
  </DomainObject.Predmet.OstaliListFormatedOIB>
  <DomainObject.Predmet.OstaliListFormatedWithAdress>
    <izvorni_sadrzaj>
      <item>Stipica Škorić, Rim 77, 10000 Zagreb punomoćnik sudionika u postupku ŠKORIĆ promet - putnička agencija d.o.o.</item>
    </izvorni_sadrzaj>
    <derivirana_varijabla naziv="DomainObject.Predmet.OstaliListFormatedWithAdress_1">
      <item>Stipica Škorić, Rim 77, 10000 Zagreb punomoćnik sudionika u postupku ŠKORIĆ promet - putnička agencija d.o.o.</item>
    </derivirana_varijabla>
  </DomainObject.Predmet.OstaliListFormatedWithAdress>
  <DomainObject.Predmet.OstaliListFormatedWithAdressOIB>
    <izvorni_sadrzaj>
      <item>Stipica Škorić, OIB 21448781897, Rim 77, 10000 Zagreb punomoćnik sudionika u postupku ŠKORIĆ promet - putnička agencija d.o.o.</item>
    </izvorni_sadrzaj>
    <derivirana_varijabla naziv="DomainObject.Predmet.OstaliListFormatedWithAdressOIB_1">
      <item>Stipica Škorić, OIB 21448781897, Rim 77, 10000 Zagreb punomoćnik sudionika u postupku ŠKORIĆ promet - putnička agencija d.o.o.</item>
    </derivirana_varijabla>
  </DomainObject.Predmet.OstaliListFormatedWithAdressOIB>
  <DomainObject.Predmet.OstaliListNazivFormated>
    <izvorni_sadrzaj>
      <item>Stipica Škorić</item>
    </izvorni_sadrzaj>
    <derivirana_varijabla naziv="DomainObject.Predmet.OstaliListNazivFormated_1">
      <item>Stipica Škorić</item>
    </derivirana_varijabla>
  </DomainObject.Predmet.OstaliListNazivFormated>
  <DomainObject.Predmet.OstaliListNazivFormatedOIB>
    <izvorni_sadrzaj>
      <item>Stipica Škorić, OIB 21448781897</item>
    </izvorni_sadrzaj>
    <derivirana_varijabla naziv="DomainObject.Predmet.OstaliListNazivFormatedOIB_1">
      <item>Stipica Škorić, OIB 21448781897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promet - putnička agencija d.o.o.</izvorni_sadrzaj>
    <derivirana_varijabla naziv="DomainObject.Predmet.ProtustrankaIDrugi_1">ŠKORIĆ promet -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ŠKORIĆ promet - putnička agencija d.o.o., OIB 98253764219, Rim 77, 10000 Zagreb</izvorni_sadrzaj>
    <derivirana_varijabla naziv="DomainObject.Predmet.ProtustrankaIDrugiAdressOIB_1">ŠKORIĆ promet - putnička agencija d.o.o., OIB 98253764219, Rim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promet - putnička agencija d.o.o.</item>
      <item>Stipica Škorić</item>
    </izvorni_sadrzaj>
    <derivirana_varijabla naziv="DomainObject.Predmet.SudioniciListNaziv_1">
      <item>FINA Regionalni centar Zagreb</item>
      <item>ŠKORIĆ promet - putnička agencija d.o.o.</item>
      <item>Stipica Škorić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ŠKORIĆ promet - putnička agencija d.o.o., OIB 98253764219, Rim 77,10000 Zagreb</item>
      <item>Stipica Škorić, OIB 21448781897, Rim 77,10000 Zagreb</item>
    </izvorni_sadrzaj>
    <derivirana_varijabla naziv="DomainObject.Predmet.SudioniciListAdressOIB_1">
      <item>FINA Regionalni centar Zagreb, OIB 85821130368, Trg svibanjskih žrtava 1995. 1,10000 Zagreb</item>
      <item>ŠKORIĆ promet - putnička agencija d.o.o., OIB 98253764219, Rim 77,10000 Zagreb</item>
      <item>Stipica Škorić, OIB 21448781897, Rim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98253764219</item>
      <item>, OIB 21448781897</item>
    </izvorni_sadrzaj>
    <derivirana_varijabla naziv="DomainObject.Predmet.SudioniciListNazivOIB_1">
      <item>, OIB 85821130368</item>
      <item>, OIB 98253764219</item>
      <item>, OIB 21448781897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2015-12-09T12:21:00Z</dcterms:created>
  <dc:creator>ilukac</dc:creator>
  <cp:lastModifiedBy>Karmen Malkoč</cp:lastModifiedBy>
  <cp:lastPrinted>2015-12-09T12:21:00Z</cp:lastPrinted>
  <dcterms:modified xmlns:xsi="http://www.w3.org/2001/XMLSchema-instance" xsi:type="dcterms:W3CDTF">2015-12-09T12:23:00Z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