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fc29" w14:paraId="60efc29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0B5CA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230956" w:rsidP="00BA3155" w:rsidR="00230956" w:rsidRPr="00BA3155">
      <w:pPr>
        <w:spacing w:after="0"/>
        <w:jc w:val="center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4B1CDD">
        <w:rPr>
          <w:rFonts w:cs="Times New Roman"/>
        </w:rPr>
        <w:t>STROJOBRAVARIJA LUKIĆ zadruga za izvođenje metalnih konstrukcija i mehaničke radove, OIB 44483647267, Molve, Virovska 34,</w:t>
      </w:r>
      <w:r w:rsidR="00230956">
        <w:rPr>
          <w:rFonts w:cs="Times New Roman"/>
        </w:rPr>
        <w:t xml:space="preserve"> dana </w:t>
      </w:r>
      <w:r w:rsidR="004B1CDD">
        <w:rPr>
          <w:rFonts w:cs="Times New Roman"/>
        </w:rPr>
        <w:t>10.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4B1CDD">
        <w:rPr>
          <w:rFonts w:cs="Times New Roman"/>
        </w:rPr>
        <w:t>STROJOBRAVARIJA LUKIĆ zadruga za izvođenje metalnih konstrukcija i mehaničke radove, OIB 44483647267, Molve, Virovska 34</w:t>
      </w:r>
      <w:r w:rsidRPr="00BA3155">
        <w:rPr>
          <w:rFonts w:cs="Times New Roman"/>
        </w:rPr>
        <w:t xml:space="preserve">, s danom </w:t>
      </w:r>
      <w:r w:rsidR="00230956">
        <w:rPr>
          <w:rFonts w:cs="Times New Roman"/>
        </w:rPr>
        <w:t xml:space="preserve">10. ožujka 2016. </w:t>
      </w:r>
      <w:r>
        <w:rPr>
          <w:rFonts w:cs="Times New Roman"/>
        </w:rPr>
        <w:t xml:space="preserve">u  </w:t>
      </w:r>
      <w:r w:rsidR="00230956">
        <w:rPr>
          <w:rFonts w:cs="Times New Roman"/>
        </w:rPr>
        <w:t>13,00</w:t>
      </w:r>
      <w:r w:rsidRPr="00BA3155">
        <w:rPr>
          <w:rFonts w:cs="Times New Roman"/>
        </w:rPr>
        <w:t xml:space="preserve"> sati.</w:t>
      </w:r>
    </w:p>
    <w:p w:rsidRDefault="00230956" w:rsidP="00BA3155" w:rsidR="00230956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230956">
        <w:rPr>
          <w:rFonts w:cs="Times New Roman"/>
        </w:rPr>
        <w:t>STROJOBRAVARIJA LUKIĆ zadruga za izvođenje metalnih konstrukcija i mehaničke radove, OIB 44483647267, Molve, Virovska 34</w:t>
      </w:r>
      <w:r w:rsidRPr="00BA3155">
        <w:rPr>
          <w:rFonts w:cs="Times New Roman"/>
        </w:rPr>
        <w:t>.</w:t>
      </w:r>
    </w:p>
    <w:p w:rsidRDefault="00230956" w:rsidP="00BA3155" w:rsidR="00230956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230956">
        <w:rPr>
          <w:rFonts w:cs="Times New Roman"/>
        </w:rPr>
        <w:t>Dinka Trumbić, OIB 43468134790, iz Splita, Lovretska 10</w:t>
      </w:r>
      <w:r w:rsidRPr="00BA3155">
        <w:rPr>
          <w:rFonts w:cs="Times New Roman"/>
        </w:rPr>
        <w:t xml:space="preserve">. </w:t>
      </w:r>
    </w:p>
    <w:p w:rsidRDefault="00230956" w:rsidP="00BA3155" w:rsidR="00230956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230956" w:rsidP="00BA3155" w:rsidR="00230956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230956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30956">
        <w:rPr>
          <w:rFonts w:cs="Times New Roman"/>
        </w:rPr>
        <w:t>STROJOBRAVARIJA LUKIĆ zadruga za izvođenje metalnih konstrukcija i mehaničke radove, OIB 44483647267, Molve, Virovska 34</w:t>
      </w:r>
      <w:r w:rsidRPr="00BA3155">
        <w:rPr>
          <w:rFonts w:cs="Times New Roman"/>
        </w:rPr>
        <w:t xml:space="preserve">, bit će brisan iz </w:t>
      </w:r>
      <w:r w:rsidRPr="00230956">
        <w:rPr>
          <w:rFonts w:cs="Times New Roman"/>
        </w:rPr>
        <w:t>sudskog registra.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230956" w:rsidP="00BA3155" w:rsidR="00230956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230956">
        <w:rPr>
          <w:rFonts w:cs="Times New Roman"/>
        </w:rPr>
        <w:t xml:space="preserve">29. listopada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230956" w:rsidP="00BA3155" w:rsidR="00230956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230956">
        <w:rPr>
          <w:rFonts w:cs="Times New Roman"/>
        </w:rPr>
        <w:t>nije podnijela javnobilježnički ovjerovljeni prokazni popis imovine i</w:t>
      </w:r>
      <w:r w:rsidRPr="00BA3155">
        <w:rPr>
          <w:rFonts w:cs="Times New Roman"/>
        </w:rPr>
        <w:t xml:space="preserve"> obveza dužnika te kako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</w:t>
      </w:r>
      <w:r w:rsidRPr="00BA3155">
        <w:rPr>
          <w:rFonts w:cs="Times New Roman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230956" w:rsidP="00BA3155" w:rsidR="00230956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230956">
        <w:rPr>
          <w:rFonts w:cs="Times New Roman"/>
        </w:rPr>
        <w:t>10. ožujka 2016.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230956" w:rsidP="00BA3155" w:rsidR="00230956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78764E">
        <w:rPr>
          <w:rFonts w:cs="Times New Roman"/>
        </w:rPr>
        <w:t>, v. r.</w:t>
      </w:r>
    </w:p>
    <w:p w:rsidRDefault="00230956" w:rsidP="00BA3155" w:rsidR="00230956">
      <w:pPr>
        <w:spacing w:after="0"/>
        <w:rPr>
          <w:rFonts w:cs="Times New Roman"/>
        </w:rPr>
      </w:pPr>
    </w:p>
    <w:p w:rsidRDefault="00230956" w:rsidP="00BA3155" w:rsidR="00230956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230956">
        <w:rPr>
          <w:rFonts w:cs="Times New Roman"/>
        </w:rPr>
        <w:t>STROJOBRAVARIJA LUKIĆ zadruga za izvođenje metalnih konstrukcija i mehaničke radove, OIB 44483647267, Molve, Virovska 34</w:t>
      </w:r>
    </w:p>
    <w:p w:rsidRDefault="00230956" w:rsidP="00BA3155" w:rsidR="00BA3155" w:rsidRPr="00230956">
      <w:pPr>
        <w:numPr>
          <w:ilvl w:val="0"/>
          <w:numId w:val="2"/>
        </w:numPr>
        <w:spacing w:after="0"/>
        <w:rPr>
          <w:rFonts w:cs="Times New Roman"/>
        </w:rPr>
      </w:pPr>
      <w:r w:rsidRPr="00230956">
        <w:rPr>
          <w:rFonts w:cs="Times New Roman"/>
        </w:rPr>
        <w:t>Upravitelj zadruge</w:t>
      </w:r>
      <w:r w:rsidR="00BA3155" w:rsidRPr="00230956">
        <w:rPr>
          <w:rFonts w:cs="Times New Roman"/>
        </w:rPr>
        <w:t xml:space="preserve"> dužnika, </w:t>
      </w:r>
      <w:r w:rsidRPr="00230956">
        <w:rPr>
          <w:rFonts w:cs="Times New Roman"/>
        </w:rPr>
        <w:t>Tomislav Lukić, Molve, Virovska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30956">
        <w:rPr>
          <w:rFonts w:cs="Times New Roman"/>
        </w:rPr>
        <w:t xml:space="preserve">Sudski registar ovog suda </w:t>
      </w:r>
      <w:r w:rsidRPr="00BA3155">
        <w:rPr>
          <w:rFonts w:cs="Times New Roman"/>
        </w:rPr>
        <w:t>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230956">
        <w:rPr>
          <w:rFonts w:cs="Times New Roman"/>
        </w:rPr>
        <w:t>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230956">
        <w:rPr>
          <w:rFonts w:cs="Times New Roman"/>
        </w:rPr>
        <w:t>Dinka Trumbić, Split, Lovretska 10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78764E" w:rsidR="00845967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353" w:rsidP="00BA3155" w:rsidR="00271353">
      <w:pPr>
        <w:spacing w:after="0"/>
      </w:pPr>
      <w:r>
        <w:separator/>
      </w:r>
    </w:p>
  </w:endnote>
  <w:endnote w:id="0" w:type="continuationSeparator">
    <w:p w:rsidRDefault="00271353" w:rsidP="00BA3155" w:rsidR="002713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CA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353" w:rsidP="00BA3155" w:rsidR="00271353">
      <w:pPr>
        <w:spacing w:after="0"/>
      </w:pPr>
      <w:r>
        <w:separator/>
      </w:r>
    </w:p>
  </w:footnote>
  <w:footnote w:id="0" w:type="continuationSeparator">
    <w:p w:rsidRDefault="00271353" w:rsidP="00BA3155" w:rsidR="0027135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230956">
      <w:t>282/15-5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B3189E">
      <w:t>ST-282/15-5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B5CAC"/>
    <w:rsid w:val="001042E8"/>
    <w:rsid w:val="0015324E"/>
    <w:rsid w:val="00230956"/>
    <w:rsid w:val="00271353"/>
    <w:rsid w:val="00280824"/>
    <w:rsid w:val="003B1ACB"/>
    <w:rsid w:val="00443F39"/>
    <w:rsid w:val="004B1CDD"/>
    <w:rsid w:val="00521255"/>
    <w:rsid w:val="00535974"/>
    <w:rsid w:val="0057362D"/>
    <w:rsid w:val="0078764E"/>
    <w:rsid w:val="007D392C"/>
    <w:rsid w:val="00B3189E"/>
    <w:rsid w:val="00B63FE2"/>
    <w:rsid w:val="00B72CD2"/>
    <w:rsid w:val="00BA3155"/>
    <w:rsid w:val="00BF0B53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87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64E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87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64E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STROJOBRAVARIJA LUKIĆ zadruga za izvođenje metalnih konstrukcija i mehaničke radove</izvorni_sadrzaj>
    <derivirana_varijabla naziv="DomainObject.Predmet.ProtustrankaFormated_1">  STROJOBRAVARIJA LUKIĆ zadruga za izvođenje metalnih konstrukcija i mehaničke radove</derivirana_varijabla>
  </DomainObject.Predmet.ProtustrankaFormated>
  <DomainObject.Predmet.ProtustrankaFormatedOIB>
    <izvorni_sadrzaj>  STROJOBRAVARIJA LUKIĆ zadruga za izvođenje metalnih konstrukcija i mehaničke radove, OIB 44483647267</izvorni_sadrzaj>
    <derivirana_varijabla naziv="DomainObject.Predmet.ProtustrankaFormatedOIB_1">  STROJOBRAVARIJA LUKIĆ zadruga za izvođenje metalnih konstrukcija i mehaničke radove, OIB 44483647267</derivirana_varijabla>
  </DomainObject.Predmet.ProtustrankaFormatedOIB>
  <DomainObject.Predmet.ProtustrankaFormatedWithAdress>
    <izvorni_sadrzaj> STROJOBRAVARIJA LUKIĆ zadruga za izvođenje metalnih konstrukcija i mehaničke radove, Virovska 34, 48327 Molve</izvorni_sadrzaj>
    <derivirana_varijabla naziv="DomainObject.Predmet.ProtustrankaFormatedWithAdress_1"> STROJOBRAVARIJA LUKIĆ zadruga za izvođenje metalnih konstrukcija i mehaničke radove, Virovska 34, 48327 Molve</derivirana_varijabla>
  </DomainObject.Predmet.ProtustrankaFormatedWithAdress>
  <DomainObject.Predmet.ProtustrankaFormatedWithAdressOIB>
    <izvorni_sadrzaj> STROJOBRAVARIJA LUKIĆ zadruga za izvođenje metalnih konstrukcija i mehaničke radove, OIB 44483647267, Virovska 34, 48327 Molve</izvorni_sadrzaj>
    <derivirana_varijabla naziv="DomainObject.Predmet.ProtustrankaFormatedWithAdressOIB_1"> STROJOBRAVARIJA LUKIĆ zadruga za izvođenje metalnih konstrukcija i mehaničke radove, OIB 44483647267, Virovska 34, 48327 Molve</derivirana_varijabla>
  </DomainObject.Predmet.ProtustrankaFormatedWithAdressOIB>
  <DomainObject.Predmet.ProtustrankaWithAdress>
    <izvorni_sadrzaj>STROJOBRAVARIJA LUKIĆ zadruga za izvođenje metalnih konstrukcija i mehaničke radove Virovska 34, 48327 Molve</izvorni_sadrzaj>
    <derivirana_varijabla naziv="DomainObject.Predmet.ProtustrankaWithAdress_1">STROJOBRAVARIJA LUKIĆ zadruga za izvođenje metalnih konstrukcija i mehaničke radove Virovska 34, 48327 Molve</derivirana_varijabla>
  </DomainObject.Predmet.ProtustrankaWithAdress>
  <DomainObject.Predmet.ProtustrankaWithAdressOIB>
    <izvorni_sadrzaj>STROJOBRAVARIJA LUKIĆ zadruga za izvođenje metalnih konstrukcija i mehaničke radove, OIB 44483647267, Virovska 34, 48327 Molve</izvorni_sadrzaj>
    <derivirana_varijabla naziv="DomainObject.Predmet.ProtustrankaWithAdressOIB_1">STROJOBRAVARIJA LUKIĆ zadruga za izvođenje metalnih konstrukcija i mehaničke radove, OIB 44483647267, Virovska 34, 48327 Molve</derivirana_varijabla>
  </DomainObject.Predmet.ProtustrankaWithAdressOIB>
  <DomainObject.Predmet.ProtustrankaNazivFormated>
    <izvorni_sadrzaj>STROJOBRAVARIJA LUKIĆ zadruga za izvođenje metalnih konstrukcija i mehaničke radove</izvorni_sadrzaj>
    <derivirana_varijabla naziv="DomainObject.Predmet.ProtustrankaNazivFormated_1">STROJOBRAVARIJA LUKIĆ zadruga za izvođenje metalnih konstrukcija i mehaničke radove</derivirana_varijabla>
  </DomainObject.Predmet.ProtustrankaNazivFormated>
  <DomainObject.Predmet.ProtustrankaNazivFormatedOIB>
    <izvorni_sadrzaj>STROJOBRAVARIJA LUKIĆ zadruga za izvođenje metalnih konstrukcija i mehaničke radove, OIB 44483647267</izvorni_sadrzaj>
    <derivirana_varijabla naziv="DomainObject.Predmet.ProtustrankaNazivFormatedOIB_1">STROJOBRAVARIJA LUKIĆ zadruga za izvođenje metalnih konstrukcija i mehaničke radove, OIB 44483647267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Varaždin, OIB 44483647267</izvorni_sadrzaj>
    <derivirana_varijabla naziv="DomainObject.Predmet.StrankaFormatedOIB_1">  FINA Regionalni centar Podružnica Varaždin, OIB 44483647267</derivirana_varijabla>
  </DomainObject.Predmet.StrankaFormatedOIB>
  <DomainObject.Predmet.StrankaFormatedWithAdress>
    <izvorni_sadrzaj> FINA Regionalni centar Podružnica Varaždin, B.Radića 2, 42000 Varaždin</izvorni_sadrzaj>
    <derivirana_varijabla naziv="DomainObject.Predmet.StrankaFormatedWithAdress_1"> FINA Regionalni centar Podružnica Varaždin, B.Radića 2, 42000 Varaždin</derivirana_varijabla>
  </DomainObject.Predmet.StrankaFormatedWithAdress>
  <DomainObject.Predmet.StrankaFormatedWithAdressOIB>
    <izvorni_sadrzaj> FINA Regionalni centar Podružnica Varaždin, OIB 44483647267, B.Radića 2, 42000 Varaždin</izvorni_sadrzaj>
    <derivirana_varijabla naziv="DomainObject.Predmet.StrankaFormatedWithAdressOIB_1"> FINA Regionalni centar Podružnica Varaždin, OIB 44483647267, B.Radića 2, 42000 Varaždin</derivirana_varijabla>
  </DomainObject.Predmet.StrankaFormatedWithAdressOIB>
  <DomainObject.Predmet.StrankaWithAdress>
    <izvorni_sadrzaj>FINA Regionalni centar Podružnica Varaždin B.Radića 2,42000 Varaždin</izvorni_sadrzaj>
    <derivirana_varijabla naziv="DomainObject.Predmet.StrankaWithAdress_1">FINA Regionalni centar Podružnica Varaždin B.Radića 2,42000 Varaždin</derivirana_varijabla>
  </DomainObject.Predmet.StrankaWithAdress>
  <DomainObject.Predmet.StrankaWithAdressOIB>
    <izvorni_sadrzaj>FINA Regionalni centar Podružnica Varaždin, OIB 44483647267, B.Radića 2,42000 Varaždin</izvorni_sadrzaj>
    <derivirana_varijabla naziv="DomainObject.Predmet.StrankaWithAdressOIB_1">FINA Regionalni centar Podružnica Varaždin, OIB 44483647267, B.Radića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Varaždin, OIB 44483647267</izvorni_sadrzaj>
    <derivirana_varijabla naziv="DomainObject.Predmet.StrankaNazivFormatedOIB_1">FINA Regionalni centar Podružnica Varaždin, OIB 44483647267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990709.62</izvorni_sadrzaj>
    <derivirana_varijabla naziv="DomainObject.Predmet.TrenutnaVrijednost_1">990709.62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Varaždin, OIB 44483647267</item>
    </izvorni_sadrzaj>
    <derivirana_varijabla naziv="DomainObject.Predmet.StrankaListFormatedOIB_1">
      <item>FINA Regionalni centar Podružnica Varaždin, OIB 44483647267</item>
    </derivirana_varijabla>
  </DomainObject.Predmet.StrankaListFormatedOIB>
  <DomainObject.Predmet.StrankaListFormatedWithAdress>
    <izvorni_sadrzaj>
      <item>FINA Regionalni centar Podružnica Varaždin, B.Radića 2, 42000 Varaždin</item>
    </izvorni_sadrzaj>
    <derivirana_varijabla naziv="DomainObject.Predmet.StrankaListFormatedWithAdress_1">
      <item>FINA Regionalni centar Podružnica Varaždin, B.Radića 2, 42000 Varaždin</item>
    </derivirana_varijabla>
  </DomainObject.Predmet.StrankaListFormatedWithAdress>
  <DomainObject.Predmet.StrankaListFormatedWithAdressOIB>
    <izvorni_sadrzaj>
      <item>FINA Regionalni centar Podružnica Varaždin, OIB 44483647267, B.Radića 2, 42000 Varaždin</item>
    </izvorni_sadrzaj>
    <derivirana_varijabla naziv="DomainObject.Predmet.StrankaListFormatedWithAdressOIB_1">
      <item>FINA Regionalni centar Podružnica Varaždin, OIB 44483647267, B.Radića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Varaždin, OIB 44483647267</item>
    </izvorni_sadrzaj>
    <derivirana_varijabla naziv="DomainObject.Predmet.StrankaListNazivFormatedOIB_1">
      <item>FINA Regionalni centar Podružnica Varaždin, OIB 44483647267</item>
    </derivirana_varijabla>
  </DomainObject.Predmet.StrankaListNazivFormatedOIB>
  <DomainObject.Predmet.ProtuStrankaListFormated>
    <izvorni_sadrzaj>
      <item>STROJOBRAVARIJA LUKIĆ zadruga za izvođenje metalnih konstrukcija i mehaničke radove</item>
    </izvorni_sadrzaj>
    <derivirana_varijabla naziv="DomainObject.Predmet.ProtuStrankaListFormated_1">
      <item>STROJOBRAVARIJA LUKIĆ zadruga za izvođenje metalnih konstrukcija i mehaničke radove</item>
    </derivirana_varijabla>
  </DomainObject.Predmet.ProtuStrankaListFormated>
  <DomainObject.Predmet.ProtuStrankaListFormatedOIB>
    <izvorni_sadrzaj>
      <item>STROJOBRAVARIJA LUKIĆ zadruga za izvođenje metalnih konstrukcija i mehaničke radove, OIB 44483647267</item>
    </izvorni_sadrzaj>
    <derivirana_varijabla naziv="DomainObject.Predmet.ProtuStrankaListFormatedOIB_1">
      <item>STROJOBRAVARIJA LUKIĆ zadruga za izvođenje metalnih konstrukcija i mehaničke radove, OIB 44483647267</item>
    </derivirana_varijabla>
  </DomainObject.Predmet.ProtuStrankaListFormatedOIB>
  <DomainObject.Predmet.ProtuStrankaListFormatedWithAdress>
    <izvorni_sadrzaj>
      <item>STROJOBRAVARIJA LUKIĆ zadruga za izvođenje metalnih konstrukcija i mehaničke radove, Virovska 34, 48327 Molve</item>
    </izvorni_sadrzaj>
    <derivirana_varijabla naziv="DomainObject.Predmet.ProtuStrankaListFormatedWithAdress_1">
      <item>STROJOBRAVARIJA LUKIĆ zadruga za izvođenje metalnih konstrukcija i mehaničke radove, Virovska 34, 48327 Molve</item>
    </derivirana_varijabla>
  </DomainObject.Predmet.ProtuStrankaListFormatedWithAdress>
  <DomainObject.Predmet.ProtuStrankaListFormatedWithAdressOIB>
    <izvorni_sadrzaj>
      <item>STROJOBRAVARIJA LUKIĆ zadruga za izvođenje metalnih konstrukcija i mehaničke radove, OIB 44483647267, Virovska 34, 48327 Molve</item>
    </izvorni_sadrzaj>
    <derivirana_varijabla naziv="DomainObject.Predmet.ProtuStrankaListFormatedWithAdressOIB_1">
      <item>STROJOBRAVARIJA LUKIĆ zadruga za izvođenje metalnih konstrukcija i mehaničke radove, OIB 44483647267, Virovska 34, 48327 Molve</item>
    </derivirana_varijabla>
  </DomainObject.Predmet.ProtuStrankaListFormatedWithAdressOIB>
  <DomainObject.Predmet.ProtuStrankaListNazivFormated>
    <izvorni_sadrzaj>
      <item>STROJOBRAVARIJA LUKIĆ zadruga za izvođenje metalnih konstrukcija i mehaničke radove</item>
    </izvorni_sadrzaj>
    <derivirana_varijabla naziv="DomainObject.Predmet.ProtuStrankaListNazivFormated_1">
      <item>STROJOBRAVARIJA LUKIĆ zadruga za izvođenje metalnih konstrukcija i mehaničke radove</item>
    </derivirana_varijabla>
  </DomainObject.Predmet.ProtuStrankaListNazivFormated>
  <DomainObject.Predmet.ProtuStrankaListNazivFormatedOIB>
    <izvorni_sadrzaj>
      <item>STROJOBRAVARIJA LUKIĆ zadruga za izvođenje metalnih konstrukcija i mehaničke radove, OIB 44483647267</item>
    </izvorni_sadrzaj>
    <derivirana_varijabla naziv="DomainObject.Predmet.ProtuStrankaListNazivFormatedOIB_1">
      <item>STROJOBRAVARIJA LUKIĆ zadruga za izvođenje metalnih konstrukcija i mehaničke radove, OIB 44483647267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 2, 42000 Varaždin</item>
      <item>e-Oglasna</item>
    </izvorni_sadrzaj>
    <derivirana_varijabla naziv="DomainObject.Predmet.OstaliListFormatedWithAdress_1">
      <item>Sudski registar, B.Radića 2, 42000 Varaždin</item>
      <item>e-Oglasna</item>
    </derivirana_varijabla>
  </DomainObject.Predmet.OstaliListFormatedWithAdress>
  <DomainObject.Predmet.OstaliListFormatedWithAdressOIB>
    <izvorni_sadrzaj>
      <item>Sudski registar, B.Radića 2, 42000 Varaždin</item>
      <item>e-Oglasna</item>
    </izvorni_sadrzaj>
    <derivirana_varijabla naziv="DomainObject.Predmet.OstaliListFormatedWithAdressOIB_1">
      <item>Sudski registar, B.Radića 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STROJOBRAVARIJA LUKIĆ zadruga za izvođenje metalnih konstrukcija i mehaničke radove</izvorni_sadrzaj>
    <derivirana_varijabla naziv="DomainObject.Predmet.ProtustrankaIDrugi_1">STROJOBRAVARIJA LUKIĆ zadruga za izvođenje metalnih konstrukcija i mehaničke radove</derivirana_varijabla>
  </DomainObject.Predmet.ProtustrankaIDrugi>
  <DomainObject.Predmet.StrankaIDrugiAdressOIB>
    <izvorni_sadrzaj>FINA Regionalni centar Podružnica Varaždin, OIB 44483647267, B.Radića 2, 42000 Varaždin</izvorni_sadrzaj>
    <derivirana_varijabla naziv="DomainObject.Predmet.StrankaIDrugiAdressOIB_1">FINA Regionalni centar Podružnica Varaždin, OIB 44483647267, B.Radića 2, 42000 Varaždin</derivirana_varijabla>
  </DomainObject.Predmet.StrankaIDrugiAdressOIB>
  <DomainObject.Predmet.ProtustrankaIDrugiAdressOIB>
    <izvorni_sadrzaj>STROJOBRAVARIJA LUKIĆ zadruga za izvođenje metalnih konstrukcija i mehaničke radove, OIB 44483647267, Virovska 34, 48327 Molve</izvorni_sadrzaj>
    <derivirana_varijabla naziv="DomainObject.Predmet.ProtustrankaIDrugiAdressOIB_1">STROJOBRAVARIJA LUKIĆ zadruga za izvođenje metalnih konstrukcija i mehaničke radove, OIB 44483647267, Virovska 34,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Sudski registar</item>
      <item>STROJOBRAVARIJA LUKIĆ zadruga za izvođenje metalnih konstrukcija i mehaničke radove</item>
      <item>e-Oglasna</item>
    </izvorni_sadrzaj>
    <derivirana_varijabla naziv="DomainObject.Predmet.SudioniciListNaziv_1">
      <item>FINA Regionalni centar Podružnica Varaždin</item>
      <item>Sudski registar</item>
      <item>STROJOBRAVARIJA LUKIĆ zadruga za izvođenje metalnih konstrukcija i mehaničke radove</item>
      <item>e-Oglasna</item>
    </derivirana_varijabla>
  </DomainObject.Predmet.SudioniciListNaziv>
  <DomainObject.Predmet.SudioniciListAdressOIB>
    <izvorni_sadrzaj>
      <item>FINA Regionalni centar Podružnica Varaždin, OIB 44483647267, B.Radića 2,42000 Varaždin</item>
      <item>Sudski registar, B.Radića 2,42000 Varaždin</item>
      <item>STROJOBRAVARIJA LUKIĆ zadruga za izvođenje metalnih konstrukcija i mehaničke radove, OIB 44483647267, Virovska 34,48327 Molve</item>
      <item>e-Oglasna</item>
    </izvorni_sadrzaj>
    <derivirana_varijabla naziv="DomainObject.Predmet.SudioniciListAdressOIB_1">
      <item>FINA Regionalni centar Podružnica Varaždin, OIB 44483647267, B.Radića 2,42000 Varaždin</item>
      <item>Sudski registar, B.Radića 2,42000 Varaždin</item>
      <item>STROJOBRAVARIJA LUKIĆ zadruga za izvođenje metalnih konstrukcija i mehaničke radove, OIB 44483647267, Virovska 34,48327 Molve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44483647267</item>
      <item>, OIB null</item>
      <item>, OIB 44483647267</item>
      <item>, OIB null</item>
    </izvorni_sadrzaj>
    <derivirana_varijabla naziv="DomainObject.Predmet.SudioniciListNazivOIB_1">
      <item>, OIB 44483647267</item>
      <item>, OIB null</item>
      <item>, OIB 44483647267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2971</properties:Characters>
  <properties:Lines>81</properties:Lines>
  <properties:Paragraphs>30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2016-03-09T09:46:00Z</dcterms:created>
  <dc:creator>Ljubica Makovec</dc:creator>
  <cp:lastModifiedBy>Ljubica Makovec</cp:lastModifiedBy>
  <cp:lastPrinted>2016-03-10T07:02:00Z</cp:lastPrinted>
  <dcterms:modified xmlns:xsi="http://www.w3.org/2001/XMLSchema-instance" xsi:type="dcterms:W3CDTF">2016-03-10T07:04:00Z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