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e991" w14:paraId="679e991" w:rsidRDefault="00343774" w:rsidP="001940FB" w:rsidR="0034377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885BB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343774" w:rsidP="00AA6BCF" w:rsidR="0034377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43774" w:rsidP="00343774" w:rsidR="0034377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43774" w:rsidP="00343774" w:rsidR="0034377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4377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4377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M</w:t>
      </w:r>
      <w:r w:rsidR="00B54574">
        <w:rPr>
          <w:rFonts w:cs="Calibri" w:eastAsia="Arial Unicode MS" w:hAnsi="Calibri" w:ascii="Calibri"/>
          <w:kern w:val="1"/>
          <w:lang w:eastAsia="ar-SA" w:val="hr-HR"/>
        </w:rPr>
        <w:t>IODRAG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 xml:space="preserve"> M</w:t>
      </w:r>
      <w:r w:rsidR="00B54574">
        <w:rPr>
          <w:rFonts w:cs="Calibri" w:eastAsia="Arial Unicode MS" w:hAnsi="Calibri" w:ascii="Calibri"/>
          <w:kern w:val="1"/>
          <w:lang w:eastAsia="ar-SA" w:val="hr-HR"/>
        </w:rPr>
        <w:t>RDAKOVIĆ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343774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B54574">
        <w:rPr>
          <w:rFonts w:cs="Calibri" w:eastAsia="Arial Unicode MS" w:hAnsi="Calibri" w:ascii="Calibri"/>
          <w:kern w:val="1"/>
          <w:lang w:eastAsia="ar-SA" w:val="hr-HR"/>
        </w:rPr>
        <w:t>647.127,00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54574">
        <w:rPr>
          <w:rFonts w:cs="Calibri" w:eastAsia="Arial Unicode MS" w:hAnsi="Calibri" w:ascii="Calibri"/>
          <w:kern w:val="1"/>
          <w:lang w:eastAsia="ar-SA" w:val="hr-HR"/>
        </w:rPr>
        <w:t>590.227,00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54574">
        <w:rPr>
          <w:rFonts w:cs="Calibri" w:eastAsia="Arial Unicode MS" w:hAnsi="Calibri" w:ascii="Calibri"/>
          <w:kern w:val="1"/>
          <w:lang w:eastAsia="ar-SA" w:val="hr-HR"/>
        </w:rPr>
        <w:t>56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B54574">
        <w:rPr>
          <w:rFonts w:cs="Calibri" w:eastAsia="Arial Unicode MS" w:hAnsi="Calibri" w:ascii="Calibri"/>
          <w:kern w:val="1"/>
          <w:lang w:eastAsia="ar-SA" w:val="hr-HR"/>
        </w:rPr>
        <w:t>9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43774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4377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43774" w:rsidRPr="0034377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343774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B22B7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22B76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54574" w:rsidP="00B54574" w:rsidR="00AA6BCF" w:rsidRPr="00B22B76">
            <w:pPr>
              <w:spacing w:after="0"/>
              <w:jc w:val="both"/>
              <w:rPr>
                <w:rFonts w:cs="Calibri" w:hAnsi="Calibri" w:ascii="Calibri"/>
              </w:rPr>
            </w:pPr>
            <w:r w:rsidRPr="00B22B76">
              <w:rPr>
                <w:rFonts w:cs="Calibri" w:hAnsi="Calibri" w:ascii="Calibri"/>
              </w:rPr>
              <w:t>MIODRAG MRDAKOVIĆ</w:t>
            </w:r>
            <w:r w:rsidR="00F20B3B" w:rsidRPr="00B22B76">
              <w:rPr>
                <w:rFonts w:cs="Calibri" w:hAnsi="Calibri" w:ascii="Calibri"/>
              </w:rPr>
              <w:t xml:space="preserve">, </w:t>
            </w:r>
            <w:r w:rsidRPr="00B22B76">
              <w:rPr>
                <w:rFonts w:cs="Calibri" w:hAnsi="Calibri" w:ascii="Calibri"/>
              </w:rPr>
              <w:t>Ruđera Boškovića 13, Split</w:t>
            </w:r>
            <w:r w:rsidR="00575392" w:rsidRPr="00B22B76">
              <w:rPr>
                <w:rFonts w:cs="Calibri" w:hAnsi="Calibri" w:ascii="Calibri"/>
              </w:rPr>
              <w:t>,</w:t>
            </w:r>
            <w:r w:rsidR="003C5AF8" w:rsidRPr="00B22B76">
              <w:rPr>
                <w:rFonts w:cs="Calibri" w:hAnsi="Calibri" w:ascii="Calibri"/>
              </w:rPr>
              <w:t xml:space="preserve"> </w:t>
            </w:r>
            <w:r w:rsidR="003A5883" w:rsidRPr="00B22B76">
              <w:rPr>
                <w:rFonts w:cs="Calibri" w:hAnsi="Calibri" w:ascii="Calibri"/>
              </w:rPr>
              <w:t>OIB:</w:t>
            </w:r>
            <w:r w:rsidR="00E43846" w:rsidRPr="00B22B76">
              <w:rPr>
                <w:rFonts w:cs="Calibri" w:hAnsi="Calibri" w:ascii="Calibri"/>
              </w:rPr>
              <w:t xml:space="preserve"> </w:t>
            </w:r>
            <w:r w:rsidRPr="00B22B76">
              <w:rPr>
                <w:rFonts w:cs="Calibri" w:hAnsi="Calibri" w:ascii="Calibri"/>
              </w:rPr>
              <w:t>64302049520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54574" w:rsidP="00B54574" w:rsidR="00B54574" w:rsidRPr="00B22B76">
            <w:pPr>
              <w:rPr>
                <w:rFonts w:cs="Calibri" w:hAnsi="Calibri" w:ascii="Calibri"/>
              </w:rPr>
            </w:pPr>
            <w:r w:rsidRPr="00B22B76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B22B76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B22B76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54574" w:rsidP="00B54574" w:rsidR="00AA6BCF" w:rsidRPr="00B22B7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22B76">
              <w:rPr>
                <w:rFonts w:cs="Calibri" w:hAnsi="Calibri" w:ascii="Calibri"/>
              </w:rPr>
              <w:t>647.127,00</w:t>
            </w:r>
            <w:r w:rsidR="00783BFB" w:rsidRPr="00B22B76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B22B76">
            <w:pPr>
              <w:spacing w:after="0"/>
              <w:rPr>
                <w:rFonts w:cs="Calibri" w:hAnsi="Calibri" w:ascii="Calibri"/>
              </w:rPr>
            </w:pPr>
          </w:p>
          <w:p w:rsidRDefault="00B54574" w:rsidP="00AA6BCF" w:rsidR="00AA6BCF" w:rsidRPr="00B22B7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22B76">
              <w:rPr>
                <w:rFonts w:cs="Calibri" w:hAnsi="Calibri" w:ascii="Calibri"/>
              </w:rPr>
              <w:t>590.227,00</w:t>
            </w:r>
            <w:r w:rsidR="00783BFB" w:rsidRPr="00B22B76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B22B76">
            <w:pPr>
              <w:spacing w:after="0"/>
              <w:rPr>
                <w:rFonts w:cs="Calibri" w:hAnsi="Calibri" w:ascii="Calibri"/>
              </w:rPr>
            </w:pPr>
          </w:p>
          <w:p w:rsidRDefault="00B54574" w:rsidP="00B54574" w:rsidR="00AA6BCF" w:rsidRPr="00B22B7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22B76">
              <w:rPr>
                <w:rFonts w:cs="Calibri" w:hAnsi="Calibri" w:ascii="Calibri"/>
              </w:rPr>
              <w:t>56</w:t>
            </w:r>
            <w:r w:rsidR="00575392" w:rsidRPr="00B22B76">
              <w:rPr>
                <w:rFonts w:cs="Calibri" w:hAnsi="Calibri" w:ascii="Calibri"/>
              </w:rPr>
              <w:t>.</w:t>
            </w:r>
            <w:r w:rsidRPr="00B22B76">
              <w:rPr>
                <w:rFonts w:cs="Calibri" w:hAnsi="Calibri" w:ascii="Calibri"/>
              </w:rPr>
              <w:t>9</w:t>
            </w:r>
            <w:r w:rsidR="00575392" w:rsidRPr="00B22B76">
              <w:rPr>
                <w:rFonts w:cs="Calibri" w:hAnsi="Calibri" w:ascii="Calibri"/>
              </w:rPr>
              <w:t>00,00</w:t>
            </w:r>
            <w:r w:rsidR="00F20B3B" w:rsidRPr="00B22B76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43774" w:rsidP="00343774" w:rsidR="0034377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753D1" w:rsidP="00CE543D" w:rsidR="00CE543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543D" w:rsidP="00CE543D" w:rsidR="00CE543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E543D" w:rsidP="00CE543D" w:rsidR="00CE543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E543D" w:rsidP="00CE543D" w:rsidR="00CE543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03B" w:rsidR="00B6003B">
      <w:pPr>
        <w:spacing w:after="0"/>
      </w:pPr>
      <w:r>
        <w:separator/>
      </w:r>
    </w:p>
  </w:endnote>
  <w:endnote w:id="0" w:type="continuationSeparator">
    <w:p w:rsidRDefault="00B6003B" w:rsidR="00B600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F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03B" w:rsidR="00B6003B">
      <w:pPr>
        <w:spacing w:after="0"/>
      </w:pPr>
      <w:r>
        <w:separator/>
      </w:r>
    </w:p>
  </w:footnote>
  <w:footnote w:id="0" w:type="continuationSeparator">
    <w:p w:rsidRDefault="00B6003B" w:rsidR="00B6003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F89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0A0235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07FA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3774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3119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067A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000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67F89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055E"/>
    <w:rsid w:val="008547C7"/>
    <w:rsid w:val="0086376B"/>
    <w:rsid w:val="00863C9D"/>
    <w:rsid w:val="00865448"/>
    <w:rsid w:val="008708E2"/>
    <w:rsid w:val="00873C81"/>
    <w:rsid w:val="00883B73"/>
    <w:rsid w:val="00885BBA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2B76"/>
    <w:rsid w:val="00B2342F"/>
    <w:rsid w:val="00B2354F"/>
    <w:rsid w:val="00B31A58"/>
    <w:rsid w:val="00B44170"/>
    <w:rsid w:val="00B52212"/>
    <w:rsid w:val="00B5238A"/>
    <w:rsid w:val="00B5267C"/>
    <w:rsid w:val="00B54574"/>
    <w:rsid w:val="00B55BCB"/>
    <w:rsid w:val="00B56B28"/>
    <w:rsid w:val="00B6003B"/>
    <w:rsid w:val="00B65301"/>
    <w:rsid w:val="00B706F7"/>
    <w:rsid w:val="00B753D1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05BB8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38EC"/>
    <w:rsid w:val="00CD652D"/>
    <w:rsid w:val="00CD7A9B"/>
    <w:rsid w:val="00CE47FE"/>
    <w:rsid w:val="00CE543D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67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F89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F89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F89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F89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67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F89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F89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F89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F89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AA0DE-58C6-4988-BDA6-D1B573845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1453</properties:Characters>
  <properties:Lines>76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2018-08-23T11:52:00Z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St-651/2017-254 / Podnesak - Podnesak (-254.docx)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