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58ea" w14:paraId="ce558ea" w:rsidRDefault="00E45629" w:rsidP="00E45629" w:rsidR="00E45629">
      <w:pPr>
        <w15:collapsed w:val="false"/>
      </w:pPr>
      <w:bookmarkStart w:name="_GoBack" w:id="0"/>
      <w:bookmarkEnd w:id="0"/>
    </w:p>
    <w:p w:rsidRDefault="005864EE" w:rsidP="00E45629" w:rsidR="005864EE"/>
    <w:p w:rsidRDefault="005864EE" w:rsidP="00E45629" w:rsidR="005864EE"/>
    <w:p w:rsidRDefault="005864EE" w:rsidP="00E45629" w:rsidR="005864EE"/>
    <w:p w:rsidRDefault="005864EE" w:rsidP="00E45629" w:rsidR="005864EE"/>
    <w:p w:rsidRDefault="00E45629" w:rsidP="00E45629" w:rsidR="00E45629" w:rsidRPr="0055085A">
      <w:r w:rsidRPr="0055085A">
        <w:t>REPUBLIKA HRVATSKA</w:t>
      </w:r>
    </w:p>
    <w:p w:rsidRDefault="00E45629" w:rsidP="00E45629" w:rsidR="00E45629" w:rsidRPr="0055085A">
      <w:r w:rsidRPr="0055085A">
        <w:t xml:space="preserve"> Trgovački sud u Zagrebu </w:t>
      </w:r>
    </w:p>
    <w:p w:rsidRDefault="00E45629" w:rsidP="00E45629" w:rsidR="00E45629" w:rsidRPr="0055085A">
      <w:r w:rsidRPr="0055085A">
        <w:t xml:space="preserve">  Zagreb, Amruševa 2/II                                                       </w:t>
      </w:r>
    </w:p>
    <w:p w:rsidRDefault="00E45629" w:rsidP="0011093D" w:rsidR="00E45629">
      <w:pPr>
        <w:jc w:val="right"/>
      </w:pPr>
      <w:smartTag w:element="metricconverter" w:uri="urn:schemas-microsoft-com:office:smarttags">
        <w:smartTagPr>
          <w:attr w:val="72 St" w:name="ProductID"/>
        </w:smartTagPr>
        <w:r w:rsidRPr="0055085A">
          <w:t>72 St</w:t>
        </w:r>
      </w:smartTag>
      <w:r w:rsidRPr="0055085A">
        <w:t xml:space="preserve"> -</w:t>
      </w:r>
      <w:r w:rsidR="00382939">
        <w:t>611/2015</w:t>
      </w:r>
    </w:p>
    <w:p w:rsidRDefault="001544CF" w:rsidP="001544CF" w:rsidR="001544CF" w:rsidRPr="0055085A">
      <w:pPr>
        <w:jc w:val="center"/>
      </w:pPr>
      <w:r>
        <w:t xml:space="preserve"> U IME </w:t>
      </w:r>
      <w:r w:rsidRPr="0055085A">
        <w:t>REPUBLIK</w:t>
      </w:r>
      <w:r>
        <w:t>E HRVATSKE</w:t>
      </w:r>
    </w:p>
    <w:p w:rsidRDefault="00E45629" w:rsidP="00E45629" w:rsidR="00E45629" w:rsidRPr="001544CF">
      <w:pPr>
        <w:jc w:val="center"/>
      </w:pPr>
      <w:r w:rsidRPr="001544CF">
        <w:t>R J E Š E N J E</w:t>
      </w:r>
    </w:p>
    <w:p w:rsidRDefault="0011093D" w:rsidP="0011093D" w:rsidR="0011093D" w:rsidRPr="0050789B">
      <w:pPr>
        <w:rPr>
          <w:b/>
        </w:rPr>
      </w:pPr>
    </w:p>
    <w:p w:rsidRDefault="0011093D" w:rsidP="00C26338" w:rsidR="001544CF" w:rsidRPr="00C26338">
      <w:pPr>
        <w:ind w:firstLine="708"/>
        <w:jc w:val="both"/>
        <w:rPr>
          <w:lang w:val="pt-BR"/>
        </w:rPr>
      </w:pPr>
      <w:r w:rsidRPr="00C26338">
        <w:rPr>
          <w:lang w:val="pt-BR"/>
        </w:rPr>
        <w:t xml:space="preserve">Trgovački sud u Zagrebu, po stečajnom sucu Nikoli Ribarić, u stečajnom predmetu u povodu prijedloga predlagatelja </w:t>
      </w:r>
      <w:r w:rsidR="00382939" w:rsidRPr="00C26338">
        <w:rPr>
          <w:lang w:val="pt-BR"/>
        </w:rPr>
        <w:t>Sanje Kirin vl. obrta Autoprijevoz i iznajmljivanje vozila “</w:t>
      </w:r>
      <w:r w:rsidR="00C26338" w:rsidRPr="00C26338">
        <w:rPr>
          <w:lang w:val="pt-BR"/>
        </w:rPr>
        <w:t xml:space="preserve">KS INTER-CARGO”, Bjelovar, Varaždinska 1, </w:t>
      </w:r>
      <w:r w:rsidRPr="00C26338">
        <w:rPr>
          <w:lang w:val="pt-BR"/>
        </w:rPr>
        <w:t>za otvaranje stečajnog postupka</w:t>
      </w:r>
      <w:r w:rsidR="001544CF" w:rsidRPr="00C26338">
        <w:rPr>
          <w:lang w:val="pt-BR"/>
        </w:rPr>
        <w:t xml:space="preserve"> nad imovinom dužnika pojedinca </w:t>
      </w:r>
      <w:r w:rsidR="00C26338" w:rsidRPr="00C26338">
        <w:rPr>
          <w:lang w:val="pt-BR"/>
        </w:rPr>
        <w:t>Sanja Kirin vl. obrta Autoprijevoz i iznajmljivanje vozila “KS INTER-CARGO”, Bjelovar, Varaždinska 1</w:t>
      </w:r>
      <w:r w:rsidR="00463FBE" w:rsidRPr="00C26338">
        <w:t xml:space="preserve">, OIB: </w:t>
      </w:r>
      <w:r w:rsidR="00C26338" w:rsidRPr="00C26338">
        <w:t>24852015550</w:t>
      </w:r>
      <w:r w:rsidR="00463FBE" w:rsidRPr="00C26338">
        <w:t>, dana</w:t>
      </w:r>
      <w:r w:rsidR="001544CF" w:rsidRPr="00C26338">
        <w:t xml:space="preserve"> </w:t>
      </w:r>
      <w:r w:rsidR="00C26338" w:rsidRPr="00C26338">
        <w:t>25</w:t>
      </w:r>
      <w:r w:rsidR="001544CF" w:rsidRPr="00C26338">
        <w:t>.</w:t>
      </w:r>
      <w:r w:rsidR="00C26338" w:rsidRPr="00C26338">
        <w:t xml:space="preserve"> kolovoza</w:t>
      </w:r>
      <w:r w:rsidR="001544CF" w:rsidRPr="00C26338">
        <w:t xml:space="preserve"> 2015. godine, </w:t>
      </w:r>
    </w:p>
    <w:p w:rsidRDefault="001544CF" w:rsidP="0011093D" w:rsidR="001544CF">
      <w:pPr>
        <w:jc w:val="both"/>
        <w:rPr>
          <w:lang w:val="pt-BR"/>
        </w:rPr>
      </w:pPr>
    </w:p>
    <w:p w:rsidRDefault="00E45629" w:rsidP="00E45629" w:rsidR="00E45629">
      <w:pPr>
        <w:ind w:firstLine="708" w:left="3540"/>
      </w:pPr>
      <w:r>
        <w:t>r i j e š i o   je</w:t>
      </w:r>
    </w:p>
    <w:p w:rsidRDefault="00E45629" w:rsidP="00E45629" w:rsidR="00E45629"/>
    <w:p w:rsidRDefault="00E45629" w:rsidP="00E45629" w:rsidR="00E45629">
      <w:pPr>
        <w:ind w:firstLine="708"/>
        <w:jc w:val="both"/>
      </w:pPr>
      <w:r>
        <w:t xml:space="preserve">Odbacuje se prijedlog predlagatelja </w:t>
      </w:r>
      <w:r w:rsidR="00C26338" w:rsidRPr="00C26338">
        <w:rPr>
          <w:lang w:val="pt-BR"/>
        </w:rPr>
        <w:t>Sanje Kirin vl. obrta Autoprijevoz i iznajmljivanje vozila “KS INTER-CARGO”, Bjelovar, Varaždinska 1, za otvaranje stečajnog postupka nad imovinom dužnika pojedinca Sanja Kirin vl. obrta Autoprijevoz i iznajmljivanje vozila “KS INTER-CARGO”, Bjelovar, Varaždinska 1</w:t>
      </w:r>
      <w:r w:rsidR="00C26338" w:rsidRPr="00C26338">
        <w:t>, OIB: 24852015550</w:t>
      </w:r>
      <w:r w:rsidR="001544CF" w:rsidRPr="001544CF">
        <w:t>,</w:t>
      </w:r>
      <w:r>
        <w:t xml:space="preserve"> od </w:t>
      </w:r>
      <w:r w:rsidR="00C26338">
        <w:t>24</w:t>
      </w:r>
      <w:r w:rsidR="0011093D" w:rsidRPr="00E67E2B">
        <w:t>.</w:t>
      </w:r>
      <w:r w:rsidR="00463FBE">
        <w:t xml:space="preserve"> </w:t>
      </w:r>
      <w:r w:rsidR="00C26338">
        <w:t>kolovoza</w:t>
      </w:r>
      <w:r w:rsidR="0011093D" w:rsidRPr="00E67E2B">
        <w:t xml:space="preserve"> 201</w:t>
      </w:r>
      <w:r w:rsidR="00C26338">
        <w:t>5</w:t>
      </w:r>
      <w:r>
        <w:t>. godine</w:t>
      </w:r>
    </w:p>
    <w:p w:rsidRDefault="00E45629" w:rsidP="00E45629" w:rsidR="00E45629">
      <w:pPr>
        <w:ind w:firstLine="708"/>
        <w:jc w:val="both"/>
      </w:pPr>
    </w:p>
    <w:p w:rsidRDefault="00E45629" w:rsidP="00E45629" w:rsidR="00E45629">
      <w:pPr>
        <w:ind w:firstLine="708" w:left="3540"/>
      </w:pPr>
      <w:r>
        <w:t>Obrazloženje</w:t>
      </w:r>
    </w:p>
    <w:p w:rsidRDefault="00E45629" w:rsidP="00E45629" w:rsidR="00E45629">
      <w:pPr>
        <w:ind w:firstLine="708" w:left="3540"/>
      </w:pPr>
    </w:p>
    <w:p w:rsidRDefault="00C26338" w:rsidP="009A7CA1" w:rsidR="00C26338">
      <w:pPr>
        <w:ind w:firstLine="708"/>
        <w:jc w:val="both"/>
      </w:pPr>
      <w:r>
        <w:rPr>
          <w:lang w:val="pt-BR"/>
        </w:rPr>
        <w:t xml:space="preserve">Predlagatelj </w:t>
      </w:r>
      <w:r w:rsidRPr="00C26338">
        <w:rPr>
          <w:lang w:val="pt-BR"/>
        </w:rPr>
        <w:t>Sanj</w:t>
      </w:r>
      <w:r>
        <w:rPr>
          <w:lang w:val="pt-BR"/>
        </w:rPr>
        <w:t>a</w:t>
      </w:r>
      <w:r w:rsidRPr="00C26338">
        <w:rPr>
          <w:lang w:val="pt-BR"/>
        </w:rPr>
        <w:t xml:space="preserve"> Kirin vl. obrta Autoprijevoz i iznajmljivanje vozila “KS INTER-CARGO”, Bjelovar, Varaždinska 1,</w:t>
      </w:r>
      <w:r>
        <w:rPr>
          <w:lang w:val="pt-BR"/>
        </w:rPr>
        <w:t xml:space="preserve"> podnijela je 24. kolovoza 2015. godine prijedlog</w:t>
      </w:r>
      <w:r w:rsidRPr="00C26338">
        <w:rPr>
          <w:lang w:val="pt-BR"/>
        </w:rPr>
        <w:t xml:space="preserve"> za otvaranje stečajnog postupka nad imovinom dužnika pojedinca Sanja Kirin vl. obrta Autoprijevoz i iznajmljivanje vozila “KS INTER-CARGO”, Bjelovar, Varaždinska 1</w:t>
      </w:r>
      <w:r w:rsidRPr="00C26338">
        <w:t>, OIB: 24852015550</w:t>
      </w:r>
      <w:r>
        <w:t>.</w:t>
      </w:r>
    </w:p>
    <w:p w:rsidRDefault="009A7CA1" w:rsidP="00C26338" w:rsidR="009A7CA1">
      <w:pPr>
        <w:ind w:firstLine="708"/>
        <w:jc w:val="both"/>
      </w:pPr>
      <w:r>
        <w:t xml:space="preserve">Međutim, uvidom u izvod iz obrtnog registra, sud je utvrdio kako je obrt odjavljen dana </w:t>
      </w:r>
      <w:r w:rsidR="00C26338">
        <w:t>07.4.2006.</w:t>
      </w:r>
      <w:r>
        <w:t xml:space="preserve"> godine.</w:t>
      </w:r>
      <w:r w:rsidRPr="005D2698">
        <w:t xml:space="preserve"> </w:t>
      </w:r>
      <w:r>
        <w:t xml:space="preserve">Slijedom navedenoga, a imajući u vidu da </w:t>
      </w:r>
      <w:r w:rsidR="0011093D">
        <w:t xml:space="preserve">je obrt prestao postojati, kao i činjenicu da se stečajni postupak ne može voditi nad fizičkom osobom, </w:t>
      </w:r>
      <w:r>
        <w:t>valjalo je odlučiti kao u izreci rješenja.</w:t>
      </w:r>
    </w:p>
    <w:p w:rsidRDefault="00E45629" w:rsidP="00E45629" w:rsidR="00E45629">
      <w:r>
        <w:t xml:space="preserve"> </w:t>
      </w:r>
    </w:p>
    <w:p w:rsidRDefault="00D2066C" w:rsidP="001544CF" w:rsidR="00E45629">
      <w:pPr>
        <w:ind w:firstLine="708" w:left="2832"/>
      </w:pPr>
      <w:r>
        <w:t xml:space="preserve">U Zagrebu, </w:t>
      </w:r>
      <w:r w:rsidR="00DA1088">
        <w:t>25</w:t>
      </w:r>
      <w:r w:rsidR="00C26338">
        <w:t>. kolovoza</w:t>
      </w:r>
      <w:r w:rsidR="00E45629">
        <w:t xml:space="preserve"> 201</w:t>
      </w:r>
      <w:r w:rsidR="001544CF">
        <w:t>5</w:t>
      </w:r>
      <w:r w:rsidR="00E45629">
        <w:t xml:space="preserve">. </w:t>
      </w:r>
    </w:p>
    <w:p w:rsidRDefault="00E45629" w:rsidP="00E45629" w:rsidR="00E45629"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E45629" w:rsidP="00E45629" w:rsidR="00E45629">
      <w:r>
        <w:t xml:space="preserve">                                                                                                                 Nikola Ribarić</w:t>
      </w:r>
    </w:p>
    <w:p w:rsidRDefault="005864EE" w:rsidP="00E45629" w:rsidR="005864EE"/>
    <w:p w:rsidRDefault="005864EE" w:rsidP="00492D80" w:rsidR="005864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45629" w:rsidP="00E45629" w:rsidR="00E45629"/>
    <w:p w:rsidRDefault="005864EE" w:rsidP="00E45629" w:rsidR="005864EE"/>
    <w:p w:rsidRDefault="00DA1088" w:rsidP="00E45629" w:rsidR="00DA1088"/>
    <w:p w:rsidRDefault="00DA1088" w:rsidP="00E45629" w:rsidR="00DA1088"/>
    <w:p w:rsidRDefault="00DA1088" w:rsidP="00E45629" w:rsidR="00DA1088"/>
    <w:p w:rsidRDefault="00DA1088" w:rsidP="00E45629" w:rsidR="00DA1088"/>
    <w:p w:rsidRDefault="00DA1088" w:rsidP="00E45629" w:rsidR="00DA1088"/>
    <w:p w:rsidRDefault="005864EE" w:rsidP="00E45629" w:rsidR="005864EE"/>
    <w:p w:rsidRDefault="00E45629" w:rsidP="00E45629" w:rsidR="00E45629">
      <w:r>
        <w:t>UPUTA O PRAVNOM LIJEKU:</w:t>
      </w:r>
    </w:p>
    <w:p w:rsidRDefault="00E45629" w:rsidP="00E45629" w:rsidR="00E45629">
      <w:r>
        <w:t>Protiv ovog rješenja, nezadovoljna stranka može uložiti žalbu Visokom trgovačkom sudu Republike Hrvatske u roku od 8 dana po primitku rješenja, a ulaže se putem ovog suda u 2 primjerka.</w:t>
      </w:r>
    </w:p>
    <w:p w:rsidRDefault="00E45629" w:rsidP="00E45629" w:rsidR="00E45629"/>
    <w:p w:rsidRDefault="005864EE" w:rsidP="00E45629" w:rsidR="005864EE"/>
    <w:p w:rsidRDefault="005864EE" w:rsidP="00E45629" w:rsidR="005864EE"/>
    <w:p w:rsidRDefault="00E45629" w:rsidP="00E45629" w:rsidR="00E45629">
      <w:r>
        <w:t>DNA:</w:t>
      </w:r>
    </w:p>
    <w:p w:rsidRDefault="00E45629" w:rsidP="00E45629" w:rsidR="00E45629" w:rsidRPr="00C26338">
      <w:pPr>
        <w:numPr>
          <w:ilvl w:val="0"/>
          <w:numId w:val="1"/>
        </w:numPr>
      </w:pPr>
      <w:r>
        <w:t xml:space="preserve">predlagatelju </w:t>
      </w:r>
      <w:r w:rsidR="00C26338" w:rsidRPr="00C26338">
        <w:rPr>
          <w:lang w:val="pt-BR"/>
        </w:rPr>
        <w:t>obrt Autoprijevoz i iznajmljivanje vozila “KS INTER-CARGO”, Bjelovar, Varaždinska 1</w:t>
      </w:r>
    </w:p>
    <w:p w:rsidRDefault="00C26338" w:rsidP="00E45629" w:rsidR="00C26338">
      <w:pPr>
        <w:numPr>
          <w:ilvl w:val="0"/>
          <w:numId w:val="1"/>
        </w:numPr>
      </w:pPr>
      <w:r>
        <w:rPr>
          <w:lang w:val="pt-BR"/>
        </w:rPr>
        <w:t>Sanja kirin, Bjelovar, Varaždinska 1</w:t>
      </w:r>
    </w:p>
    <w:p w:rsidRDefault="00E45629" w:rsidP="00E45629" w:rsidR="00E45629">
      <w:pPr>
        <w:numPr>
          <w:ilvl w:val="0"/>
          <w:numId w:val="1"/>
        </w:numPr>
      </w:pPr>
      <w:r>
        <w:t>spis</w:t>
      </w:r>
    </w:p>
    <w:p w:rsidRDefault="00E45629" w:rsidP="0011093D" w:rsidR="00E45629">
      <w:pPr>
        <w:ind w:left="360"/>
      </w:pPr>
    </w:p>
    <w:sectPr w:rsidR="00E4562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E56A3"/>
    <w:multiLevelType w:val="hybridMultilevel"/>
    <w:tmpl w:val="948AEB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5629"/>
    <w:rsid w:val="0011093D"/>
    <w:rsid w:val="001544CF"/>
    <w:rsid w:val="00245A41"/>
    <w:rsid w:val="002929E3"/>
    <w:rsid w:val="00347B6D"/>
    <w:rsid w:val="00382939"/>
    <w:rsid w:val="00463FBE"/>
    <w:rsid w:val="00492D80"/>
    <w:rsid w:val="005864EE"/>
    <w:rsid w:val="00631D56"/>
    <w:rsid w:val="007A07D2"/>
    <w:rsid w:val="007A5EB4"/>
    <w:rsid w:val="008616E0"/>
    <w:rsid w:val="009A7CA1"/>
    <w:rsid w:val="00AE28BE"/>
    <w:rsid w:val="00B65869"/>
    <w:rsid w:val="00C26338"/>
    <w:rsid w:val="00D2066C"/>
    <w:rsid w:val="00DA1088"/>
    <w:rsid w:val="00E4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562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92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D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D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D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D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562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92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D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D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D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D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2015.</izvorni_sadrzaj>
    <derivirana_varijabla naziv="DomainObject.DatumDonosenjaOdluke_1">25.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St-611/2015</izvorni_sadrzaj>
    <derivirana_varijabla naziv="DomainObject.Predmet.OznakaBroj_1">St-611/2015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Sanja Kirin</izvorni_sadrzaj>
    <derivirana_varijabla naziv="DomainObject.Predmet.ProtustrankaFormated_1">  Sanja Kirin</derivirana_varijabla>
  </DomainObject.Predmet.ProtustrankaFormated>
  <DomainObject.Predmet.ProtustrankaFormatedOIB>
    <izvorni_sadrzaj>  Sanja Kirin, OIB 24852015550</izvorni_sadrzaj>
    <derivirana_varijabla naziv="DomainObject.Predmet.ProtustrankaFormatedOIB_1">  Sanja Kirin, OIB 24852015550</derivirana_varijabla>
  </DomainObject.Predmet.ProtustrankaFormatedOIB>
  <DomainObject.Predmet.ProtustrankaFormatedWithAdress>
    <izvorni_sadrzaj> Sanja Kirin, Varaždinska 1, 10363 Belovar</izvorni_sadrzaj>
    <derivirana_varijabla naziv="DomainObject.Predmet.ProtustrankaFormatedWithAdress_1"> Sanja Kirin, Varaždinska 1, 10363 Belovar</derivirana_varijabla>
  </DomainObject.Predmet.ProtustrankaFormatedWithAdress>
  <DomainObject.Predmet.ProtustrankaFormatedWithAdressOIB>
    <izvorni_sadrzaj> Sanja Kirin, OIB 24852015550, Varaždinska 1, 10363 Belovar</izvorni_sadrzaj>
    <derivirana_varijabla naziv="DomainObject.Predmet.ProtustrankaFormatedWithAdressOIB_1"> Sanja Kirin, OIB 24852015550, Varaždinska 1, 10363 Belovar</derivirana_varijabla>
  </DomainObject.Predmet.ProtustrankaFormatedWithAdressOIB>
  <DomainObject.Predmet.ProtustrankaWithAdress>
    <izvorni_sadrzaj>Sanja Kirin Varaždinska 1, 10363 Belovar</izvorni_sadrzaj>
    <derivirana_varijabla naziv="DomainObject.Predmet.ProtustrankaWithAdress_1">Sanja Kirin Varaždinska 1, 10363 Belovar</derivirana_varijabla>
  </DomainObject.Predmet.ProtustrankaWithAdress>
  <DomainObject.Predmet.ProtustrankaWithAdressOIB>
    <izvorni_sadrzaj>Sanja Kirin, OIB 24852015550, Varaždinska 1, 10363 Belovar</izvorni_sadrzaj>
    <derivirana_varijabla naziv="DomainObject.Predmet.ProtustrankaWithAdressOIB_1">Sanja Kirin, OIB 24852015550, Varaždinska 1, 10363 Belovar</derivirana_varijabla>
  </DomainObject.Predmet.ProtustrankaWithAdressOIB>
  <DomainObject.Predmet.ProtustrankaNazivFormated>
    <izvorni_sadrzaj>Sanja Kirin</izvorni_sadrzaj>
    <derivirana_varijabla naziv="DomainObject.Predmet.ProtustrankaNazivFormated_1">Sanja Kirin</derivirana_varijabla>
  </DomainObject.Predmet.ProtustrankaNazivFormated>
  <DomainObject.Predmet.ProtustrankaNazivFormatedOIB>
    <izvorni_sadrzaj>Sanja Kirin, OIB 24852015550</izvorni_sadrzaj>
    <derivirana_varijabla naziv="DomainObject.Predmet.ProtustrankaNazivFormatedOIB_1">Sanja Kirin, OIB 24852015550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Kirin</izvorni_sadrzaj>
    <derivirana_varijabla naziv="DomainObject.Predmet.StrankaFormated_1">  Sanja Kirin</derivirana_varijabla>
  </DomainObject.Predmet.StrankaFormated>
  <DomainObject.Predmet.StrankaFormatedOIB>
    <izvorni_sadrzaj>  Sanja Kirin, OIB 24852015550</izvorni_sadrzaj>
    <derivirana_varijabla naziv="DomainObject.Predmet.StrankaFormatedOIB_1">  Sanja Kirin, OIB 24852015550</derivirana_varijabla>
  </DomainObject.Predmet.StrankaFormatedOIB>
  <DomainObject.Predmet.StrankaFormatedWithAdress>
    <izvorni_sadrzaj> Sanja Kirin, Varaždinska 1, 10363 Belovar</izvorni_sadrzaj>
    <derivirana_varijabla naziv="DomainObject.Predmet.StrankaFormatedWithAdress_1"> Sanja Kirin, Varaždinska 1, 10363 Belovar</derivirana_varijabla>
  </DomainObject.Predmet.StrankaFormatedWithAdress>
  <DomainObject.Predmet.StrankaFormatedWithAdressOIB>
    <izvorni_sadrzaj> Sanja Kirin, OIB 24852015550, Varaždinska 1, 10363 Belovar</izvorni_sadrzaj>
    <derivirana_varijabla naziv="DomainObject.Predmet.StrankaFormatedWithAdressOIB_1"> Sanja Kirin, OIB 24852015550, Varaždinska 1, 10363 Belovar</derivirana_varijabla>
  </DomainObject.Predmet.StrankaFormatedWithAdressOIB>
  <DomainObject.Predmet.StrankaWithAdress>
    <izvorni_sadrzaj>Sanja Kirin Varaždinska 1,10363 Belovar</izvorni_sadrzaj>
    <derivirana_varijabla naziv="DomainObject.Predmet.StrankaWithAdress_1">Sanja Kirin Varaždinska 1,10363 Belovar</derivirana_varijabla>
  </DomainObject.Predmet.StrankaWithAdress>
  <DomainObject.Predmet.StrankaWithAdressOIB>
    <izvorni_sadrzaj>Sanja Kirin, OIB 24852015550, Varaždinska 1,10363 Belovar</izvorni_sadrzaj>
    <derivirana_varijabla naziv="DomainObject.Predmet.StrankaWithAdressOIB_1">Sanja Kirin, OIB 24852015550, Varaždinska 1,10363 Belovar</derivirana_varijabla>
  </DomainObject.Predmet.StrankaWithAdressOIB>
  <DomainObject.Predmet.StrankaNazivFormated>
    <izvorni_sadrzaj>Sanja Kirin</izvorni_sadrzaj>
    <derivirana_varijabla naziv="DomainObject.Predmet.StrankaNazivFormated_1">Sanja Kirin</derivirana_varijabla>
  </DomainObject.Predmet.StrankaNazivFormated>
  <DomainObject.Predmet.StrankaNazivFormatedOIB>
    <izvorni_sadrzaj>Sanja Kirin, OIB 24852015550</izvorni_sadrzaj>
    <derivirana_varijabla naziv="DomainObject.Predmet.StrankaNazivFormatedOIB_1">Sanja Kirin, OIB 24852015550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Sanja Kirin</item>
    </izvorni_sadrzaj>
    <derivirana_varijabla naziv="DomainObject.Predmet.StrankaListFormated_1">
      <item>Sanja Kirin</item>
    </derivirana_varijabla>
  </DomainObject.Predmet.StrankaListFormated>
  <DomainObject.Predmet.StrankaListFormatedOIB>
    <izvorni_sadrzaj>
      <item>Sanja Kirin, OIB 24852015550</item>
    </izvorni_sadrzaj>
    <derivirana_varijabla naziv="DomainObject.Predmet.StrankaListFormatedOIB_1">
      <item>Sanja Kirin, OIB 24852015550</item>
    </derivirana_varijabla>
  </DomainObject.Predmet.StrankaListFormatedOIB>
  <DomainObject.Predmet.StrankaListFormatedWithAdress>
    <izvorni_sadrzaj>
      <item>Sanja Kirin, Varaždinska 1, 10363 Belovar</item>
    </izvorni_sadrzaj>
    <derivirana_varijabla naziv="DomainObject.Predmet.StrankaListFormatedWithAdress_1">
      <item>Sanja Kirin, Varaždinska 1, 10363 Belovar</item>
    </derivirana_varijabla>
  </DomainObject.Predmet.StrankaListFormatedWithAdress>
  <DomainObject.Predmet.StrankaListFormatedWithAdressOIB>
    <izvorni_sadrzaj>
      <item>Sanja Kirin, OIB 24852015550, Varaždinska 1, 10363 Belovar</item>
    </izvorni_sadrzaj>
    <derivirana_varijabla naziv="DomainObject.Predmet.StrankaListFormatedWithAdressOIB_1">
      <item>Sanja Kirin, OIB 24852015550, Varaždinska 1, 10363 Belovar</item>
    </derivirana_varijabla>
  </DomainObject.Predmet.StrankaListFormatedWithAdressOIB>
  <DomainObject.Predmet.StrankaListNazivFormated>
    <izvorni_sadrzaj>
      <item>Sanja Kirin</item>
    </izvorni_sadrzaj>
    <derivirana_varijabla naziv="DomainObject.Predmet.StrankaListNazivFormated_1">
      <item>Sanja Kirin</item>
    </derivirana_varijabla>
  </DomainObject.Predmet.StrankaListNazivFormated>
  <DomainObject.Predmet.StrankaListNazivFormatedOIB>
    <izvorni_sadrzaj>
      <item>Sanja Kirin, OIB 24852015550</item>
    </izvorni_sadrzaj>
    <derivirana_varijabla naziv="DomainObject.Predmet.StrankaListNazivFormatedOIB_1">
      <item>Sanja Kirin, OIB 24852015550</item>
    </derivirana_varijabla>
  </DomainObject.Predmet.StrankaListNazivFormatedOIB>
  <DomainObject.Predmet.ProtuStrankaListFormated>
    <izvorni_sadrzaj>
      <item>Sanja Kirin</item>
    </izvorni_sadrzaj>
    <derivirana_varijabla naziv="DomainObject.Predmet.ProtuStrankaListFormated_1">
      <item>Sanja Kirin</item>
    </derivirana_varijabla>
  </DomainObject.Predmet.ProtuStrankaListFormated>
  <DomainObject.Predmet.ProtuStrankaListFormatedOIB>
    <izvorni_sadrzaj>
      <item>Sanja Kirin, OIB 24852015550</item>
    </izvorni_sadrzaj>
    <derivirana_varijabla naziv="DomainObject.Predmet.ProtuStrankaListFormatedOIB_1">
      <item>Sanja Kirin, OIB 24852015550</item>
    </derivirana_varijabla>
  </DomainObject.Predmet.ProtuStrankaListFormatedOIB>
  <DomainObject.Predmet.ProtuStrankaListFormatedWithAdress>
    <izvorni_sadrzaj>
      <item>Sanja Kirin, Varaždinska 1, 10363 Belovar</item>
    </izvorni_sadrzaj>
    <derivirana_varijabla naziv="DomainObject.Predmet.ProtuStrankaListFormatedWithAdress_1">
      <item>Sanja Kirin, Varaždinska 1, 10363 Belovar</item>
    </derivirana_varijabla>
  </DomainObject.Predmet.ProtuStrankaListFormatedWithAdress>
  <DomainObject.Predmet.ProtuStrankaListFormatedWithAdressOIB>
    <izvorni_sadrzaj>
      <item>Sanja Kirin, OIB 24852015550, Varaždinska 1, 10363 Belovar</item>
    </izvorni_sadrzaj>
    <derivirana_varijabla naziv="DomainObject.Predmet.ProtuStrankaListFormatedWithAdressOIB_1">
      <item>Sanja Kirin, OIB 24852015550, Varaždinska 1, 10363 Belovar</item>
    </derivirana_varijabla>
  </DomainObject.Predmet.ProtuStrankaListFormatedWithAdressOIB>
  <DomainObject.Predmet.ProtuStrankaListNazivFormated>
    <izvorni_sadrzaj>
      <item>Sanja Kirin</item>
    </izvorni_sadrzaj>
    <derivirana_varijabla naziv="DomainObject.Predmet.ProtuStrankaListNazivFormated_1">
      <item>Sanja Kirin</item>
    </derivirana_varijabla>
  </DomainObject.Predmet.ProtuStrankaListNazivFormated>
  <DomainObject.Predmet.ProtuStrankaListNazivFormatedOIB>
    <izvorni_sadrzaj>
      <item>Sanja Kirin, OIB 24852015550</item>
    </izvorni_sadrzaj>
    <derivirana_varijabla naziv="DomainObject.Predmet.ProtuStrankaListNazivFormatedOIB_1">
      <item>Sanja Kirin, OIB 24852015550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2015.</izvorni_sadrzaj>
    <derivirana_varijabla naziv="DomainObject.Datum_1">25.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Kirin</izvorni_sadrzaj>
    <derivirana_varijabla naziv="DomainObject.Predmet.StrankaIDrugi_1">Sanja Kirin</derivirana_varijabla>
  </DomainObject.Predmet.StrankaIDrugi>
  <DomainObject.Predmet.ProtustrankaIDrugi>
    <izvorni_sadrzaj>Sanja Kirin</izvorni_sadrzaj>
    <derivirana_varijabla naziv="DomainObject.Predmet.ProtustrankaIDrugi_1">Sanja Kirin</derivirana_varijabla>
  </DomainObject.Predmet.ProtustrankaIDrugi>
  <DomainObject.Predmet.StrankaIDrugiAdressOIB>
    <izvorni_sadrzaj>Sanja Kirin, OIB 24852015550, Varaždinska 1, 10363 Belovar</izvorni_sadrzaj>
    <derivirana_varijabla naziv="DomainObject.Predmet.StrankaIDrugiAdressOIB_1">Sanja Kirin, OIB 24852015550, Varaždinska 1, 10363 Belovar</derivirana_varijabla>
  </DomainObject.Predmet.StrankaIDrugiAdressOIB>
  <DomainObject.Predmet.ProtustrankaIDrugiAdressOIB>
    <izvorni_sadrzaj>Sanja Kirin, OIB 24852015550, Varaždinska 1, 10363 Belovar</izvorni_sadrzaj>
    <derivirana_varijabla naziv="DomainObject.Predmet.ProtustrankaIDrugiAdressOIB_1">Sanja Kirin, OIB 24852015550, Varaždinska 1, 10363 Belovar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Kirin</item>
      <item>Sanja Kirin</item>
    </izvorni_sadrzaj>
    <derivirana_varijabla naziv="DomainObject.Predmet.SudioniciListNaziv_1">
      <item>Sanja Kirin</item>
      <item>Sanja Kirin</item>
    </derivirana_varijabla>
  </DomainObject.Predmet.SudioniciListNaziv>
  <DomainObject.Predmet.SudioniciListAdressOIB>
    <izvorni_sadrzaj>
      <item>Sanja Kirin, OIB 24852015550, Varaždinska 1,10363 Belovar</item>
      <item>Sanja Kirin, OIB 24852015550, Varaždinska 1,10363 Belovar</item>
    </izvorni_sadrzaj>
    <derivirana_varijabla naziv="DomainObject.Predmet.SudioniciListAdressOIB_1">
      <item>Sanja Kirin, OIB 24852015550, Varaždinska 1,10363 Belovar</item>
      <item>Sanja Kirin, OIB 24852015550, Varaždinska 1,10363 Belovar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24852015550</item>
      <item>, OIB 24852015550</item>
    </izvorni_sadrzaj>
    <derivirana_varijabla naziv="DomainObject.Predmet.SudioniciListNazivOIB_1">
      <item>, OIB 24852015550</item>
      <item>, OIB 24852015550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1700</properties:Characters>
  <properties:Lines>64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2015-08-25T09:30:00Z</dcterms:created>
  <dc:creator>nribaric</dc:creator>
  <cp:lastModifiedBy>Jadranka Zelić</cp:lastModifiedBy>
  <cp:lastPrinted>2015-08-25T09:37:00Z</cp:lastPrinted>
  <dcterms:modified xmlns:xsi="http://www.w3.org/2001/XMLSchema-instance" xsi:type="dcterms:W3CDTF">2015-08-25T09:47:00Z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