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e103" w14:paraId="685e103" w:rsidRDefault="00580C4D" w:rsidP="009E592A" w:rsidR="009E592A" w:rsidRPr="007E5C2A">
      <w:pPr>
        <w:ind w:left="708"/>
        <w:jc w:val="both"/>
        <w15:collapsed w:val="false"/>
      </w:pPr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                                                REPUBLIKA HRVATSKA</w:t>
      </w:r>
    </w:p>
    <w:p w:rsidRDefault="00580C4D" w:rsidP="00580C4D" w:rsidR="00580C4D">
      <w:pPr>
        <w:jc w:val="both"/>
      </w:pPr>
      <w:r>
        <w:t>TRGOVAČKI SUD U OSIJEKU                                                   Broj: 3/St-</w:t>
      </w:r>
      <w:r w:rsidR="007D03F0">
        <w:t>1714/2016-7</w:t>
      </w:r>
    </w:p>
    <w:p w:rsidRDefault="00580C4D" w:rsidP="00580C4D" w:rsidR="00580C4D">
      <w:pPr>
        <w:jc w:val="both"/>
      </w:pPr>
      <w:r>
        <w:t xml:space="preserve">STALNA SLUŽBA U SLAVONSKOM BRODU </w:t>
      </w:r>
    </w:p>
    <w:p w:rsidRDefault="00580C4D" w:rsidP="00580C4D" w:rsidR="00580C4D">
      <w:pPr>
        <w:jc w:val="both"/>
      </w:pPr>
      <w:r>
        <w:t>Trg pobjede 13</w:t>
      </w:r>
    </w:p>
    <w:p w:rsidRDefault="00580C4D" w:rsidP="00580C4D" w:rsidR="00580C4D">
      <w:pPr>
        <w:jc w:val="both"/>
      </w:pPr>
      <w:r>
        <w:t>Slavonski Brod</w:t>
      </w:r>
    </w:p>
    <w:p w:rsidRDefault="00580C4D" w:rsidP="00580C4D" w:rsidR="00580C4D" w:rsidRPr="00580C4D">
      <w:pPr>
        <w:jc w:val="both"/>
        <w:rPr>
          <w:b/>
        </w:rPr>
      </w:pPr>
    </w:p>
    <w:p w:rsidRDefault="00580C4D" w:rsidP="00580C4D" w:rsidR="00580C4D" w:rsidRPr="00580C4D">
      <w:pPr>
        <w:jc w:val="center"/>
        <w:rPr>
          <w:b/>
        </w:rPr>
      </w:pPr>
      <w:r w:rsidRPr="00580C4D">
        <w:rPr>
          <w:b/>
        </w:rPr>
        <w:t>Z A K L J U Č A K</w:t>
      </w:r>
    </w:p>
    <w:p w:rsidRDefault="00580C4D" w:rsidP="00580C4D" w:rsidR="00580C4D">
      <w:pPr>
        <w:jc w:val="both"/>
      </w:pPr>
    </w:p>
    <w:p w:rsidRDefault="00580C4D" w:rsidP="00580C4D" w:rsidR="00580C4D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7D03F0" w:rsidRPr="007D03F0">
        <w:rPr>
          <w:b/>
        </w:rPr>
        <w:t>SOLAR j.d.o.o., Slavonski Brod, Horvatova 28, OIB: 44686039563</w:t>
      </w:r>
      <w:r>
        <w:t xml:space="preserve">, </w:t>
      </w:r>
      <w:r w:rsidR="007D03F0">
        <w:t>11</w:t>
      </w:r>
      <w:r>
        <w:t>. kolovoza 2016.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center"/>
      </w:pPr>
      <w:r>
        <w:t>z a k l j u č i o   j e</w:t>
      </w:r>
    </w:p>
    <w:p w:rsidRDefault="00580C4D" w:rsidP="00580C4D" w:rsidR="00580C4D">
      <w:pPr>
        <w:jc w:val="both"/>
      </w:pPr>
    </w:p>
    <w:p w:rsidRDefault="007D03F0" w:rsidP="007D03F0" w:rsidR="00580C4D">
      <w:pPr>
        <w:pStyle w:val="Odlomakpopisa"/>
        <w:numPr>
          <w:ilvl w:val="0"/>
          <w:numId w:val="2"/>
        </w:numPr>
        <w:jc w:val="both"/>
      </w:pPr>
      <w:r>
        <w:t xml:space="preserve">Poziva se Iva Ljubičić iz </w:t>
      </w:r>
      <w:proofErr w:type="spellStart"/>
      <w:r>
        <w:t>Sibinja</w:t>
      </w:r>
      <w:proofErr w:type="spellEnd"/>
      <w:r>
        <w:t>, 108. Brigade ZNG 43 da se izjasni o osobi koja je vodila knjigovodstvo dužnika, odnosno o drugoj osobi koj</w:t>
      </w:r>
      <w:r w:rsidR="009A0CC7">
        <w:t xml:space="preserve">a se može saslušati kao svjedok te dostaviti posljednju knjigovodstvenu dokumentaciju dužnika bilancu i popis imovine na sud s pozivom na gore navedeni predmet. </w:t>
      </w:r>
    </w:p>
    <w:p w:rsidRDefault="007D03F0" w:rsidP="007D03F0" w:rsidR="007D03F0">
      <w:pPr>
        <w:pStyle w:val="Odlomakpopisa"/>
        <w:numPr>
          <w:ilvl w:val="0"/>
          <w:numId w:val="2"/>
        </w:numPr>
        <w:jc w:val="both"/>
        <w:rPr>
          <w:b/>
        </w:rPr>
      </w:pPr>
      <w:r>
        <w:t xml:space="preserve">Odgađa se ročište zakazano za dan </w:t>
      </w:r>
      <w:r w:rsidRPr="007D03F0">
        <w:rPr>
          <w:b/>
        </w:rPr>
        <w:t>12. kolovoza 2016. u 10,00 sati.</w:t>
      </w:r>
    </w:p>
    <w:p w:rsidRDefault="00FA4FF2" w:rsidP="007D03F0" w:rsidR="00FA4FF2" w:rsidRPr="00FA4FF2">
      <w:pPr>
        <w:pStyle w:val="Odlomakpopisa"/>
        <w:numPr>
          <w:ilvl w:val="0"/>
          <w:numId w:val="2"/>
        </w:numPr>
        <w:jc w:val="both"/>
      </w:pPr>
      <w:r w:rsidRPr="00FA4FF2">
        <w:t xml:space="preserve">Novo ročište će se zakazati po primitku potrebnih podataka, a po potrebi će se imenovati privremeni stečajni upravitelj. </w:t>
      </w:r>
    </w:p>
    <w:p w:rsidRDefault="007D03F0" w:rsidP="007D03F0" w:rsidR="007D03F0" w:rsidRPr="007D03F0">
      <w:pPr>
        <w:jc w:val="both"/>
        <w:rPr>
          <w:b/>
        </w:rPr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center"/>
      </w:pPr>
      <w:r>
        <w:t>Obrazloženje</w:t>
      </w:r>
    </w:p>
    <w:p w:rsidRDefault="00580C4D" w:rsidP="00580C4D" w:rsidR="00580C4D">
      <w:pPr>
        <w:jc w:val="center"/>
      </w:pPr>
    </w:p>
    <w:p w:rsidRDefault="007D03F0" w:rsidP="00580C4D" w:rsidR="00580C4D">
      <w:pPr>
        <w:jc w:val="both"/>
      </w:pPr>
      <w:r>
        <w:tab/>
        <w:t xml:space="preserve">Dana 4. kolovoza 2016. </w:t>
      </w:r>
      <w:r w:rsidR="00453F75">
        <w:t>zaprimljen</w:t>
      </w:r>
      <w:r>
        <w:t xml:space="preserve"> je podnesak direktora dužnika u kojem moli odgodu r</w:t>
      </w:r>
      <w:r w:rsidR="00FA4FF2">
        <w:t xml:space="preserve">očišta navodima iz podneska. Direktor dužnika je učinio vjerojatnim postojanje opravdanih razloga nepristupanja na ročište, stoga je odlučeno kao u izreci. </w:t>
      </w:r>
    </w:p>
    <w:p w:rsidRDefault="007D03F0" w:rsidP="00580C4D" w:rsidR="007D03F0">
      <w:pPr>
        <w:jc w:val="both"/>
      </w:pPr>
    </w:p>
    <w:p w:rsidRDefault="00580C4D" w:rsidP="00580C4D" w:rsidR="00580C4D">
      <w:pPr>
        <w:jc w:val="both"/>
      </w:pPr>
      <w:r>
        <w:t xml:space="preserve"> </w:t>
      </w:r>
      <w:r>
        <w:tab/>
        <w:t xml:space="preserve">U Slavonskom Brodu </w:t>
      </w:r>
      <w:r w:rsidR="007D03F0">
        <w:t>11</w:t>
      </w:r>
      <w:r>
        <w:t>. kolovoza 2016.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</w:t>
      </w:r>
      <w:r w:rsidR="00453F75">
        <w:t xml:space="preserve">    </w:t>
      </w:r>
      <w:r>
        <w:t xml:space="preserve">    Stečajna sutkinja:</w:t>
      </w: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  <w:r>
        <w:t xml:space="preserve">                </w:t>
      </w:r>
    </w:p>
    <w:p w:rsidRDefault="00580C4D" w:rsidP="00580C4D" w:rsidR="00580C4D">
      <w:pPr>
        <w:jc w:val="both"/>
      </w:pPr>
      <w:r>
        <w:t xml:space="preserve">RJ. </w:t>
      </w:r>
    </w:p>
    <w:p w:rsidRDefault="00580C4D" w:rsidP="00580C4D" w:rsidR="00580C4D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  <w:r w:rsidR="00FA4FF2">
        <w:t xml:space="preserve"> i na e-mail</w:t>
      </w:r>
    </w:p>
    <w:p w:rsidRDefault="00580C4D" w:rsidP="00580C4D" w:rsidR="00580C4D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  <w:bookmarkStart w:name="_GoBack" w:id="0"/>
      <w:bookmarkEnd w:id="0"/>
    </w:p>
    <w:sectPr w:rsidR="00580C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54BE5"/>
    <w:multiLevelType w:val="hybridMultilevel"/>
    <w:tmpl w:val="9A60E424"/>
    <w:lvl w:tplc="D638DF7C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453F75"/>
    <w:rsid w:val="005718D0"/>
    <w:rsid w:val="00580C4D"/>
    <w:rsid w:val="0059180E"/>
    <w:rsid w:val="00636136"/>
    <w:rsid w:val="007D03F0"/>
    <w:rsid w:val="007E5C2A"/>
    <w:rsid w:val="008E0E44"/>
    <w:rsid w:val="009130E7"/>
    <w:rsid w:val="009A0CC7"/>
    <w:rsid w:val="009E592A"/>
    <w:rsid w:val="00A66C43"/>
    <w:rsid w:val="00AB1642"/>
    <w:rsid w:val="00AF1515"/>
    <w:rsid w:val="00BD5A14"/>
    <w:rsid w:val="00BD767D"/>
    <w:rsid w:val="00E3731A"/>
    <w:rsid w:val="00F96333"/>
    <w:rsid w:val="00FA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03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03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j.d.o.o. za proizvodnju, trgovinu i usluge</item>
    </izvorni_sadrzaj>
    <derivirana_varijabla naziv="DomainObject.Predmet.SudioniciListNaziv_1">
      <item>Financijska agencija</item>
      <item>SOLAR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44686039563</item>
    </izvorni_sadrzaj>
    <derivirana_varijabla naziv="DomainObject.Predmet.SudioniciListNazivOIB_1">
      <item>, OIB 85821130368</item>
      <item>, OIB 44686039563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227</properties:Words>
  <properties:Characters>1216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2016-08-10T12:17:00Z</dcterms:created>
  <dc:creator>mjankovic3</dc:creator>
  <cp:lastModifiedBy>wsadmin</cp:lastModifiedBy>
  <cp:lastPrinted>2016-08-11T06:46:00Z</cp:lastPrinted>
  <dcterms:modified xmlns:xsi="http://www.w3.org/2001/XMLSchema-instance" xsi:type="dcterms:W3CDTF">2016-08-11T06:46:00Z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