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21f82" w14:paraId="4e21f82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4352D">
        <w:t>8213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C55AE6">
        <w:t xml:space="preserve">08. veljače 2016.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C55AE6" w:rsidR="00DA7E58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DA3EFC">
        <w:t xml:space="preserve"> </w:t>
      </w:r>
      <w:r w:rsidR="005A5D2F">
        <w:t>Mala Sisi j.d.o.o. Zagreb, Mesnička 6, MBS: 080861763, OIB: 70747027012.</w:t>
      </w:r>
    </w:p>
    <w:p w:rsidRDefault="00016E4B" w:rsidP="00C55AE6" w:rsidR="00016E4B">
      <w:pPr>
        <w:ind w:hanging="705" w:left="705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A4352D">
        <w:t xml:space="preserve">je 42.037,16 </w:t>
      </w:r>
      <w:r w:rsidR="00303A76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  <w:r w:rsidR="00B861F2">
        <w:t xml:space="preserve"> 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C55AE6">
        <w:t xml:space="preserve">08. veljače 2016.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  <w:r w:rsidR="00C55AE6">
        <w:t>: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 xml:space="preserve">niku  oglasna ploča suda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proofErr w:type="spellStart"/>
      <w:r>
        <w:t>zz</w:t>
      </w:r>
      <w:proofErr w:type="spellEnd"/>
      <w:r>
        <w:t xml:space="preserve">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34E4" w:rsidR="002F34E4">
      <w:r>
        <w:separator/>
      </w:r>
    </w:p>
  </w:endnote>
  <w:endnote w:id="0" w:type="continuationSeparator">
    <w:p w:rsidRDefault="002F34E4" w:rsidR="002F3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34E4" w:rsidR="002F34E4">
      <w:r>
        <w:separator/>
      </w:r>
    </w:p>
  </w:footnote>
  <w:footnote w:id="0" w:type="continuationSeparator">
    <w:p w:rsidRDefault="002F34E4" w:rsidR="002F34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6F8"/>
    <w:rsid w:val="00016E4B"/>
    <w:rsid w:val="0005373B"/>
    <w:rsid w:val="00114EAD"/>
    <w:rsid w:val="00185571"/>
    <w:rsid w:val="00192457"/>
    <w:rsid w:val="001D3860"/>
    <w:rsid w:val="001D7BCA"/>
    <w:rsid w:val="001E50FB"/>
    <w:rsid w:val="001F6933"/>
    <w:rsid w:val="00230A63"/>
    <w:rsid w:val="0024170D"/>
    <w:rsid w:val="00253706"/>
    <w:rsid w:val="00263D6D"/>
    <w:rsid w:val="00264D19"/>
    <w:rsid w:val="00276D7D"/>
    <w:rsid w:val="00297E94"/>
    <w:rsid w:val="002C18BC"/>
    <w:rsid w:val="002C4E3A"/>
    <w:rsid w:val="002F34E4"/>
    <w:rsid w:val="00303A76"/>
    <w:rsid w:val="00325398"/>
    <w:rsid w:val="003538DF"/>
    <w:rsid w:val="0038246E"/>
    <w:rsid w:val="00382DDC"/>
    <w:rsid w:val="003930CA"/>
    <w:rsid w:val="003D35F9"/>
    <w:rsid w:val="003E3A15"/>
    <w:rsid w:val="003E5D1C"/>
    <w:rsid w:val="003F55DC"/>
    <w:rsid w:val="00413F4C"/>
    <w:rsid w:val="004B337A"/>
    <w:rsid w:val="004C210C"/>
    <w:rsid w:val="004F3962"/>
    <w:rsid w:val="005230F0"/>
    <w:rsid w:val="0053446F"/>
    <w:rsid w:val="00572798"/>
    <w:rsid w:val="00590AEF"/>
    <w:rsid w:val="00591994"/>
    <w:rsid w:val="005A0039"/>
    <w:rsid w:val="005A516F"/>
    <w:rsid w:val="005A5D2F"/>
    <w:rsid w:val="005B137F"/>
    <w:rsid w:val="005D476D"/>
    <w:rsid w:val="005D4DDE"/>
    <w:rsid w:val="005E4AB8"/>
    <w:rsid w:val="005F0073"/>
    <w:rsid w:val="005F4627"/>
    <w:rsid w:val="00627F6A"/>
    <w:rsid w:val="00636851"/>
    <w:rsid w:val="00655125"/>
    <w:rsid w:val="00657B8E"/>
    <w:rsid w:val="006756D0"/>
    <w:rsid w:val="00682C2F"/>
    <w:rsid w:val="006E591E"/>
    <w:rsid w:val="007178B3"/>
    <w:rsid w:val="00737822"/>
    <w:rsid w:val="00790F6F"/>
    <w:rsid w:val="007B5AFD"/>
    <w:rsid w:val="007D54DB"/>
    <w:rsid w:val="007D5A5D"/>
    <w:rsid w:val="008155EE"/>
    <w:rsid w:val="008173AB"/>
    <w:rsid w:val="008613BD"/>
    <w:rsid w:val="00863025"/>
    <w:rsid w:val="00871F01"/>
    <w:rsid w:val="00886129"/>
    <w:rsid w:val="008B1E4D"/>
    <w:rsid w:val="008E3E11"/>
    <w:rsid w:val="00920CA0"/>
    <w:rsid w:val="00925DB3"/>
    <w:rsid w:val="009419D8"/>
    <w:rsid w:val="009A43C5"/>
    <w:rsid w:val="009E6A3F"/>
    <w:rsid w:val="00A31EEB"/>
    <w:rsid w:val="00A4352D"/>
    <w:rsid w:val="00A51F82"/>
    <w:rsid w:val="00A71431"/>
    <w:rsid w:val="00AC4528"/>
    <w:rsid w:val="00AD027A"/>
    <w:rsid w:val="00B82F18"/>
    <w:rsid w:val="00B861F2"/>
    <w:rsid w:val="00BD114C"/>
    <w:rsid w:val="00C3410D"/>
    <w:rsid w:val="00C35518"/>
    <w:rsid w:val="00C55AE6"/>
    <w:rsid w:val="00C81FED"/>
    <w:rsid w:val="00C836B9"/>
    <w:rsid w:val="00C958E9"/>
    <w:rsid w:val="00CA4A01"/>
    <w:rsid w:val="00CE7362"/>
    <w:rsid w:val="00D01B78"/>
    <w:rsid w:val="00D27591"/>
    <w:rsid w:val="00D53D96"/>
    <w:rsid w:val="00D66226"/>
    <w:rsid w:val="00DA3EFC"/>
    <w:rsid w:val="00DA7E58"/>
    <w:rsid w:val="00DE13B1"/>
    <w:rsid w:val="00E0572F"/>
    <w:rsid w:val="00E05F61"/>
    <w:rsid w:val="00E704D8"/>
    <w:rsid w:val="00EC3302"/>
    <w:rsid w:val="00ED6AA8"/>
    <w:rsid w:val="00EE0750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1E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E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E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E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E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1E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E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E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E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E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8213</izvorni_sadrzaj>
    <derivirana_varijabla naziv="DomainObject.Predmet.Broj_1">8213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St-8213/2015</izvorni_sadrzaj>
    <derivirana_varijabla naziv="DomainObject.Predmet.OznakaBroj_1">St-8213/2015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 Sisi j.d.o.o. zastupanog po punomoćniku Silvija Samaržija</izvorni_sadrzaj>
    <derivirana_varijabla naziv="DomainObject.Predmet.ProtustrankaFormated_1">  Mala Sisi j.d.o.o. zastupanog po punomoćniku Silvija Samaržija</derivirana_varijabla>
  </DomainObject.Predmet.ProtustrankaFormated>
  <DomainObject.Predmet.ProtustrankaFormatedOIB>
    <izvorni_sadrzaj>  Mala Sisi j.d.o.o., OIB 70747027012 zastupanog po punomoćniku Silvija Samaržija</izvorni_sadrzaj>
    <derivirana_varijabla naziv="DomainObject.Predmet.ProtustrankaFormatedOIB_1">  Mala Sisi j.d.o.o., OIB 70747027012 zastupanog po punomoćniku Silvija Samaržija</derivirana_varijabla>
  </DomainObject.Predmet.ProtustrankaFormatedOIB>
  <DomainObject.Predmet.ProtustrankaFormatedWithAdress>
    <izvorni_sadrzaj> Mala Sisi j.d.o.o., Mesnička 6, 10000 Zagreb zastupanog po punomoćniku Silvija Samaržija</izvorni_sadrzaj>
    <derivirana_varijabla naziv="DomainObject.Predmet.ProtustrankaFormatedWithAdress_1"> Mala Sisi j.d.o.o., Mesnička 6, 10000 Zagreb zastupanog po punomoćniku Silvija Samaržija</derivirana_varijabla>
  </DomainObject.Predmet.ProtustrankaFormatedWithAdress>
  <DomainObject.Predmet.ProtustrankaFormatedWithAdressOIB>
    <izvorni_sadrzaj> Mala Sisi j.d.o.o., OIB 70747027012, Mesnička 6, 10000 Zagreb zastupanog po punomoćniku Silvija Samaržija</izvorni_sadrzaj>
    <derivirana_varijabla naziv="DomainObject.Predmet.ProtustrankaFormatedWithAdressOIB_1"> Mala Sisi j.d.o.o., OIB 70747027012, Mesnička 6, 10000 Zagreb zastupanog po punomoćniku Silvija Samaržija</derivirana_varijabla>
  </DomainObject.Predmet.ProtustrankaFormatedWithAdressOIB>
  <DomainObject.Predmet.ProtustrankaWithAdress>
    <izvorni_sadrzaj>Mala Sisi j.d.o.o. Mesnička 6, 10000 Zagreb</izvorni_sadrzaj>
    <derivirana_varijabla naziv="DomainObject.Predmet.ProtustrankaWithAdress_1">Mala Sisi j.d.o.o. Mesnička 6, 10000 Zagreb</derivirana_varijabla>
  </DomainObject.Predmet.ProtustrankaWithAdress>
  <DomainObject.Predmet.ProtustrankaWithAdressOIB>
    <izvorni_sadrzaj>Mala Sisi j.d.o.o., OIB 70747027012, Mesnička 6, 10000 Zagreb</izvorni_sadrzaj>
    <derivirana_varijabla naziv="DomainObject.Predmet.ProtustrankaWithAdressOIB_1">Mala Sisi j.d.o.o., OIB 70747027012, Mesnička 6, 10000 Zagreb</derivirana_varijabla>
  </DomainObject.Predmet.ProtustrankaWithAdressOIB>
  <DomainObject.Predmet.ProtustrankaNazivFormated>
    <izvorni_sadrzaj>Mala Sisi j.d.o.o.</izvorni_sadrzaj>
    <derivirana_varijabla naziv="DomainObject.Predmet.ProtustrankaNazivFormated_1">Mala Sisi j.d.o.o.</derivirana_varijabla>
  </DomainObject.Predmet.ProtustrankaNazivFormated>
  <DomainObject.Predmet.ProtustrankaNazivFormatedOIB>
    <izvorni_sadrzaj>Mala Sisi j.d.o.o., OIB 70747027012</izvorni_sadrzaj>
    <derivirana_varijabla naziv="DomainObject.Predmet.ProtustrankaNazivFormatedOIB_1">Mala Sisi j.d.o.o., OIB 70747027012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Mala Sisi j.d.o.o. zastupanog po punomoćniku Silvija Samaržija</item>
    </izvorni_sadrzaj>
    <derivirana_varijabla naziv="DomainObject.Predmet.ProtuStrankaListFormated_1">
      <item>Mala Sisi j.d.o.o. zastupanog po punomoćniku Silvija Samaržija</item>
    </derivirana_varijabla>
  </DomainObject.Predmet.ProtuStrankaListFormated>
  <DomainObject.Predmet.ProtuStrankaListFormatedOIB>
    <izvorni_sadrzaj>
      <item>Mala Sisi j.d.o.o., OIB 70747027012 zastupanog po punomoćniku Silvija Samaržija</item>
    </izvorni_sadrzaj>
    <derivirana_varijabla naziv="DomainObject.Predmet.ProtuStrankaListFormatedOIB_1">
      <item>Mala Sisi j.d.o.o., OIB 70747027012 zastupanog po punomoćniku Silvija Samaržija</item>
    </derivirana_varijabla>
  </DomainObject.Predmet.ProtuStrankaListFormatedOIB>
  <DomainObject.Predmet.ProtuStrankaListFormatedWithAdress>
    <izvorni_sadrzaj>
      <item>Mala Sisi j.d.o.o., Mesnička 6, 10000 Zagreb zastupanog po punomoćniku Silvija Samaržija</item>
    </izvorni_sadrzaj>
    <derivirana_varijabla naziv="DomainObject.Predmet.ProtuStrankaListFormatedWithAdress_1">
      <item>Mala Sisi j.d.o.o., Mesnička 6, 10000 Zagreb zastupanog po punomoćniku Silvija Samaržija</item>
    </derivirana_varijabla>
  </DomainObject.Predmet.ProtuStrankaListFormatedWithAdress>
  <DomainObject.Predmet.ProtuStrankaListFormatedWithAdressOIB>
    <izvorni_sadrzaj>
      <item>Mala Sisi j.d.o.o., OIB 70747027012, Mesnička 6, 10000 Zagreb zastupanog po punomoćniku Silvija Samaržija</item>
    </izvorni_sadrzaj>
    <derivirana_varijabla naziv="DomainObject.Predmet.ProtuStrankaListFormatedWithAdressOIB_1">
      <item>Mala Sisi j.d.o.o., OIB 70747027012, Mesnička 6, 10000 Zagreb zastupanog po punomoćniku Silvija Samaržija</item>
    </derivirana_varijabla>
  </DomainObject.Predmet.ProtuStrankaListFormatedWithAdressOIB>
  <DomainObject.Predmet.ProtuStrankaListNazivFormated>
    <izvorni_sadrzaj>
      <item>Mala Sisi j.d.o.o.</item>
    </izvorni_sadrzaj>
    <derivirana_varijabla naziv="DomainObject.Predmet.ProtuStrankaListNazivFormated_1">
      <item>Mala Sisi j.d.o.o.</item>
    </derivirana_varijabla>
  </DomainObject.Predmet.ProtuStrankaListNazivFormated>
  <DomainObject.Predmet.ProtuStrankaListNazivFormatedOIB>
    <izvorni_sadrzaj>
      <item>Mala Sisi j.d.o.o., OIB 70747027012</item>
    </izvorni_sadrzaj>
    <derivirana_varijabla naziv="DomainObject.Predmet.ProtuStrankaListNazivFormatedOIB_1">
      <item>Mala Sisi j.d.o.o., OIB 70747027012</item>
    </derivirana_varijabla>
  </DomainObject.Predmet.ProtuStrankaListNazivFormatedOIB>
  <DomainObject.Predmet.OstaliListFormated>
    <izvorni_sadrzaj>
      <item>Silvija Samaržija punomoćnik sudionika u postupku Mala Sisi j.d.o.o.</item>
    </izvorni_sadrzaj>
    <derivirana_varijabla naziv="DomainObject.Predmet.OstaliListFormated_1">
      <item>Silvija Samaržija punomoćnik sudionika u postupku Mala Sisi j.d.o.o.</item>
    </derivirana_varijabla>
  </DomainObject.Predmet.OstaliListFormated>
  <DomainObject.Predmet.OstaliListFormatedOIB>
    <izvorni_sadrzaj>
      <item>Silvija Samaržija, OIB 62513308852 punomoćnik sudionika u postupku Mala Sisi j.d.o.o.</item>
    </izvorni_sadrzaj>
    <derivirana_varijabla naziv="DomainObject.Predmet.OstaliListFormatedOIB_1">
      <item>Silvija Samaržija, OIB 62513308852 punomoćnik sudionika u postupku Mala Sisi j.d.o.o.</item>
    </derivirana_varijabla>
  </DomainObject.Predmet.OstaliListFormatedOIB>
  <DomainObject.Predmet.OstaliListFormatedWithAdress>
    <izvorni_sadrzaj>
      <item>Silvija Samaržija, Mesnička 6, 10000 Zagreb punomoćnik sudionika u postupku Mala Sisi j.d.o.o.</item>
    </izvorni_sadrzaj>
    <derivirana_varijabla naziv="DomainObject.Predmet.OstaliListFormatedWithAdress_1">
      <item>Silvija Samaržija, Mesnička 6, 10000 Zagreb punomoćnik sudionika u postupku Mala Sisi j.d.o.o.</item>
    </derivirana_varijabla>
  </DomainObject.Predmet.OstaliListFormatedWithAdress>
  <DomainObject.Predmet.OstaliListFormatedWithAdressOIB>
    <izvorni_sadrzaj>
      <item>Silvija Samaržija, OIB 62513308852, Mesnička 6, 10000 Zagreb punomoćnik sudionika u postupku Mala Sisi j.d.o.o.</item>
    </izvorni_sadrzaj>
    <derivirana_varijabla naziv="DomainObject.Predmet.OstaliListFormatedWithAdressOIB_1">
      <item>Silvija Samaržija, OIB 62513308852, Mesnička 6, 10000 Zagreb punomoćnik sudionika u postupku Mala Sisi j.d.o.o.</item>
    </derivirana_varijabla>
  </DomainObject.Predmet.OstaliListFormatedWithAdressOIB>
  <DomainObject.Predmet.OstaliListNazivFormated>
    <izvorni_sadrzaj>
      <item>Silvija Samaržija</item>
    </izvorni_sadrzaj>
    <derivirana_varijabla naziv="DomainObject.Predmet.OstaliListNazivFormated_1">
      <item>Silvija Samaržija</item>
    </derivirana_varijabla>
  </DomainObject.Predmet.OstaliListNazivFormated>
  <DomainObject.Predmet.OstaliListNazivFormatedOIB>
    <izvorni_sadrzaj>
      <item>Silvija Samaržija, OIB 62513308852</item>
    </izvorni_sadrzaj>
    <derivirana_varijabla naziv="DomainObject.Predmet.OstaliListNazivFormatedOIB_1">
      <item>Silvija Samaržija, OIB 62513308852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Mala Sisi j.d.o.o.</izvorni_sadrzaj>
    <derivirana_varijabla naziv="DomainObject.Predmet.ProtustrankaIDrugi_1">Mala Sisi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Mala Sisi j.d.o.o., OIB 70747027012, Mesnička 6, 10000 Zagreb</izvorni_sadrzaj>
    <derivirana_varijabla naziv="DomainObject.Predmet.ProtustrankaIDrugiAdressOIB_1">Mala Sisi j.d.o.o., OIB 70747027012, Mesnička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Mala Sisi j.d.o.o.</item>
      <item>Silvija Samaržija</item>
    </izvorni_sadrzaj>
    <derivirana_varijabla naziv="DomainObject.Predmet.SudioniciListNaziv_1">
      <item>FINA Regionalni centar Zagreb</item>
      <item>Mala Sisi j.d.o.o.</item>
      <item>Silvija Samaržija</item>
    </derivirana_varijabla>
  </DomainObject.Predmet.SudioniciListNaziv>
  <DomainObject.Predmet.SudioniciListAdressOIB>
    <izvorni_sadrzaj>
      <item>FINA Regionalni centar Zagreb, OIB 85821130368, Trg svibanjskih žrtava 1995. 1,10000 Zagreb</item>
      <item>Mala Sisi j.d.o.o., OIB 70747027012, Mesnička 6,10000 Zagreb</item>
      <item>Silvija Samaržija, OIB 62513308852, Mesnička 6,10000 Zagreb</item>
    </izvorni_sadrzaj>
    <derivirana_varijabla naziv="DomainObject.Predmet.SudioniciListAdressOIB_1">
      <item>FINA Regionalni centar Zagreb, OIB 85821130368, Trg svibanjskih žrtava 1995. 1,10000 Zagreb</item>
      <item>Mala Sisi j.d.o.o., OIB 70747027012, Mesnička 6,10000 Zagreb</item>
      <item>Silvija Samaržija, OIB 62513308852, Mesnička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70747027012</item>
      <item>, OIB 62513308852</item>
    </izvorni_sadrzaj>
    <derivirana_varijabla naziv="DomainObject.Predmet.SudioniciListNazivOIB_1">
      <item>, OIB 85821130368</item>
      <item>, OIB 70747027012</item>
      <item>, OIB 62513308852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1334</properties:Characters>
  <properties:Lines>42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2016-02-08T08:43:00Z</dcterms:created>
  <dc:creator>ilukac</dc:creator>
  <cp:lastModifiedBy>Zlatka Plivelić</cp:lastModifiedBy>
  <cp:lastPrinted>2015-12-23T10:25:00Z</cp:lastPrinted>
  <dcterms:modified xmlns:xsi="http://www.w3.org/2001/XMLSchema-instance" xsi:type="dcterms:W3CDTF">2016-02-08T09:08:00Z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