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569cc" w14:paraId="af569cc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bookmarkStart w:name="_GoBack" w:id="0"/>
      <w:bookmarkEnd w:id="0"/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A459C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r w:rsidR="00DE5B9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19</w:t>
      </w:r>
      <w:r w:rsidR="00FE545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E677E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2018 </w:t>
      </w:r>
      <w:r w:rsidR="00E602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         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FE5453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8320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ožujka </w:t>
      </w:r>
      <w:r w:rsidR="00D267B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DE5B9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M.D.L.L. j.d.o.o. Rijeka, Radićeva 47 a, </w:t>
      </w:r>
      <w:r w:rsidR="00FE545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OIB: </w:t>
      </w:r>
      <w:r w:rsidR="00DE5B9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68010941262</w:t>
      </w:r>
      <w:r w:rsidR="00FE545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DE5B9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6.064,69</w:t>
      </w:r>
      <w:r w:rsidR="0079343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736D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kn</w:t>
      </w:r>
      <w:r w:rsidR="00694A7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FE545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r w:rsidR="00C7004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19</w:t>
      </w:r>
      <w:r w:rsidR="004222C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FE545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30</w:t>
      </w:r>
      <w:r w:rsidR="009015D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ožujka </w:t>
      </w:r>
      <w:r w:rsidR="006545C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r w:rsidR="00B623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018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232E9"/>
    <w:rsid w:val="00057956"/>
    <w:rsid w:val="00086BEB"/>
    <w:rsid w:val="000B722E"/>
    <w:rsid w:val="001131BD"/>
    <w:rsid w:val="00127DD9"/>
    <w:rsid w:val="00140657"/>
    <w:rsid w:val="001537BB"/>
    <w:rsid w:val="001758F4"/>
    <w:rsid w:val="00192370"/>
    <w:rsid w:val="001E6A8B"/>
    <w:rsid w:val="001F0EDF"/>
    <w:rsid w:val="00244984"/>
    <w:rsid w:val="002477B9"/>
    <w:rsid w:val="00270B5A"/>
    <w:rsid w:val="00277BE1"/>
    <w:rsid w:val="002C0A2F"/>
    <w:rsid w:val="002D47C1"/>
    <w:rsid w:val="0030354F"/>
    <w:rsid w:val="00306FB6"/>
    <w:rsid w:val="0031193B"/>
    <w:rsid w:val="00316B14"/>
    <w:rsid w:val="00327DC2"/>
    <w:rsid w:val="00353442"/>
    <w:rsid w:val="00387477"/>
    <w:rsid w:val="00395C7E"/>
    <w:rsid w:val="00396C57"/>
    <w:rsid w:val="003C55B1"/>
    <w:rsid w:val="003C7EF0"/>
    <w:rsid w:val="00411494"/>
    <w:rsid w:val="004116F9"/>
    <w:rsid w:val="0042161B"/>
    <w:rsid w:val="004222C0"/>
    <w:rsid w:val="004355D3"/>
    <w:rsid w:val="00452528"/>
    <w:rsid w:val="004540CC"/>
    <w:rsid w:val="0045499D"/>
    <w:rsid w:val="0046346E"/>
    <w:rsid w:val="0047643C"/>
    <w:rsid w:val="00484B83"/>
    <w:rsid w:val="0049033A"/>
    <w:rsid w:val="00491B16"/>
    <w:rsid w:val="004A38B6"/>
    <w:rsid w:val="004C2307"/>
    <w:rsid w:val="004C7A40"/>
    <w:rsid w:val="004D16F7"/>
    <w:rsid w:val="004E4CB0"/>
    <w:rsid w:val="004F0E72"/>
    <w:rsid w:val="0050417C"/>
    <w:rsid w:val="00513DF2"/>
    <w:rsid w:val="005230BB"/>
    <w:rsid w:val="005241EB"/>
    <w:rsid w:val="00531B1F"/>
    <w:rsid w:val="00535EC3"/>
    <w:rsid w:val="00545774"/>
    <w:rsid w:val="005A5F27"/>
    <w:rsid w:val="005A7649"/>
    <w:rsid w:val="005B53BD"/>
    <w:rsid w:val="005F050E"/>
    <w:rsid w:val="005F507E"/>
    <w:rsid w:val="0060619E"/>
    <w:rsid w:val="00625651"/>
    <w:rsid w:val="006545C3"/>
    <w:rsid w:val="006643DD"/>
    <w:rsid w:val="00676E81"/>
    <w:rsid w:val="00680BF6"/>
    <w:rsid w:val="00694A77"/>
    <w:rsid w:val="006A30B5"/>
    <w:rsid w:val="006A4256"/>
    <w:rsid w:val="006C1198"/>
    <w:rsid w:val="006C15B1"/>
    <w:rsid w:val="00704B22"/>
    <w:rsid w:val="007131FA"/>
    <w:rsid w:val="00736DB2"/>
    <w:rsid w:val="007634B3"/>
    <w:rsid w:val="007717B7"/>
    <w:rsid w:val="00790999"/>
    <w:rsid w:val="00792E1C"/>
    <w:rsid w:val="00793432"/>
    <w:rsid w:val="007B39CD"/>
    <w:rsid w:val="007F160F"/>
    <w:rsid w:val="008207E6"/>
    <w:rsid w:val="008320EF"/>
    <w:rsid w:val="00834E54"/>
    <w:rsid w:val="00847A5E"/>
    <w:rsid w:val="008A5E38"/>
    <w:rsid w:val="008A6003"/>
    <w:rsid w:val="008C0462"/>
    <w:rsid w:val="008E1D5E"/>
    <w:rsid w:val="009015DA"/>
    <w:rsid w:val="0093079E"/>
    <w:rsid w:val="00967760"/>
    <w:rsid w:val="0097601A"/>
    <w:rsid w:val="009947FE"/>
    <w:rsid w:val="00996695"/>
    <w:rsid w:val="009E759B"/>
    <w:rsid w:val="00A14566"/>
    <w:rsid w:val="00A3238C"/>
    <w:rsid w:val="00A459C7"/>
    <w:rsid w:val="00A6191F"/>
    <w:rsid w:val="00A711B1"/>
    <w:rsid w:val="00A9196D"/>
    <w:rsid w:val="00AA1E54"/>
    <w:rsid w:val="00AA57AE"/>
    <w:rsid w:val="00AB1744"/>
    <w:rsid w:val="00B21B52"/>
    <w:rsid w:val="00B36C93"/>
    <w:rsid w:val="00B6230E"/>
    <w:rsid w:val="00B85A20"/>
    <w:rsid w:val="00B942DF"/>
    <w:rsid w:val="00BB47F3"/>
    <w:rsid w:val="00BB7D45"/>
    <w:rsid w:val="00BC615B"/>
    <w:rsid w:val="00BC6193"/>
    <w:rsid w:val="00C35398"/>
    <w:rsid w:val="00C55AF8"/>
    <w:rsid w:val="00C6114F"/>
    <w:rsid w:val="00C6391E"/>
    <w:rsid w:val="00C70045"/>
    <w:rsid w:val="00C8542C"/>
    <w:rsid w:val="00CB74F0"/>
    <w:rsid w:val="00CC529E"/>
    <w:rsid w:val="00CD2D7A"/>
    <w:rsid w:val="00D026CD"/>
    <w:rsid w:val="00D04FDC"/>
    <w:rsid w:val="00D12DEC"/>
    <w:rsid w:val="00D224DF"/>
    <w:rsid w:val="00D267B2"/>
    <w:rsid w:val="00D40D41"/>
    <w:rsid w:val="00D65E54"/>
    <w:rsid w:val="00D854FB"/>
    <w:rsid w:val="00DD4A2A"/>
    <w:rsid w:val="00DD676D"/>
    <w:rsid w:val="00DE2B64"/>
    <w:rsid w:val="00DE5B92"/>
    <w:rsid w:val="00E23FFC"/>
    <w:rsid w:val="00E24C55"/>
    <w:rsid w:val="00E25F9B"/>
    <w:rsid w:val="00E27863"/>
    <w:rsid w:val="00E602EC"/>
    <w:rsid w:val="00E677E6"/>
    <w:rsid w:val="00E71561"/>
    <w:rsid w:val="00E75F28"/>
    <w:rsid w:val="00E7740C"/>
    <w:rsid w:val="00E96175"/>
    <w:rsid w:val="00F02323"/>
    <w:rsid w:val="00F22B5B"/>
    <w:rsid w:val="00F4569C"/>
    <w:rsid w:val="00F458F6"/>
    <w:rsid w:val="00F5146B"/>
    <w:rsid w:val="00F637E7"/>
    <w:rsid w:val="00F73FCA"/>
    <w:rsid w:val="00F848E4"/>
    <w:rsid w:val="00F906A1"/>
    <w:rsid w:val="00FC0D09"/>
    <w:rsid w:val="00FC5A07"/>
    <w:rsid w:val="00FE1335"/>
    <w:rsid w:val="00FE5453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4A38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8B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A38B6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A38B6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A38B6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4A38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8B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A38B6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A38B6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A38B6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St-219/2018</izvorni_sadrzaj>
    <derivirana_varijabla naziv="DomainObject.Predmet.OznakaBroj_1">St-219/2018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M.D.L.L. j.d.o.o.</izvorni_sadrzaj>
    <derivirana_varijabla naziv="DomainObject.Predmet.ProtustrankaFormated_1">  M.D.L.L. j.d.o.o.</derivirana_varijabla>
  </DomainObject.Predmet.ProtustrankaFormated>
  <DomainObject.Predmet.ProtustrankaFormatedOIB>
    <izvorni_sadrzaj>  M.D.L.L. j.d.o.o., OIB 68010941262</izvorni_sadrzaj>
    <derivirana_varijabla naziv="DomainObject.Predmet.ProtustrankaFormatedOIB_1">  M.D.L.L. j.d.o.o., OIB 68010941262</derivirana_varijabla>
  </DomainObject.Predmet.ProtustrankaFormatedOIB>
  <DomainObject.Predmet.ProtustrankaFormatedWithAdress>
    <izvorni_sadrzaj> M.D.L.L. j.d.o.o., Radićeva 47a, 51000 Rijeka</izvorni_sadrzaj>
    <derivirana_varijabla naziv="DomainObject.Predmet.ProtustrankaFormatedWithAdress_1"> M.D.L.L. j.d.o.o., Radićeva 47a, 51000 Rijeka</derivirana_varijabla>
  </DomainObject.Predmet.ProtustrankaFormatedWithAdress>
  <DomainObject.Predmet.ProtustrankaFormatedWithAdressOIB>
    <izvorni_sadrzaj> M.D.L.L. j.d.o.o., OIB 68010941262, Radićeva 47a, 51000 Rijeka</izvorni_sadrzaj>
    <derivirana_varijabla naziv="DomainObject.Predmet.ProtustrankaFormatedWithAdressOIB_1"> M.D.L.L. j.d.o.o., OIB 68010941262, Radićeva 47a, 51000 Rijeka</derivirana_varijabla>
  </DomainObject.Predmet.ProtustrankaFormatedWithAdressOIB>
  <DomainObject.Predmet.ProtustrankaWithAdress>
    <izvorni_sadrzaj>M.D.L.L. j.d.o.o. Radićeva 47a, 51000 Rijeka</izvorni_sadrzaj>
    <derivirana_varijabla naziv="DomainObject.Predmet.ProtustrankaWithAdress_1">M.D.L.L. j.d.o.o. Radićeva 47a, 51000 Rijeka</derivirana_varijabla>
  </DomainObject.Predmet.ProtustrankaWithAdress>
  <DomainObject.Predmet.ProtustrankaWithAdressOIB>
    <izvorni_sadrzaj>M.D.L.L. j.d.o.o., OIB 68010941262, Radićeva 47a, 51000 Rijeka</izvorni_sadrzaj>
    <derivirana_varijabla naziv="DomainObject.Predmet.ProtustrankaWithAdressOIB_1">M.D.L.L. j.d.o.o., OIB 68010941262, Radićeva 47a, 51000 Rijeka</derivirana_varijabla>
  </DomainObject.Predmet.ProtustrankaWithAdressOIB>
  <DomainObject.Predmet.ProtustrankaNazivFormated>
    <izvorni_sadrzaj>M.D.L.L. j.d.o.o.</izvorni_sadrzaj>
    <derivirana_varijabla naziv="DomainObject.Predmet.ProtustrankaNazivFormated_1">M.D.L.L. j.d.o.o.</derivirana_varijabla>
  </DomainObject.Predmet.ProtustrankaNazivFormated>
  <DomainObject.Predmet.ProtustrankaNazivFormatedOIB>
    <izvorni_sadrzaj>M.D.L.L. j.d.o.o., OIB 68010941262</izvorni_sadrzaj>
    <derivirana_varijabla naziv="DomainObject.Predmet.ProtustrankaNazivFormatedOIB_1">M.D.L.L. j.d.o.o., OIB 68010941262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M.D.L.L. j.d.o.o.</item>
    </izvorni_sadrzaj>
    <derivirana_varijabla naziv="DomainObject.Predmet.ProtuStrankaListFormated_1">
      <item>M.D.L.L. j.d.o.o.</item>
    </derivirana_varijabla>
  </DomainObject.Predmet.ProtuStrankaListFormated>
  <DomainObject.Predmet.ProtuStrankaListFormatedOIB>
    <izvorni_sadrzaj>
      <item>M.D.L.L. j.d.o.o., OIB 68010941262</item>
    </izvorni_sadrzaj>
    <derivirana_varijabla naziv="DomainObject.Predmet.ProtuStrankaListFormatedOIB_1">
      <item>M.D.L.L. j.d.o.o., OIB 68010941262</item>
    </derivirana_varijabla>
  </DomainObject.Predmet.ProtuStrankaListFormatedOIB>
  <DomainObject.Predmet.ProtuStrankaListFormatedWithAdress>
    <izvorni_sadrzaj>
      <item>M.D.L.L. j.d.o.o., Radićeva 47a, 51000 Rijeka</item>
    </izvorni_sadrzaj>
    <derivirana_varijabla naziv="DomainObject.Predmet.ProtuStrankaListFormatedWithAdress_1">
      <item>M.D.L.L. j.d.o.o., Radićeva 47a, 51000 Rijeka</item>
    </derivirana_varijabla>
  </DomainObject.Predmet.ProtuStrankaListFormatedWithAdress>
  <DomainObject.Predmet.ProtuStrankaListFormatedWithAdressOIB>
    <izvorni_sadrzaj>
      <item>M.D.L.L. j.d.o.o., OIB 68010941262, Radićeva 47a, 51000 Rijeka</item>
    </izvorni_sadrzaj>
    <derivirana_varijabla naziv="DomainObject.Predmet.ProtuStrankaListFormatedWithAdressOIB_1">
      <item>M.D.L.L. j.d.o.o., OIB 68010941262, Radićeva 47a, 51000 Rijeka</item>
    </derivirana_varijabla>
  </DomainObject.Predmet.ProtuStrankaListFormatedWithAdressOIB>
  <DomainObject.Predmet.ProtuStrankaListNazivFormated>
    <izvorni_sadrzaj>
      <item>M.D.L.L. j.d.o.o.</item>
    </izvorni_sadrzaj>
    <derivirana_varijabla naziv="DomainObject.Predmet.ProtuStrankaListNazivFormated_1">
      <item>M.D.L.L. j.d.o.o.</item>
    </derivirana_varijabla>
  </DomainObject.Predmet.ProtuStrankaListNazivFormated>
  <DomainObject.Predmet.ProtuStrankaListNazivFormatedOIB>
    <izvorni_sadrzaj>
      <item>M.D.L.L. j.d.o.o., OIB 68010941262</item>
    </izvorni_sadrzaj>
    <derivirana_varijabla naziv="DomainObject.Predmet.ProtuStrankaListNazivFormatedOIB_1">
      <item>M.D.L.L. j.d.o.o., OIB 68010941262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M.D.L.L. j.d.o.o.</izvorni_sadrzaj>
    <derivirana_varijabla naziv="DomainObject.Predmet.ProtustrankaIDrugi_1">M.D.L.L.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M.D.L.L. j.d.o.o., OIB 68010941262, Radićeva 47a, 51000 Rijeka</izvorni_sadrzaj>
    <derivirana_varijabla naziv="DomainObject.Predmet.ProtustrankaIDrugiAdressOIB_1">M.D.L.L. j.d.o.o., OIB 68010941262, Radićeva 47a,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M.D.L.L. j.d.o.o.</item>
    </izvorni_sadrzaj>
    <derivirana_varijabla naziv="DomainObject.Predmet.SudioniciListNaziv_1">
      <item>FINA Rijeka</item>
      <item>M.D.L.L. j.d.o.o.</item>
    </derivirana_varijabla>
  </DomainObject.Predmet.SudioniciListNaziv>
  <DomainObject.Predmet.SudioniciListAdressOIB>
    <izvorni_sadrzaj>
      <item>FINA Rijeka, OIB 85821130368, Frana Kurelca 8,51000 Rijeka</item>
      <item>M.D.L.L. j.d.o.o., OIB 68010941262, Radićeva 47a,51000 Rijeka</item>
    </izvorni_sadrzaj>
    <derivirana_varijabla naziv="DomainObject.Predmet.SudioniciListAdressOIB_1">
      <item>FINA Rijeka, OIB 85821130368, Frana Kurelca 8,51000 Rijeka</item>
      <item>M.D.L.L. j.d.o.o., OIB 68010941262, Radićeva 47a,51000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68010941262</item>
    </izvorni_sadrzaj>
    <derivirana_varijabla naziv="DomainObject.Predmet.SudioniciListNazivOIB_1">
      <item>, OIB 85821130368</item>
      <item>, OIB 68010941262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1291</properties:Characters>
  <properties:Lines>31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2018-03-30T08:45:00Z</dcterms:created>
  <dc:creator>Marlena Redžaj</dc:creator>
  <cp:lastModifiedBy>Marlena Redžaj</cp:lastModifiedBy>
  <cp:lastPrinted>2018-03-30T08:43:00Z</cp:lastPrinted>
  <dcterms:modified xmlns:xsi="http://www.w3.org/2001/XMLSchema-instance" xsi:type="dcterms:W3CDTF">2018-03-30T08:47:00Z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(219.18.docx)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