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477f66e" w14:paraId="477f66e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662C10">
        <w:t>1090/2017-</w:t>
      </w:r>
      <w:r w:rsidR="009D3E89">
        <w:t>35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62C10" w:rsidR="00662C10">
      <w:pPr>
        <w:jc w:val="both"/>
      </w:pPr>
      <w:r w:rsidRPr="003734BE">
        <w:tab/>
      </w:r>
      <w:r w:rsidR="00662C10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662C10" w:rsidRPr="00E735B1">
        <w:t>LELAS SISTEMI d.o.o. Omiš, Vukovarska cesta 4, OIB: 33281436868</w:t>
      </w:r>
      <w:r w:rsidR="00662C10">
        <w:t xml:space="preserve">, </w:t>
      </w:r>
      <w:r w:rsidR="009D3E89">
        <w:t>11. ožujka</w:t>
      </w:r>
      <w:r w:rsidR="00662C10">
        <w:t xml:space="preserve"> 2019.</w:t>
      </w:r>
    </w:p>
    <w:p w:rsidRDefault="00CF623D" w:rsidP="00662C10" w:rsidR="00CF623D">
      <w:pPr>
        <w:pStyle w:val="Tijeloteksta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662C10">
        <w:t>1090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662C10">
        <w:t>17. veljače</w:t>
      </w:r>
      <w:r w:rsidR="00A127CD">
        <w:t xml:space="preserve"> </w:t>
      </w:r>
      <w:r w:rsidR="00B244DD">
        <w:t>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662C10">
        <w:t>1090</w:t>
      </w:r>
      <w:r w:rsidR="00B244DD">
        <w:t>/2017</w:t>
      </w:r>
      <w:r w:rsidR="009D3E89">
        <w:t>-32</w:t>
      </w:r>
      <w:r>
        <w:t xml:space="preserve"> od </w:t>
      </w:r>
      <w:r w:rsidR="009D3E89">
        <w:t xml:space="preserve">11. ožujka 2019. 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662C10">
        <w:t>17. veljače</w:t>
      </w:r>
      <w:r w:rsidR="00A127CD">
        <w:t xml:space="preserve"> </w:t>
      </w:r>
      <w:r w:rsidR="00B244DD">
        <w:t>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662C10">
        <w:t>8. veljače</w:t>
      </w:r>
      <w:r w:rsidR="00A127CD">
        <w:t xml:space="preserve"> </w:t>
      </w:r>
      <w:r w:rsidR="00B244DD">
        <w:t>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9D3E89">
        <w:t xml:space="preserve">11.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F731E8" w:rsidP="00B30A17" w:rsidR="00B30A17">
      <w:pPr>
        <w:ind w:left="6480"/>
      </w:pPr>
      <w:r>
        <w:t xml:space="preserve"> Katarina Mikulić,v.r.</w:t>
      </w:r>
    </w:p>
    <w:p w:rsidRDefault="00F731E8" w:rsidP="0071700F" w:rsidR="00F731E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F731E8" w:rsidP="0071700F" w:rsidR="00F731E8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31E8" w:rsidP="00B30A17" w:rsidR="00F731E8">
      <w:pPr>
        <w:ind w:left="6480"/>
      </w:pP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-1090/2017-</w:t>
        </w:r>
      </w:p>
    </w:sdtContent>
  </w:sdt>
  <w:p w:rsidRDefault="00F731E8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F731E8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3C2F22"/>
    <w:rsid w:val="00417EA6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9D3E89"/>
    <w:rsid w:val="00A127CD"/>
    <w:rsid w:val="00A51DE9"/>
    <w:rsid w:val="00A76C07"/>
    <w:rsid w:val="00B244DD"/>
    <w:rsid w:val="00B30A17"/>
    <w:rsid w:val="00B7506F"/>
    <w:rsid w:val="00BD7DD7"/>
    <w:rsid w:val="00CF623D"/>
    <w:rsid w:val="00D8632A"/>
    <w:rsid w:val="00DD0D50"/>
    <w:rsid w:val="00EA0774"/>
    <w:rsid w:val="00EB6A52"/>
    <w:rsid w:val="00F2599E"/>
    <w:rsid w:val="00F7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3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1E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1E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1E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731E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3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1E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1E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1E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731E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St-1090/2017</izvorni_sadrzaj>
    <derivirana_varijabla naziv="DomainObject.Predmet.OznakaBroj_1">St-1090/2017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LELAS SISTEMI društvo s ograničenom odgovornošću, za trgovinu i usluge, turistička agencija</izvorni_sadrzaj>
    <derivirana_varijabla naziv="DomainObject.Predmet.ProtustrankaFormated_1">  LELAS SISTEMI društvo s ograničenom odgovornošću, za trgovinu i usluge, turistička agencija</derivirana_varijabla>
  </DomainObject.Predmet.ProtustrankaFormated>
  <DomainObject.Predmet.ProtustrankaFormatedOIB>
    <izvorni_sadrzaj>  LELAS SISTEMI društvo s ograničenom odgovornošću, za trgovinu i usluge, turistička agencija, OIB 33281436868</izvorni_sadrzaj>
    <derivirana_varijabla naziv="DomainObject.Predmet.ProtustrankaFormatedOIB_1">  LELAS SISTEMI društvo s ograničenom odgovornošću, za trgovinu i usluge, turistička agencija, OIB 33281436868</derivirana_varijabla>
  </DomainObject.Predmet.ProtustrankaFormatedOIB>
  <DomainObject.Predmet.ProtustrankaFormatedWithAdress>
    <izvorni_sadrzaj> LELAS SISTEMI društvo s ograničenom odgovornošću, za trgovinu i usluge, turistička agencija, Vukovarska cesta 4, 21310 Omiš</izvorni_sadrzaj>
    <derivirana_varijabla naziv="DomainObject.Predmet.ProtustrankaFormatedWithAdress_1"> LELAS SISTEMI društvo s ograničenom odgovornošću, za trgovinu i usluge, turistička agencija, Vukovarska cesta 4, 21310 Omiš</derivirana_varijabla>
  </DomainObject.Predmet.ProtustrankaFormatedWithAdress>
  <DomainObject.Predmet.ProtustrankaFormatedWithAdressOIB>
    <izvorni_sadrzaj> LELAS SISTEMI društvo s ograničenom odgovornošću, za trgovinu i usluge, turistička agencija, OIB 33281436868, Vukovarska cesta 4, 21310 Omiš</izvorni_sadrzaj>
    <derivirana_varijabla naziv="DomainObject.Predmet.ProtustrankaFormatedWithAdressOIB_1"> LELAS SISTEMI društvo s ograničenom odgovornošću, za trgovinu i usluge, turistička agencija, OIB 33281436868, Vukovarska cesta 4, 21310 Omiš</derivirana_varijabla>
  </DomainObject.Predmet.ProtustrankaFormatedWithAdressOIB>
  <DomainObject.Predmet.ProtustrankaWithAdress>
    <izvorni_sadrzaj>LELAS SISTEMI društvo s ograničenom odgovornošću, za trgovinu i usluge, turistička agencija Vukovarska cesta 4, 21310 Omiš</izvorni_sadrzaj>
    <derivirana_varijabla naziv="DomainObject.Predmet.ProtustrankaWithAdress_1">LELAS SISTEMI društvo s ograničenom odgovornošću, za trgovinu i usluge, turistička agencija Vukovarska cesta 4, 21310 Omiš</derivirana_varijabla>
  </DomainObject.Predmet.ProtustrankaWithAdress>
  <DomainObject.Predmet.ProtustrankaWithAdressOIB>
    <izvorni_sadrzaj>LELAS SISTEMI društvo s ograničenom odgovornošću, za trgovinu i usluge, turistička agencija, OIB 33281436868, Vukovarska cesta 4, 21310 Omiš</izvorni_sadrzaj>
    <derivirana_varijabla naziv="DomainObject.Predmet.ProtustrankaWithAdressOIB_1">LELAS SISTEMI društvo s ograničenom odgovornošću, za trgovinu i usluge, turistička agencija, OIB 33281436868, Vukovarska cesta 4, 21310 Omiš</derivirana_varijabla>
  </DomainObject.Predmet.ProtustrankaWithAdressOIB>
  <DomainObject.Predmet.ProtustrankaNazivFormated>
    <izvorni_sadrzaj>LELAS SISTEMI društvo s ograničenom odgovornošću, za trgovinu i usluge, turistička agencija</izvorni_sadrzaj>
    <derivirana_varijabla naziv="DomainObject.Predmet.ProtustrankaNazivFormated_1">LELAS SISTEMI društvo s ograničenom odgovornošću, za trgovinu i usluge, turistička agencija</derivirana_varijabla>
  </DomainObject.Predmet.ProtustrankaNazivFormated>
  <DomainObject.Predmet.ProtustrankaNazivFormatedOIB>
    <izvorni_sadrzaj>LELAS SISTEMI društvo s ograničenom odgovornošću, za trgovinu i usluge, turistička agencija, OIB 33281436868</izvorni_sadrzaj>
    <derivirana_varijabla naziv="DomainObject.Predmet.ProtustrankaNazivFormatedOIB_1">LELAS SISTEMI društvo s ograničenom odgovornošću, za trgovinu i usluge, turistička agencija, OIB 33281436868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LELAS SISTEMI društvo s ograničenom odgovornošću, za trgovinu i usluge, turistička agencija</item>
    </izvorni_sadrzaj>
    <derivirana_varijabla naziv="DomainObject.Predmet.ProtuStrankaListFormated_1">
      <item>LELAS SISTEMI društvo s ograničenom odgovornošću, za trgovinu i usluge, turistička agencija</item>
    </derivirana_varijabla>
  </DomainObject.Predmet.ProtuStrankaListFormated>
  <DomainObject.Predmet.ProtuStrankaListFormatedOIB>
    <izvorni_sadrzaj>
      <item>LELAS SISTEMI društvo s ograničenom odgovornošću, za trgovinu i usluge, turistička agencija, OIB 33281436868</item>
    </izvorni_sadrzaj>
    <derivirana_varijabla naziv="DomainObject.Predmet.ProtuStrankaListFormatedOIB_1">
      <item>LELAS SISTEMI društvo s ograničenom odgovornošću, za trgovinu i usluge, turistička agencija, OIB 33281436868</item>
    </derivirana_varijabla>
  </DomainObject.Predmet.ProtuStrankaListFormatedOIB>
  <DomainObject.Predmet.ProtuStrankaListFormatedWithAdress>
    <izvorni_sadrzaj>
      <item>LELAS SISTEMI društvo s ograničenom odgovornošću, za trgovinu i usluge, turistička agencija, Vukovarska cesta 4, 21310 Omiš</item>
    </izvorni_sadrzaj>
    <derivirana_varijabla naziv="DomainObject.Predmet.ProtuStrankaListFormatedWithAdress_1">
      <item>LELAS SISTEMI društvo s ograničenom odgovornošću, za trgovinu i usluge, turistička agencija, Vukovarska cesta 4, 21310 Omiš</item>
    </derivirana_varijabla>
  </DomainObject.Predmet.ProtuStrankaListFormatedWithAdress>
  <DomainObject.Predmet.ProtuStrankaListFormatedWithAdressOIB>
    <izvorni_sadrzaj>
      <item>LELAS SISTEMI društvo s ograničenom odgovornošću, za trgovinu i usluge, turistička agencija, OIB 33281436868, Vukovarska cesta 4, 21310 Omiš</item>
    </izvorni_sadrzaj>
    <derivirana_varijabla naziv="DomainObject.Predmet.ProtuStrankaListFormatedWithAdressOIB_1">
      <item>LELAS SISTEMI društvo s ograničenom odgovornošću, za trgovinu i usluge, turistička agencija, OIB 33281436868, Vukovarska cesta 4, 21310 Omiš</item>
    </derivirana_varijabla>
  </DomainObject.Predmet.ProtuStrankaListFormatedWithAdressOIB>
  <DomainObject.Predmet.ProtuStrankaListNazivFormated>
    <izvorni_sadrzaj>
      <item>LELAS SISTEMI društvo s ograničenom odgovornošću, za trgovinu i usluge, turistička agencija</item>
    </izvorni_sadrzaj>
    <derivirana_varijabla naziv="DomainObject.Predmet.ProtuStrankaListNazivFormated_1">
      <item>LELAS SISTEMI društvo s ograničenom odgovornošću, za trgovinu i usluge, turistička agencija</item>
    </derivirana_varijabla>
  </DomainObject.Predmet.ProtuStrankaListNazivFormated>
  <DomainObject.Predmet.ProtuStrankaListNazivFormatedOIB>
    <izvorni_sadrzaj>
      <item>LELAS SISTEMI društvo s ograničenom odgovornošću, za trgovinu i usluge, turistička agencija, OIB 33281436868</item>
    </izvorni_sadrzaj>
    <derivirana_varijabla naziv="DomainObject.Predmet.ProtuStrankaListNazivFormatedOIB_1">
      <item>LELAS SISTEMI društvo s ograničenom odgovornošću, za trgovinu i usluge, turistička agencija, OIB 33281436868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Ivana Lelas</item>
    </izvorni_sadrzaj>
    <derivirana_varijabla naziv="DomainObject.Predmet.OstaliListFormated_1">
      <item>Županijsko državno odvjetništvo punomoćnik sudionika u postupku RH, Ministarstvo financija</item>
      <item>Ivana Lelas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Ivana Lelas, OIB 51100012321</item>
    </izvorni_sadrzaj>
    <derivirana_varijabla naziv="DomainObject.Predmet.OstaliListFormatedOIB_1">
      <item>Županijsko državno odvjetništvo, OIB 70793241859 punomoćnik sudionika u postupku RH, Ministarstvo financija</item>
      <item>Ivana Lelas, OIB 51100012321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Ivana Lelas, Vukovarska Cesta 4, 21310 Omiš</item>
    </izvorni_sadrzaj>
    <derivirana_varijabla naziv="DomainObject.Predmet.OstaliListFormatedWithAdress_1">
      <item>Županijsko državno odvjetništvo, Gundulićeva 29a, 21000 Split punomoćnik sudionika u postupku RH, Ministarstvo financija</item>
      <item>Ivana Lelas, Vukovarska Cesta 4, 21310 Omiš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Ivana Lelas, OIB 51100012321, Vukovarska Cesta 4, 21310 Omiš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Ivana Lelas, OIB 51100012321, Vukovarska Cesta 4, 21310 Omiš</item>
    </derivirana_varijabla>
  </DomainObject.Predmet.OstaliListFormatedWithAdressOIB>
  <DomainObject.Predmet.OstaliListNazivFormated>
    <izvorni_sadrzaj>
      <item>Županijsko državno odvjetništvo</item>
      <item>Ivana Lelas</item>
    </izvorni_sadrzaj>
    <derivirana_varijabla naziv="DomainObject.Predmet.OstaliListNazivFormated_1">
      <item>Županijsko državno odvjetništvo</item>
      <item>Ivana Lelas</item>
    </derivirana_varijabla>
  </DomainObject.Predmet.OstaliListNazivFormated>
  <DomainObject.Predmet.OstaliListNazivFormatedOIB>
    <izvorni_sadrzaj>
      <item>Županijsko državno odvjetništvo, OIB 70793241859</item>
      <item>Ivana Lelas, OIB 51100012321</item>
    </izvorni_sadrzaj>
    <derivirana_varijabla naziv="DomainObject.Predmet.OstaliListNazivFormatedOIB_1">
      <item>Županijsko državno odvjetništvo, OIB 70793241859</item>
      <item>Ivana Lelas, OIB 51100012321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LELAS SISTEMI društvo s ograničenom odgovornošću, za trgovinu i usluge, turistička agencija</izvorni_sadrzaj>
    <derivirana_varijabla naziv="DomainObject.Predmet.ProtustrankaIDrugi_1">LELAS SISTEMI društvo s ograničenom odgovornošću, za trgovinu i usluge, turistička agencija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LELAS SISTEMI društvo s ograničenom odgovornošću, za trgovinu i usluge, turistička agencija, OIB 33281436868, Vukovarska cesta 4, 21310 Omiš</izvorni_sadrzaj>
    <derivirana_varijabla naziv="DomainObject.Predmet.ProtustrankaIDrugiAdressOIB_1">LELAS SISTEMI društvo s ograničenom odgovornošću, za trgovinu i usluge, turistička agencija, OIB 33281436868,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LELAS SISTEMI društvo s ograničenom odgovornošću, za trgovinu i usluge, turistička agencija</item>
      <item>RH, Ministarstvo financija</item>
      <item>Županijsko državno odvjetništvo</item>
      <item>Ivana Lelas</item>
    </izvorni_sadrzaj>
    <derivirana_varijabla naziv="DomainObject.Predmet.SudioniciListNaziv_1">
      <item>LELAS SISTEMI društvo s ograničenom odgovornošću, za trgovinu i usluge, turistička agencija</item>
      <item>RH, Ministarstvo financija</item>
      <item>Županijsko državno odvjetništvo</item>
      <item>Ivana Lelas</item>
    </derivirana_varijabla>
  </DomainObject.Predmet.SudioniciListNaziv>
  <DomainObject.Predmet.SudioniciListAdressOIB>
    <izvorni_sadrzaj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izvorni_sadrzaj>
    <derivirana_varijabla naziv="DomainObject.Predmet.SudioniciListAdressOIB_1">
      <item>LELAS SISTEMI društvo s ograničenom odgovornošću, za trgovinu i usluge, turistička agencija, OIB 33281436868, Vukovarska cesta 4,21310 Omiš</item>
      <item>RH, Ministarstvo financija, OIB 18683136487</item>
      <item>Županijsko državno odvjetništvo, OIB 70793241859, Gundulićeva 29a,21000 Split</item>
      <item>Ivana Lelas, OIB 51100012321, Vukovarska Cesta 4,21310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33281436868</item>
      <item>, OIB 18683136487</item>
      <item>, OIB 70793241859</item>
      <item>, OIB 51100012321</item>
    </izvorni_sadrzaj>
    <derivirana_varijabla naziv="DomainObject.Predmet.SudioniciListNazivOIB_1">
      <item>, OIB 33281436868</item>
      <item>, OIB 18683136487</item>
      <item>, OIB 70793241859</item>
      <item>, OIB 51100012321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St-1090/2017-33</izvorni_sadrzaj>
    <derivirana_varijabla naziv="DomainObject.PredzadnjaOdlukaIzPredmeta.Oznaka_1">St-1090/2017-33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2797</properties:Characters>
  <properties:Lines>66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2019-03-11T13:35:00Z</cp:lastPrinted>
  <dcterms:modified xmlns:xsi="http://www.w3.org/2001/XMLSchema-instance" xsi:type="dcterms:W3CDTF">2019-03-11T13:35:00Z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