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7998" w14:paraId="5f67998" w:rsidRDefault="005A3376" w:rsidP="00017C4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017C4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017C4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247383">
        <w:t>5479/15</w:t>
      </w:r>
      <w:r w:rsidR="00AC4CE9">
        <w:t>-10</w:t>
      </w:r>
    </w:p>
    <w:p w:rsidRDefault="00017C4B" w:rsidP="00017C4B" w:rsidR="00301645" w:rsidRPr="00491880">
      <w:pPr>
        <w:pStyle w:val="Bezproreda"/>
        <w:jc w:val="both"/>
      </w:pPr>
      <w:r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301645" w:rsidP="00017C4B" w:rsidR="00301645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247383" w:rsidRPr="001510DF">
        <w:rPr>
          <w:lang w:val="pt-BR"/>
        </w:rPr>
        <w:t>ŠANTEK UGOSTITELJSTVO  j.d.o.o., Zagreb, Markuševečka Trnava 46, OIB: 96456045926</w:t>
      </w:r>
      <w:r w:rsidR="00CF3A3F">
        <w:rPr>
          <w:rFonts w:eastAsia="Calibri"/>
        </w:rPr>
        <w:t xml:space="preserve">, </w:t>
      </w:r>
      <w:r w:rsidR="00247383">
        <w:rPr>
          <w:rFonts w:eastAsia="Calibri"/>
        </w:rPr>
        <w:t>23</w:t>
      </w:r>
      <w:r>
        <w:rPr>
          <w:rFonts w:eastAsia="Calibri"/>
        </w:rPr>
        <w:t xml:space="preserve">. </w:t>
      </w:r>
      <w:r w:rsidR="00247383">
        <w:rPr>
          <w:rFonts w:eastAsia="Calibri"/>
        </w:rPr>
        <w:t>svibnja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017C4B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247383" w:rsidRPr="001510DF">
        <w:rPr>
          <w:lang w:val="pt-BR"/>
        </w:rPr>
        <w:t>ŠANTEK UGOSTITELJSTVO  j.d.o.o., Zagreb, Markuševečka Trnava 46, OIB: 96456045926</w:t>
      </w:r>
      <w:r w:rsidR="00491880" w:rsidRPr="00491880">
        <w:t>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 w:rsidRPr="00491880">
      <w:pPr>
        <w:pStyle w:val="Bezproreda"/>
        <w:jc w:val="center"/>
      </w:pPr>
      <w:r w:rsidRPr="00491880">
        <w:t>Obrazloženje</w:t>
      </w:r>
    </w:p>
    <w:p w:rsidRDefault="00900561" w:rsidP="00017C4B" w:rsidR="00900561" w:rsidRPr="00491880">
      <w:pPr>
        <w:pStyle w:val="Bezproreda"/>
        <w:jc w:val="both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374F46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247383" w:rsidRPr="001510DF">
        <w:rPr>
          <w:lang w:val="pt-BR"/>
        </w:rPr>
        <w:t>ŠANTEK UGOSTITELJSTVO  j.d.o.o., Zagreb, Markuševečka Trnava 46, OIB: 96456045926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017C4B" w:rsidR="00A94933">
      <w:pPr>
        <w:pStyle w:val="Bezproreda"/>
        <w:jc w:val="both"/>
      </w:pPr>
      <w:r>
        <w:tab/>
      </w:r>
      <w:r w:rsidR="00CF3A3F">
        <w:t>Dužnik je uz podn</w:t>
      </w:r>
      <w:r w:rsidR="00247383">
        <w:t>esak od 12</w:t>
      </w:r>
      <w:r w:rsidR="00A94933">
        <w:t xml:space="preserve">. </w:t>
      </w:r>
      <w:r w:rsidR="00247383">
        <w:t>svibnja</w:t>
      </w:r>
      <w:r w:rsidR="00A94933">
        <w:t xml:space="preserve"> 2016. dostavio p</w:t>
      </w:r>
      <w:r w:rsidR="00CF3A3F">
        <w:t>o</w:t>
      </w:r>
      <w:r w:rsidR="005011AB">
        <w:t>tvrdu</w:t>
      </w:r>
      <w:r w:rsidR="00247383">
        <w:t xml:space="preserve"> Financijske agencije od 12</w:t>
      </w:r>
      <w:r w:rsidR="00A94933">
        <w:t xml:space="preserve">. </w:t>
      </w:r>
      <w:r w:rsidR="00247383">
        <w:t>svibnja</w:t>
      </w:r>
      <w:r w:rsidR="005011AB">
        <w:t xml:space="preserve"> 2016. (list </w:t>
      </w:r>
      <w:r w:rsidR="00247383">
        <w:t>15</w:t>
      </w:r>
      <w:r w:rsidR="00A94933">
        <w:t xml:space="preserve"> spisa) iz koje proizlazi da dužnikov račun nije blokiran.</w:t>
      </w: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247383" w:rsidP="00017C4B" w:rsidR="007C56AE">
      <w:pPr>
        <w:pStyle w:val="Bezproreda"/>
        <w:jc w:val="both"/>
      </w:pPr>
      <w:r>
        <w:tab/>
        <w:t>Kako je temeljem potvrde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>
        <w:t>12</w:t>
      </w:r>
      <w:r w:rsidR="007C56AE">
        <w:t xml:space="preserve">. </w:t>
      </w:r>
      <w:r>
        <w:t>svibnja</w:t>
      </w:r>
      <w:r w:rsidR="00CF3A3F">
        <w:t xml:space="preserve"> </w:t>
      </w:r>
      <w:r w:rsidR="007C56AE">
        <w:t>2016. 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 izreci.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247383">
        <w:t>23</w:t>
      </w:r>
      <w:r w:rsidR="006B7521">
        <w:t xml:space="preserve">. </w:t>
      </w:r>
      <w:r w:rsidR="00247383">
        <w:t>svibnja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A2031B">
        <w:t>,v.r.</w:t>
      </w:r>
    </w:p>
    <w:p w:rsidRDefault="006A1CB0" w:rsidP="00017C4B" w:rsidR="006A1CB0">
      <w:pPr>
        <w:pStyle w:val="Bezproreda"/>
        <w:jc w:val="both"/>
      </w:pPr>
    </w:p>
    <w:p w:rsidRDefault="00CD0640" w:rsidP="00017C4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017C4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>
      <w:pPr>
        <w:pStyle w:val="Bezproreda"/>
        <w:jc w:val="both"/>
      </w:pPr>
    </w:p>
    <w:p w:rsidRDefault="00A2031B" w:rsidR="00A2031B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A2031B" w:rsidR="00A2031B" w:rsidRPr="00694D64">
      <w:r w:rsidRPr="00694D64">
        <w:t>Karmela Dolenc</w:t>
      </w:r>
    </w:p>
    <w:p w:rsidRDefault="00DC270D" w:rsidP="00017C4B" w:rsidR="00DC270D" w:rsidRPr="00491880">
      <w:pPr>
        <w:pStyle w:val="Bezproreda"/>
        <w:jc w:val="both"/>
      </w:pPr>
    </w:p>
    <w:sectPr w:rsidSect="00017C4B" w:rsidR="00DC270D" w:rsidRPr="00491880">
      <w:headerReference w:type="default" r:id="rId9"/>
      <w:headerReference w:type="first" r:id="rId10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2031B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  <w:t>89. St-551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C4B" w:rsidR="00017C4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011AB"/>
    <w:rsid w:val="00524BBC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5479</izvorni_sadrzaj>
    <derivirana_varijabla naziv="DomainObject.Predmet.Broj_1">5479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St-5479/2015</izvorni_sadrzaj>
    <derivirana_varijabla naziv="DomainObject.Predmet.OznakaBroj_1">St-5479/2015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ŠANTEK UGOSTITELJSTVO j.d.o.o. zastupanog po punomoćniku ZORAN JURAJ ŠANTEK</izvorni_sadrzaj>
    <derivirana_varijabla naziv="DomainObject.Predmet.ProtustrankaFormated_1">  ŠANTEK UGOSTITELJSTVO j.d.o.o. zastupanog po punomoćniku ZORAN JURAJ ŠANTEK</derivirana_varijabla>
  </DomainObject.Predmet.ProtustrankaFormated>
  <DomainObject.Predmet.ProtustrankaFormatedOIB>
    <izvorni_sadrzaj>  ŠANTEK UGOSTITELJSTVO j.d.o.o., OIB 96456045926 zastupanog po punomoćniku ZORAN JURAJ ŠANTEK</izvorni_sadrzaj>
    <derivirana_varijabla naziv="DomainObject.Predmet.ProtustrankaFormatedOIB_1">  ŠANTEK UGOSTITELJSTVO j.d.o.o., OIB 96456045926 zastupanog po punomoćniku ZORAN JURAJ ŠANTEK</derivirana_varijabla>
  </DomainObject.Predmet.ProtustrankaFormatedOIB>
  <DomainObject.Predmet.ProtustrankaFormatedWithAdress>
    <izvorni_sadrzaj> ŠANTEK UGOSTITELJSTVO j.d.o.o., Markuševečka Trnava 46, 10000 Zagreb zastupanog po punomoćniku ZORAN JURAJ ŠANTEK</izvorni_sadrzaj>
    <derivirana_varijabla naziv="DomainObject.Predmet.ProtustrankaFormatedWithAdress_1"> ŠANTEK UGOSTITELJSTVO j.d.o.o., Markuševečka Trnava 46, 10000 Zagreb zastupanog po punomoćniku ZORAN JURAJ ŠANTEK</derivirana_varijabla>
  </DomainObject.Predmet.ProtustrankaFormatedWithAdress>
  <DomainObject.Predmet.ProtustrankaFormatedWithAdressOIB>
    <izvorni_sadrzaj> ŠANTEK UGOSTITELJSTVO j.d.o.o., OIB 96456045926, Markuševečka Trnava 46, 10000 Zagreb zastupanog po punomoćniku ZORAN JURAJ ŠANTEK</izvorni_sadrzaj>
    <derivirana_varijabla naziv="DomainObject.Predmet.ProtustrankaFormatedWithAdressOIB_1"> ŠANTEK UGOSTITELJSTVO j.d.o.o., OIB 96456045926, Markuševečka Trnava 46, 10000 Zagreb zastupanog po punomoćniku ZORAN JURAJ ŠANTEK</derivirana_varijabla>
  </DomainObject.Predmet.ProtustrankaFormatedWithAdressOIB>
  <DomainObject.Predmet.ProtustrankaWithAdress>
    <izvorni_sadrzaj>ŠANTEK UGOSTITELJSTVO j.d.o.o. Markuševečka Trnava 46, 10000 Zagreb</izvorni_sadrzaj>
    <derivirana_varijabla naziv="DomainObject.Predmet.ProtustrankaWithAdress_1">ŠANTEK UGOSTITELJSTVO j.d.o.o. Markuševečka Trnava 46, 10000 Zagreb</derivirana_varijabla>
  </DomainObject.Predmet.ProtustrankaWithAdress>
  <DomainObject.Predmet.ProtustrankaWithAdressOIB>
    <izvorni_sadrzaj>ŠANTEK UGOSTITELJSTVO j.d.o.o., OIB 96456045926, Markuševečka Trnava 46, 10000 Zagreb</izvorni_sadrzaj>
    <derivirana_varijabla naziv="DomainObject.Predmet.ProtustrankaWithAdressOIB_1">ŠANTEK UGOSTITELJSTVO j.d.o.o., OIB 96456045926, Markuševečka Trnava 46, 10000 Zagreb</derivirana_varijabla>
  </DomainObject.Predmet.ProtustrankaWithAdressOIB>
  <DomainObject.Predmet.ProtustrankaNazivFormated>
    <izvorni_sadrzaj>ŠANTEK UGOSTITELJSTVO j.d.o.o.</izvorni_sadrzaj>
    <derivirana_varijabla naziv="DomainObject.Predmet.ProtustrankaNazivFormated_1">ŠANTEK UGOSTITELJSTVO j.d.o.o.</derivirana_varijabla>
  </DomainObject.Predmet.ProtustrankaNazivFormated>
  <DomainObject.Predmet.ProtustrankaNazivFormatedOIB>
    <izvorni_sadrzaj>ŠANTEK UGOSTITELJSTVO j.d.o.o., OIB 96456045926</izvorni_sadrzaj>
    <derivirana_varijabla naziv="DomainObject.Predmet.ProtustrankaNazivFormatedOIB_1">ŠANTEK UGOSTITELJSTVO j.d.o.o., OIB 96456045926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ŠANTEK UGOSTITELJSTVO j.d.o.o. zastupanog po punomoćniku ZORAN JURAJ ŠANTEK</item>
    </izvorni_sadrzaj>
    <derivirana_varijabla naziv="DomainObject.Predmet.ProtuStrankaListFormated_1">
      <item>ŠANTEK UGOSTITELJSTVO j.d.o.o. zastupanog po punomoćniku ZORAN JURAJ ŠANTEK</item>
    </derivirana_varijabla>
  </DomainObject.Predmet.ProtuStrankaListFormated>
  <DomainObject.Predmet.ProtuStrankaListFormatedOIB>
    <izvorni_sadrzaj>
      <item>ŠANTEK UGOSTITELJSTVO j.d.o.o., OIB 96456045926 zastupanog po punomoćniku ZORAN JURAJ ŠANTEK</item>
    </izvorni_sadrzaj>
    <derivirana_varijabla naziv="DomainObject.Predmet.ProtuStrankaListFormatedOIB_1">
      <item>ŠANTEK UGOSTITELJSTVO j.d.o.o., OIB 96456045926 zastupanog po punomoćniku ZORAN JURAJ ŠANTEK</item>
    </derivirana_varijabla>
  </DomainObject.Predmet.ProtuStrankaListFormatedOIB>
  <DomainObject.Predmet.ProtuStrankaListFormatedWithAdress>
    <izvorni_sadrzaj>
      <item>ŠANTEK UGOSTITELJSTVO j.d.o.o., Markuševečka Trnava 46, 10000 Zagreb zastupanog po punomoćniku ZORAN JURAJ ŠANTEK</item>
    </izvorni_sadrzaj>
    <derivirana_varijabla naziv="DomainObject.Predmet.ProtuStrankaListFormatedWithAdress_1">
      <item>ŠANTEK UGOSTITELJSTVO j.d.o.o., Markuševečka Trnava 46, 10000 Zagreb zastupanog po punomoćniku ZORAN JURAJ ŠANTEK</item>
    </derivirana_varijabla>
  </DomainObject.Predmet.ProtuStrankaListFormatedWithAdress>
  <DomainObject.Predmet.ProtuStrankaListFormatedWithAdressOIB>
    <izvorni_sadrzaj>
      <item>ŠANTEK UGOSTITELJSTVO j.d.o.o., OIB 96456045926, Markuševečka Trnava 46, 10000 Zagreb zastupanog po punomoćniku ZORAN JURAJ ŠANTEK</item>
    </izvorni_sadrzaj>
    <derivirana_varijabla naziv="DomainObject.Predmet.ProtuStrankaListFormatedWithAdressOIB_1">
      <item>ŠANTEK UGOSTITELJSTVO j.d.o.o., OIB 96456045926, Markuševečka Trnava 46, 10000 Zagreb zastupanog po punomoćniku ZORAN JURAJ ŠANTEK</item>
    </derivirana_varijabla>
  </DomainObject.Predmet.ProtuStrankaListFormatedWithAdressOIB>
  <DomainObject.Predmet.ProtuStrankaListNazivFormated>
    <izvorni_sadrzaj>
      <item>ŠANTEK UGOSTITELJSTVO j.d.o.o.</item>
    </izvorni_sadrzaj>
    <derivirana_varijabla naziv="DomainObject.Predmet.ProtuStrankaListNazivFormated_1">
      <item>ŠANTEK UGOSTITELJSTVO j.d.o.o.</item>
    </derivirana_varijabla>
  </DomainObject.Predmet.ProtuStrankaListNazivFormated>
  <DomainObject.Predmet.ProtuStrankaListNazivFormatedOIB>
    <izvorni_sadrzaj>
      <item>ŠANTEK UGOSTITELJSTVO j.d.o.o., OIB 96456045926</item>
    </izvorni_sadrzaj>
    <derivirana_varijabla naziv="DomainObject.Predmet.ProtuStrankaListNazivFormatedOIB_1">
      <item>ŠANTEK UGOSTITELJSTVO j.d.o.o., OIB 96456045926</item>
    </derivirana_varijabla>
  </DomainObject.Predmet.ProtuStrankaListNazivFormatedOIB>
  <DomainObject.Predmet.OstaliListFormated>
    <izvorni_sadrzaj>
      <item>ZORAN JURAJ ŠANTEK punomoćnik sudionika u postupku ŠANTEK UGOSTITELJSTVO j.d.o.o.</item>
      <item>RAIFFEISENBANK AUSTRIA d.d.</item>
    </izvorni_sadrzaj>
    <derivirana_varijabla naziv="DomainObject.Predmet.OstaliListFormated_1">
      <item>ZORAN JURAJ ŠANTEK punomoćnik sudionika u postupku ŠANTEK UGOSTITELJSTVO j.d.o.o.</item>
      <item>RAIFFEISENBANK AUSTRIA d.d.</item>
    </derivirana_varijabla>
  </DomainObject.Predmet.OstaliListFormated>
  <DomainObject.Predmet.OstaliListFormatedOIB>
    <izvorni_sadrzaj>
      <item>ZORAN JURAJ ŠANTEK, OIB 57273821955 punomoćnik sudionika u postupku ŠANTEK UGOSTITELJSTVO j.d.o.o.</item>
      <item>RAIFFEISENBANK AUSTRIA d.d.</item>
    </izvorni_sadrzaj>
    <derivirana_varijabla naziv="DomainObject.Predmet.OstaliListFormatedOIB_1">
      <item>ZORAN JURAJ ŠANTEK, OIB 57273821955 punomoćnik sudionika u postupku ŠANTEK UGOSTITELJSTVO j.d.o.o.</item>
      <item>RAIFFEISENBANK AUSTRIA d.d.</item>
    </derivirana_varijabla>
  </DomainObject.Predmet.OstaliListFormatedOIB>
  <DomainObject.Predmet.OstaliListFormatedWithAdress>
    <izvorni_sadrzaj>
      <item>ZORAN JURAJ ŠANTEK, Markuševačka Trnava 46, 10000 Zagreb punomoćnik sudionika u postupku ŠANTEK UGOSTITELJSTVO j.d.o.o.</item>
      <item>RAIFFEISENBANK AUSTRIA d.d., Petrinjska 59, 10000 Zagreb</item>
    </izvorni_sadrzaj>
    <derivirana_varijabla naziv="DomainObject.Predmet.OstaliListFormatedWithAdress_1">
      <item>ZORAN JURAJ ŠANTEK, Markuševačka Trnava 46, 10000 Zagreb punomoćnik sudionika u postupku ŠANTEK UGOSTITELJSTVO j.d.o.o.</item>
      <item>RAIFFEISENBANK AUSTRIA d.d., Petrinjska 59, 10000 Zagreb</item>
    </derivirana_varijabla>
  </DomainObject.Predmet.OstaliListFormatedWithAdress>
  <DomainObject.Predmet.OstaliListFormatedWithAdressOIB>
    <izvorni_sadrzaj>
      <item>ZORAN JURAJ ŠANTEK, OIB 57273821955, Markuševačka Trnava 46, 10000 Zagreb punomoćnik sudionika u postupku ŠANTEK UGOSTITELJSTVO j.d.o.o.</item>
      <item>RAIFFEISENBANK AUSTRIA d.d., Petrinjska 59, 10000 Zagreb</item>
    </izvorni_sadrzaj>
    <derivirana_varijabla naziv="DomainObject.Predmet.OstaliListFormatedWithAdressOIB_1">
      <item>ZORAN JURAJ ŠANTEK, OIB 57273821955, Markuševačka Trnava 46, 10000 Zagreb punomoćnik sudionika u postupku ŠANTEK UGOSTITELJSTVO j.d.o.o.</item>
      <item>RAIFFEISENBANK AUSTRIA d.d., Petrinjska 59, 10000 Zagreb</item>
    </derivirana_varijabla>
  </DomainObject.Predmet.OstaliListFormatedWithAdressOIB>
  <DomainObject.Predmet.OstaliListNazivFormated>
    <izvorni_sadrzaj>
      <item>ZORAN JURAJ ŠANTEK</item>
      <item>RAIFFEISENBANK AUSTRIA d.d.</item>
    </izvorni_sadrzaj>
    <derivirana_varijabla naziv="DomainObject.Predmet.OstaliListNazivFormated_1">
      <item>ZORAN JURAJ ŠANTEK</item>
      <item>RAIFFEISENBANK AUSTRIA d.d.</item>
    </derivirana_varijabla>
  </DomainObject.Predmet.OstaliListNazivFormated>
  <DomainObject.Predmet.OstaliListNazivFormatedOIB>
    <izvorni_sadrzaj>
      <item>ZORAN JURAJ ŠANTEK, OIB 57273821955</item>
      <item>RAIFFEISENBANK AUSTRIA d.d.</item>
    </izvorni_sadrzaj>
    <derivirana_varijabla naziv="DomainObject.Predmet.OstaliListNazivFormatedOIB_1">
      <item>ZORAN JURAJ ŠANTEK, OIB 57273821955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ŠANTEK UGOSTITELJSTVO j.d.o.o.</izvorni_sadrzaj>
    <derivirana_varijabla naziv="DomainObject.Predmet.ProtustrankaIDrugi_1">ŠANTEK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ŠANTEK UGOSTITELJSTVO j.d.o.o., OIB 96456045926, Markuševečka Trnava 46, 10000 Zagreb</izvorni_sadrzaj>
    <derivirana_varijabla naziv="DomainObject.Predmet.ProtustrankaIDrugiAdressOIB_1">ŠANTEK UGOSTITELJSTVO j.d.o.o., OIB 96456045926, Markuševečka Trnava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ŠANTEK UGOSTITELJSTVO j.d.o.o.</item>
      <item>ZORAN JURAJ ŠANTEK</item>
      <item>RAIFFEISENBANK AUSTRIA d.d.</item>
    </izvorni_sadrzaj>
    <derivirana_varijabla naziv="DomainObject.Predmet.SudioniciListNaziv_1">
      <item>FINA Regionalni centar Zagreb</item>
      <item>ŠANTEK UGOSTITELJSTVO j.d.o.o.</item>
      <item>ZORAN JURAJ ŠANTEK</item>
      <item>RAIFFEISENBANK AUSTRIA d.d.</item>
    </derivirana_varijabla>
  </DomainObject.Predmet.SudioniciListNaziv>
  <DomainObject.Predmet.SudioniciListAdressOIB>
    <izvorni_sadrzaj>
      <item>ŠANTEK UGOSTITELJSTVO j.d.o.o., OIB 96456045926, Markuševečka Trnava 46,10000 Zagreb</item>
      <item>FINA Regionalni centar Zagreb, OIB 85821130368, Trg svibanjskih žrtava 1995. 1,10000 Zagreb</item>
      <item>ZORAN JURAJ ŠANTEK, OIB 57273821955, Markuševačka Trnava 46,10000 Zagreb</item>
      <item>RAIFFEISENBANK AUSTRIA d.d., Petrinjska 59,10000 Zagreb</item>
    </izvorni_sadrzaj>
    <derivirana_varijabla naziv="DomainObject.Predmet.SudioniciListAdressOIB_1">
      <item>ŠANTEK UGOSTITELJSTVO j.d.o.o., OIB 96456045926, Markuševečka Trnava 46,10000 Zagreb</item>
      <item>FINA Regionalni centar Zagreb, OIB 85821130368, Trg svibanjskih žrtava 1995. 1,10000 Zagreb</item>
      <item>ZORAN JURAJ ŠANTEK, OIB 57273821955, Markuševačka Trnava 46,10000 Zagreb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96456045926</item>
      <item>, OIB 57273821955</item>
      <item>, OIB null</item>
    </izvorni_sadrzaj>
    <derivirana_varijabla naziv="DomainObject.Predmet.SudioniciListNazivOIB_1">
      <item>, OIB 85821130368</item>
      <item>, OIB 96456045926</item>
      <item>, OIB 57273821955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1560</properties:Characters>
  <properties:Lines>46</properties:Lines>
  <properties:Paragraphs>20</properties:Paragraphs>
  <properties:TotalTime>140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2016-05-24T13:18:00Z</cp:lastPrinted>
  <dcterms:modified xmlns:xsi="http://www.w3.org/2001/XMLSchema-instance" xsi:type="dcterms:W3CDTF">2016-05-24T13:19:00Z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