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5a73" w14:paraId="8215a73" w:rsidRDefault="00452605" w:rsidP="00452605" w:rsidR="0045260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605" w:rsidP="00452605" w:rsidR="0045260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52605" w:rsidP="00452605" w:rsidR="0045260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52605" w:rsidP="00452605" w:rsidR="0045260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52605" w:rsidP="00452605" w:rsidR="0045260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52605" w:rsidP="00452605" w:rsidR="0045260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52605" w:rsidP="00452605" w:rsidR="00452605" w:rsidRPr="005D578C">
      <w:pPr>
        <w:jc w:val="center"/>
        <w:rPr>
          <w:rFonts w:cs="Times New Roman" w:eastAsia="Times New Roman"/>
          <w:szCs w:val="24"/>
        </w:rPr>
      </w:pPr>
    </w:p>
    <w:p w:rsidRDefault="00452605" w:rsidP="00452605" w:rsidR="0045260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52605" w:rsidP="00452605" w:rsidR="00452605" w:rsidRPr="005D578C">
      <w:pPr>
        <w:rPr>
          <w:rFonts w:cs="Times New Roman" w:eastAsia="Times New Roman"/>
          <w:szCs w:val="24"/>
        </w:rPr>
      </w:pPr>
    </w:p>
    <w:p w:rsidRDefault="00452605" w:rsidP="00452605" w:rsidR="0045260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MOTUM d. o. o. Ližnjan, Muntić, Muntić 1, OIB </w:t>
      </w:r>
      <w:r w:rsidRPr="00452605">
        <w:rPr>
          <w:rFonts w:cs="Times New Roman" w:eastAsia="Times New Roman"/>
          <w:szCs w:val="24"/>
        </w:rPr>
        <w:t>89301383685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52605">
        <w:rPr>
          <w:rFonts w:cs="Times New Roman" w:eastAsia="Times New Roman"/>
          <w:szCs w:val="24"/>
        </w:rPr>
        <w:t>040218263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8411E4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ožujka 2016.</w:t>
      </w:r>
    </w:p>
    <w:p w:rsidRDefault="00452605" w:rsidP="00452605" w:rsidR="00452605" w:rsidRPr="005D578C">
      <w:pPr>
        <w:rPr>
          <w:rFonts w:cs="Times New Roman" w:eastAsia="Times New Roman"/>
          <w:szCs w:val="24"/>
        </w:rPr>
      </w:pPr>
    </w:p>
    <w:p w:rsidRDefault="00452605" w:rsidP="00452605" w:rsidR="0045260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52605" w:rsidP="00452605" w:rsidR="00452605" w:rsidRPr="005D578C">
      <w:pPr>
        <w:rPr>
          <w:rFonts w:cs="Times New Roman" w:eastAsia="Times New Roman"/>
          <w:szCs w:val="24"/>
        </w:rPr>
      </w:pPr>
    </w:p>
    <w:p w:rsidRDefault="00452605" w:rsidP="00452605" w:rsidR="0045260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MOTUM d. o. o. Ližnjan, Muntić, Muntić 1, OIB </w:t>
      </w:r>
      <w:r w:rsidRPr="00452605">
        <w:rPr>
          <w:rFonts w:cs="Times New Roman" w:eastAsia="Times New Roman"/>
          <w:szCs w:val="24"/>
        </w:rPr>
        <w:t>89301383685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52605">
        <w:rPr>
          <w:rFonts w:cs="Times New Roman" w:eastAsia="Times New Roman"/>
          <w:szCs w:val="24"/>
        </w:rPr>
        <w:t>040218263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8411E4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452605" w:rsidP="00452605" w:rsidR="00452605" w:rsidRPr="005D578C">
      <w:pPr>
        <w:rPr>
          <w:rFonts w:cs="Times New Roman" w:eastAsia="Times New Roman"/>
          <w:szCs w:val="24"/>
        </w:rPr>
      </w:pPr>
    </w:p>
    <w:p w:rsidRDefault="00452605" w:rsidP="00452605" w:rsidR="0045260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452605" w:rsidP="00452605" w:rsidR="00452605">
      <w:pPr>
        <w:rPr>
          <w:rFonts w:cs="Times New Roman" w:eastAsia="Times New Roman"/>
          <w:szCs w:val="20"/>
        </w:rPr>
      </w:pPr>
    </w:p>
    <w:p w:rsidRDefault="00452605" w:rsidP="00452605" w:rsidR="0045260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MOTUM d. o. o. Ližnjan, Muntić, Muntić 1, OIB </w:t>
      </w:r>
      <w:r w:rsidRPr="00452605">
        <w:rPr>
          <w:rFonts w:cs="Times New Roman" w:eastAsia="Times New Roman"/>
          <w:szCs w:val="24"/>
        </w:rPr>
        <w:t>89301383685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52605">
        <w:rPr>
          <w:rFonts w:cs="Times New Roman" w:eastAsia="Times New Roman"/>
          <w:szCs w:val="24"/>
        </w:rPr>
        <w:t>040218263</w:t>
      </w:r>
      <w:r>
        <w:rPr>
          <w:rFonts w:cs="Times New Roman" w:eastAsia="Times New Roman"/>
          <w:szCs w:val="24"/>
        </w:rPr>
        <w:t>.</w:t>
      </w:r>
    </w:p>
    <w:p w:rsidRDefault="00452605" w:rsidP="00452605" w:rsidR="00452605">
      <w:pPr>
        <w:ind w:firstLine="709"/>
        <w:rPr>
          <w:rFonts w:cs="Times New Roman" w:eastAsia="Times New Roman"/>
          <w:szCs w:val="24"/>
        </w:rPr>
      </w:pPr>
    </w:p>
    <w:p w:rsidRDefault="00452605" w:rsidP="00452605" w:rsidR="0045260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MOTUM d. o. o. Ližnjan, Muntić, Muntić 1, OIB </w:t>
      </w:r>
      <w:r w:rsidRPr="00452605">
        <w:rPr>
          <w:rFonts w:cs="Times New Roman" w:eastAsia="Times New Roman"/>
          <w:szCs w:val="24"/>
        </w:rPr>
        <w:t>89301383685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52605">
        <w:rPr>
          <w:rFonts w:cs="Times New Roman" w:eastAsia="Times New Roman"/>
          <w:szCs w:val="24"/>
        </w:rPr>
        <w:t>040218263</w:t>
      </w:r>
      <w:r>
        <w:rPr>
          <w:rFonts w:cs="Times New Roman" w:eastAsia="Times New Roman"/>
          <w:szCs w:val="24"/>
        </w:rPr>
        <w:t>.</w:t>
      </w:r>
    </w:p>
    <w:p w:rsidRDefault="00452605" w:rsidP="00452605" w:rsidR="00452605">
      <w:pPr>
        <w:rPr>
          <w:rFonts w:cs="Times New Roman" w:eastAsia="Times New Roman"/>
          <w:szCs w:val="24"/>
        </w:rPr>
      </w:pPr>
    </w:p>
    <w:p w:rsidRDefault="00452605" w:rsidP="00452605" w:rsidR="00452605" w:rsidRPr="005D578C">
      <w:pPr>
        <w:rPr>
          <w:rFonts w:cs="Times New Roman" w:eastAsia="Times New Roman"/>
          <w:szCs w:val="24"/>
        </w:rPr>
      </w:pPr>
    </w:p>
    <w:p w:rsidRDefault="00452605" w:rsidP="00452605" w:rsidR="0045260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52605" w:rsidP="00452605" w:rsidR="00452605">
      <w:pPr>
        <w:ind w:firstLine="708"/>
        <w:rPr>
          <w:rFonts w:cs="Times New Roman" w:eastAsia="Times New Roman"/>
          <w:szCs w:val="24"/>
        </w:rPr>
      </w:pPr>
    </w:p>
    <w:p w:rsidRDefault="00452605" w:rsidP="00452605" w:rsidR="0045260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MOTUM d. o. o. Ližnjan.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St-1281/2015-3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52605" w:rsidP="00452605" w:rsidR="0045260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52605" w:rsidP="00452605" w:rsidR="00452605" w:rsidRPr="005D578C">
      <w:pPr>
        <w:rPr>
          <w:rFonts w:cs="Times New Roman" w:eastAsia="Times New Roman"/>
          <w:szCs w:val="24"/>
        </w:rPr>
      </w:pPr>
    </w:p>
    <w:p w:rsidRDefault="00452605" w:rsidP="00452605" w:rsidR="0045260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8411E4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52605" w:rsidP="00452605" w:rsidR="00452605">
      <w:pPr>
        <w:rPr>
          <w:rFonts w:cs="Times New Roman" w:eastAsia="Times New Roman"/>
          <w:szCs w:val="24"/>
        </w:rPr>
      </w:pPr>
    </w:p>
    <w:p w:rsidRDefault="00452605" w:rsidP="00452605" w:rsidR="0045260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52605" w:rsidP="00452605" w:rsidR="0045260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452605" w:rsidP="00452605" w:rsidR="00452605">
      <w:pPr>
        <w:jc w:val="left"/>
        <w:rPr>
          <w:rFonts w:cs="Times New Roman" w:eastAsia="Times New Roman"/>
          <w:szCs w:val="24"/>
        </w:rPr>
      </w:pPr>
    </w:p>
    <w:p w:rsidRDefault="00452605" w:rsidP="00452605" w:rsidR="00452605" w:rsidRPr="005D578C">
      <w:pPr>
        <w:jc w:val="left"/>
        <w:rPr>
          <w:rFonts w:cs="Times New Roman" w:eastAsia="Times New Roman"/>
          <w:szCs w:val="24"/>
        </w:rPr>
      </w:pPr>
    </w:p>
    <w:p w:rsidRDefault="00452605" w:rsidP="00452605" w:rsidR="0045260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52605" w:rsidP="00452605" w:rsidR="0045260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452605" w:rsidP="00452605" w:rsidR="004526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52605" w:rsidP="00452605" w:rsidR="00452605">
      <w:pPr>
        <w:rPr>
          <w:rFonts w:cs="Times New Roman" w:eastAsia="Times New Roman"/>
          <w:szCs w:val="24"/>
        </w:rPr>
      </w:pPr>
    </w:p>
    <w:p w:rsidRDefault="00452605" w:rsidP="00452605" w:rsidR="00452605" w:rsidRPr="005D578C">
      <w:pPr>
        <w:rPr>
          <w:rFonts w:cs="Times New Roman" w:eastAsia="Times New Roman"/>
          <w:szCs w:val="24"/>
        </w:rPr>
      </w:pPr>
    </w:p>
    <w:p w:rsidRDefault="00452605" w:rsidP="00452605" w:rsidR="0045260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52605" w:rsidP="00452605" w:rsidR="004526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52605" w:rsidP="00452605" w:rsidR="004526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MOTUM d. o. o. Ližnjan, Muntić, Muntić 1,</w:t>
      </w:r>
    </w:p>
    <w:p w:rsidRDefault="00452605" w:rsidP="00452605" w:rsidR="004526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Dejan Bradarić, Muntić, Muntić 1,</w:t>
      </w:r>
    </w:p>
    <w:p w:rsidRDefault="00452605" w:rsidP="00452605" w:rsidR="0045260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452605" w:rsidP="00452605" w:rsidR="004526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52605" w:rsidP="00452605" w:rsidR="0045260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452605" w:rsidP="00452605" w:rsidR="0045260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52605" w:rsidP="00452605" w:rsidR="004526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52605" w:rsidP="00452605" w:rsidR="004526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52605" w:rsidP="00452605" w:rsidR="00452605"/>
    <w:p w:rsidRDefault="00452605" w:rsidP="00452605" w:rsidR="00452605"/>
    <w:p w:rsidRDefault="00452605" w:rsidP="00452605" w:rsidR="00452605"/>
    <w:p w:rsidRDefault="002301C1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605" w:rsidP="00452605" w:rsidR="00452605">
      <w:r>
        <w:separator/>
      </w:r>
    </w:p>
  </w:endnote>
  <w:endnote w:id="0" w:type="continuationSeparator">
    <w:p w:rsidRDefault="00452605" w:rsidP="00452605" w:rsidR="00452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605" w:rsidP="00452605" w:rsidR="00452605">
      <w:r>
        <w:separator/>
      </w:r>
    </w:p>
  </w:footnote>
  <w:footnote w:id="0" w:type="continuationSeparator">
    <w:p w:rsidRDefault="00452605" w:rsidP="00452605" w:rsidR="004526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605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301C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St-1281/2015-5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605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St-1281/2015-5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1936"/>
    <w:rsid w:val="002301C1"/>
    <w:rsid w:val="00291936"/>
    <w:rsid w:val="00452605"/>
    <w:rsid w:val="0075528E"/>
    <w:rsid w:val="0079403F"/>
    <w:rsid w:val="0084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260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260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5260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26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260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26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260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1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1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01C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01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01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260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260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5260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26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260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26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260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1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1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01C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01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01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St-1281/2015</izvorni_sadrzaj>
    <derivirana_varijabla naziv="DomainObject.Predmet.OznakaBroj_1">St-1281/2015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MOTUM d.o.o. LIŽNJAN</izvorni_sadrzaj>
    <derivirana_varijabla naziv="DomainObject.Predmet.ProtustrankaFormated_1">  MOTUM d.o.o. LIŽNJAN</derivirana_varijabla>
  </DomainObject.Predmet.ProtustrankaFormated>
  <DomainObject.Predmet.ProtustrankaFormatedOIB>
    <izvorni_sadrzaj>  MOTUM d.o.o. LIŽNJAN, OIB 89301383685</izvorni_sadrzaj>
    <derivirana_varijabla naziv="DomainObject.Predmet.ProtustrankaFormatedOIB_1">  MOTUM d.o.o. LIŽNJAN, OIB 89301383685</derivirana_varijabla>
  </DomainObject.Predmet.ProtustrankaFormatedOIB>
  <DomainObject.Predmet.ProtustrankaFormatedWithAdress>
    <izvorni_sadrzaj> MOTUM d.o.o. LIŽNJAN, Muntić, Muntić 1, 52204 Ližnjan</izvorni_sadrzaj>
    <derivirana_varijabla naziv="DomainObject.Predmet.ProtustrankaFormatedWithAdress_1"> MOTUM d.o.o. LIŽNJAN, Muntić, Muntić 1, 52204 Ližnjan</derivirana_varijabla>
  </DomainObject.Predmet.ProtustrankaFormatedWithAdress>
  <DomainObject.Predmet.ProtustrankaFormatedWithAdressOIB>
    <izvorni_sadrzaj> MOTUM d.o.o. LIŽNJAN, OIB 89301383685, Muntić, Muntić 1, 52204 Ližnjan</izvorni_sadrzaj>
    <derivirana_varijabla naziv="DomainObject.Predmet.ProtustrankaFormatedWithAdressOIB_1"> MOTUM d.o.o. LIŽNJAN, OIB 89301383685, Muntić, Muntić 1, 52204 Ližnjan</derivirana_varijabla>
  </DomainObject.Predmet.ProtustrankaFormatedWithAdressOIB>
  <DomainObject.Predmet.ProtustrankaWithAdress>
    <izvorni_sadrzaj>MOTUM d.o.o. LIŽNJAN Muntić, Muntić 1, 52204 Ližnjan</izvorni_sadrzaj>
    <derivirana_varijabla naziv="DomainObject.Predmet.ProtustrankaWithAdress_1">MOTUM d.o.o. LIŽNJAN Muntić, Muntić 1, 52204 Ližnjan</derivirana_varijabla>
  </DomainObject.Predmet.ProtustrankaWithAdress>
  <DomainObject.Predmet.ProtustrankaWithAdressOIB>
    <izvorni_sadrzaj>MOTUM d.o.o. LIŽNJAN, OIB 89301383685, Muntić, Muntić 1, 52204 Ližnjan</izvorni_sadrzaj>
    <derivirana_varijabla naziv="DomainObject.Predmet.ProtustrankaWithAdressOIB_1">MOTUM d.o.o. LIŽNJAN, OIB 89301383685, Muntić, Muntić 1, 52204 Ližnjan</derivirana_varijabla>
  </DomainObject.Predmet.ProtustrankaWithAdressOIB>
  <DomainObject.Predmet.ProtustrankaNazivFormated>
    <izvorni_sadrzaj>MOTUM d.o.o. LIŽNJAN</izvorni_sadrzaj>
    <derivirana_varijabla naziv="DomainObject.Predmet.ProtustrankaNazivFormated_1">MOTUM d.o.o. LIŽNJAN</derivirana_varijabla>
  </DomainObject.Predmet.ProtustrankaNazivFormated>
  <DomainObject.Predmet.ProtustrankaNazivFormatedOIB>
    <izvorni_sadrzaj>MOTUM d.o.o. LIŽNJAN, OIB 89301383685</izvorni_sadrzaj>
    <derivirana_varijabla naziv="DomainObject.Predmet.ProtustrankaNazivFormatedOIB_1">MOTUM d.o.o. LIŽNJAN, OIB 89301383685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329259.59</izvorni_sadrzaj>
    <derivirana_varijabla naziv="DomainObject.Predmet.TrenutnaVrijednost_1">329259.59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MOTUM d.o.o. LIŽNJAN</item>
    </izvorni_sadrzaj>
    <derivirana_varijabla naziv="DomainObject.Predmet.ProtuStrankaListFormated_1">
      <item>MOTUM d.o.o. LIŽNJAN</item>
    </derivirana_varijabla>
  </DomainObject.Predmet.ProtuStrankaListFormated>
  <DomainObject.Predmet.ProtuStrankaListFormatedOIB>
    <izvorni_sadrzaj>
      <item>MOTUM d.o.o. LIŽNJAN, OIB 89301383685</item>
    </izvorni_sadrzaj>
    <derivirana_varijabla naziv="DomainObject.Predmet.ProtuStrankaListFormatedOIB_1">
      <item>MOTUM d.o.o. LIŽNJAN, OIB 89301383685</item>
    </derivirana_varijabla>
  </DomainObject.Predmet.ProtuStrankaListFormatedOIB>
  <DomainObject.Predmet.ProtuStrankaListFormatedWithAdress>
    <izvorni_sadrzaj>
      <item>MOTUM d.o.o. LIŽNJAN, Muntić, Muntić 1, 52204 Ližnjan</item>
    </izvorni_sadrzaj>
    <derivirana_varijabla naziv="DomainObject.Predmet.ProtuStrankaListFormatedWithAdress_1">
      <item>MOTUM d.o.o. LIŽNJAN, Muntić, Muntić 1, 52204 Ližnjan</item>
    </derivirana_varijabla>
  </DomainObject.Predmet.ProtuStrankaListFormatedWithAdress>
  <DomainObject.Predmet.ProtuStrankaListFormatedWithAdressOIB>
    <izvorni_sadrzaj>
      <item>MOTUM d.o.o. LIŽNJAN, OIB 89301383685, Muntić, Muntić 1, 52204 Ližnjan</item>
    </izvorni_sadrzaj>
    <derivirana_varijabla naziv="DomainObject.Predmet.ProtuStrankaListFormatedWithAdressOIB_1">
      <item>MOTUM d.o.o. LIŽNJAN, OIB 89301383685, Muntić, Muntić 1, 52204 Ližnjan</item>
    </derivirana_varijabla>
  </DomainObject.Predmet.ProtuStrankaListFormatedWithAdressOIB>
  <DomainObject.Predmet.ProtuStrankaListNazivFormated>
    <izvorni_sadrzaj>
      <item>MOTUM d.o.o. LIŽNJAN</item>
    </izvorni_sadrzaj>
    <derivirana_varijabla naziv="DomainObject.Predmet.ProtuStrankaListNazivFormated_1">
      <item>MOTUM d.o.o. LIŽNJAN</item>
    </derivirana_varijabla>
  </DomainObject.Predmet.ProtuStrankaListNazivFormated>
  <DomainObject.Predmet.ProtuStrankaListNazivFormatedOIB>
    <izvorni_sadrzaj>
      <item>MOTUM d.o.o. LIŽNJAN, OIB 89301383685</item>
    </izvorni_sadrzaj>
    <derivirana_varijabla naziv="DomainObject.Predmet.ProtuStrankaListNazivFormatedOIB_1">
      <item>MOTUM d.o.o. LIŽNJAN, OIB 89301383685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MOTUM d.o.o. LIŽNJAN</izvorni_sadrzaj>
    <derivirana_varijabla naziv="DomainObject.Predmet.ProtustrankaIDrugi_1">MOTUM 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MOTUM d.o.o. LIŽNJAN, OIB 89301383685, Muntić, Muntić 1, 52204 Ližnjan</izvorni_sadrzaj>
    <derivirana_varijabla naziv="DomainObject.Predmet.ProtustrankaIDrugiAdressOIB_1">MOTUM d.o.o. LIŽNJAN, OIB 89301383685, Muntić, Muntić 1,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MOTUM d.o.o. LIŽNJAN</item>
    </izvorni_sadrzaj>
    <derivirana_varijabla naziv="DomainObject.Predmet.SudioniciListNaziv_1">
      <item>FINANCIJSKA AGENCIJA, RC RIJEKA, PODRUŽNICA PULA, PULA</item>
      <item>MOTUM 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MOTUM d.o.o. LIŽNJAN, OIB 89301383685, Muntić, Muntić 1,52204 Ližnjan</item>
    </izvorni_sadrzaj>
    <derivirana_varijabla naziv="DomainObject.Predmet.SudioniciListAdressOIB_1">
      <item>FINANCIJSKA AGENCIJA, RC RIJEKA, PODRUŽNICA PULA, PULA, OIB 85821130368, Ulica grada Vukovara 70,10000 Zagreb</item>
      <item>MOTUM d.o.o. LIŽNJAN, OIB 89301383685, Muntić, Muntić 1,52204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89301383685</item>
    </izvorni_sadrzaj>
    <derivirana_varijabla naziv="DomainObject.Predmet.SudioniciListNazivOIB_1">
      <item>, OIB 85821130368</item>
      <item>, OIB 89301383685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3025</properties:Characters>
  <properties:Lines>79</properties:Lines>
  <properties:Paragraphs>30</properties:Paragraphs>
  <properties:TotalTime>3</properties:TotalTime>
  <properties:ScaleCrop>false</properties:ScaleCrop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2016-03-23T08:33:00Z</dcterms:created>
  <dc:creator>Mihaela Kaligari</dc:creator>
  <dc:description/>
  <cp:keywords/>
  <cp:lastModifiedBy>Lorena Paris Aničić</cp:lastModifiedBy>
  <dcterms:modified xmlns:xsi="http://www.w3.org/2001/XMLSchema-instance" xsi:type="dcterms:W3CDTF">2016-03-29T06:24:00Z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