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f210" w14:paraId="e16f210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D82A62">
        <w:rPr>
          <w:rFonts w:hAnsi="Times New Roman" w:ascii="Times New Roman"/>
          <w:sz w:val="24"/>
          <w:szCs w:val="24"/>
        </w:rPr>
        <w:t>1532</w:t>
      </w:r>
      <w:r>
        <w:rPr>
          <w:rFonts w:hAnsi="Times New Roman" w:ascii="Times New Roman"/>
          <w:sz w:val="24"/>
          <w:szCs w:val="24"/>
        </w:rPr>
        <w:t>/17-</w:t>
      </w:r>
      <w:r w:rsidR="00D82A62">
        <w:rPr>
          <w:rFonts w:hAnsi="Times New Roman" w:ascii="Times New Roman"/>
          <w:sz w:val="24"/>
          <w:szCs w:val="24"/>
        </w:rPr>
        <w:t>7</w:t>
      </w:r>
    </w:p>
    <w:p w:rsidRDefault="00164859" w:rsidP="00164859" w:rsidR="00164859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D1129C">
        <w:rPr>
          <w:rFonts w:hAnsi="Times New Roman" w:ascii="Times New Roman"/>
          <w:b/>
          <w:noProof/>
          <w:sz w:val="24"/>
          <w:szCs w:val="24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859" w:rsidP="00164859" w:rsidR="00164859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1129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164859" w:rsidP="00164859" w:rsidR="00164859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64859" w:rsidP="00164859" w:rsidR="00164859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D82A6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64859" w:rsidP="00164859" w:rsidR="00164859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164859" w:rsidP="00164859" w:rsidR="00164859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164859" w:rsidP="00164859" w:rsidR="00164859">
      <w:pPr>
        <w:pStyle w:val="Bezproreda"/>
        <w:rPr>
          <w:rFonts w:hAnsi="Times New Roman" w:ascii="Times New Roman"/>
          <w:sz w:val="24"/>
          <w:szCs w:val="24"/>
        </w:rPr>
      </w:pPr>
    </w:p>
    <w:p w:rsidRDefault="00164859" w:rsidP="00164859" w:rsidR="00164859" w:rsidRPr="00D82A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859" w:rsidP="00164859" w:rsidR="00164859" w:rsidRPr="00D82A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2A62">
        <w:rPr>
          <w:rFonts w:cs="Times New Roman"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D82A62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Pr="00D82A62">
        <w:rPr>
          <w:rFonts w:cs="Times New Roman" w:hAnsi="Times New Roman" w:ascii="Times New Roman"/>
          <w:sz w:val="24"/>
          <w:szCs w:val="24"/>
        </w:rPr>
        <w:t xml:space="preserve"> postupku povodom prijedloga predlagatelja koji je ujedno i dužnik</w:t>
      </w:r>
      <w:r w:rsidRPr="00D82A6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82A62" w:rsidRPr="00D82A62">
        <w:rPr>
          <w:rFonts w:cs="Times New Roman" w:hAnsi="Times New Roman" w:ascii="Times New Roman"/>
          <w:b/>
          <w:sz w:val="24"/>
          <w:szCs w:val="24"/>
        </w:rPr>
        <w:t>M-PACK d.o.o. Osijek, Ul. hrvatske Republike 17B, OIB: 57811855078, MBS: 030151625</w:t>
      </w:r>
      <w:r w:rsidRPr="00D82A62">
        <w:rPr>
          <w:rFonts w:cs="Times New Roman" w:hAnsi="Times New Roman" w:ascii="Times New Roman"/>
          <w:sz w:val="24"/>
          <w:szCs w:val="24"/>
        </w:rPr>
        <w:t xml:space="preserve">, dana </w:t>
      </w:r>
      <w:r w:rsidR="00D82A62">
        <w:rPr>
          <w:rFonts w:cs="Times New Roman" w:hAnsi="Times New Roman" w:ascii="Times New Roman"/>
          <w:sz w:val="24"/>
          <w:szCs w:val="24"/>
        </w:rPr>
        <w:t>22. studenog</w:t>
      </w:r>
      <w:r w:rsidRPr="00D82A62">
        <w:rPr>
          <w:rFonts w:cs="Times New Roman" w:hAnsi="Times New Roman" w:ascii="Times New Roman"/>
          <w:sz w:val="24"/>
          <w:szCs w:val="24"/>
        </w:rPr>
        <w:t xml:space="preserve"> 2017. g.,</w:t>
      </w:r>
      <w:r w:rsidR="00D82A62">
        <w:rPr>
          <w:rFonts w:cs="Times New Roman" w:hAnsi="Times New Roman" w:ascii="Times New Roman"/>
          <w:sz w:val="24"/>
          <w:szCs w:val="24"/>
        </w:rPr>
        <w:t xml:space="preserve"> po službenoj dužnosti,</w:t>
      </w:r>
    </w:p>
    <w:p w:rsidRDefault="00B22EEE" w:rsidP="00B22EEE" w:rsidR="00136779" w:rsidRPr="00D82A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2A62">
        <w:rPr>
          <w:rFonts w:cs="Times New Roman" w:hAnsi="Times New Roman" w:ascii="Times New Roman"/>
          <w:sz w:val="24"/>
          <w:szCs w:val="24"/>
        </w:rPr>
        <w:tab/>
      </w:r>
    </w:p>
    <w:p w:rsidRDefault="00406D02" w:rsidP="00B22EEE" w:rsidR="00406D02" w:rsidRPr="002C30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727F" w:rsidP="00B05FEE" w:rsidR="00136779" w:rsidRPr="002C305F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2C305F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2C305F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2C305F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05FEE" w:rsidR="00EA727F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406D02" w:rsidP="00B05FEE" w:rsidR="00406D02" w:rsidRPr="002C305F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164859" w:rsidP="00164859" w:rsidR="00164859">
      <w:pPr>
        <w:ind w:firstLine="708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E64F0D">
        <w:rPr>
          <w:rFonts w:cs="Times New Roman" w:eastAsia="Questrial" w:hAnsi="Times New Roman" w:ascii="Times New Roman"/>
          <w:sz w:val="24"/>
          <w:szCs w:val="24"/>
        </w:rPr>
        <w:t xml:space="preserve">Ispravlja se </w:t>
      </w:r>
      <w:r w:rsidR="00D82A62">
        <w:rPr>
          <w:rFonts w:cs="Times New Roman" w:eastAsia="Questrial" w:hAnsi="Times New Roman" w:ascii="Times New Roman"/>
          <w:sz w:val="24"/>
          <w:szCs w:val="24"/>
        </w:rPr>
        <w:t>točka 1. izreke Rješenja Trgovačkog suda u Osijeku broj 6 St-1532/17-6 od 21. studenog 2017. g.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tako da</w:t>
      </w:r>
      <w:r w:rsidR="00D82A62">
        <w:rPr>
          <w:rFonts w:cs="Times New Roman" w:eastAsia="Questrial" w:hAnsi="Times New Roman" w:ascii="Times New Roman"/>
          <w:sz w:val="24"/>
          <w:szCs w:val="24"/>
        </w:rPr>
        <w:t xml:space="preserve"> UMJESTO:</w:t>
      </w:r>
    </w:p>
    <w:p w:rsidRDefault="00D82A62" w:rsidP="00D82A62" w:rsidR="00D82A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 xml:space="preserve">„1. </w:t>
      </w:r>
      <w:r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Pr="00D82A62">
        <w:rPr>
          <w:rFonts w:cs="Times New Roman" w:hAnsi="Times New Roman" w:ascii="Times New Roman"/>
          <w:sz w:val="24"/>
          <w:szCs w:val="24"/>
        </w:rPr>
        <w:t>M-PACK d.o.o. Osijek, Ul. hrvatske Republike 17B, OIB: 57811855078, MBS: 030151625</w:t>
      </w:r>
      <w:r>
        <w:rPr>
          <w:rFonts w:cs="Times New Roman" w:hAnsi="Times New Roman" w:ascii="Times New Roman"/>
          <w:b/>
          <w:sz w:val="24"/>
          <w:szCs w:val="24"/>
        </w:rPr>
        <w:t>“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82A62" w:rsidP="00D82A62" w:rsidR="00D82A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2A62" w:rsidP="00D82A62" w:rsidR="00D82A62" w:rsidRPr="00D82A62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82A62">
        <w:rPr>
          <w:rFonts w:cs="Times New Roman" w:hAnsi="Times New Roman" w:ascii="Times New Roman"/>
          <w:b/>
          <w:sz w:val="24"/>
          <w:szCs w:val="24"/>
        </w:rPr>
        <w:t>IMA PISATI:</w:t>
      </w:r>
    </w:p>
    <w:p w:rsidRDefault="00D82A62" w:rsidP="00D82A62" w:rsidR="00D82A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2A62" w:rsidP="00D82A62" w:rsidR="00D82A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„1. Otvara se </w:t>
      </w:r>
      <w:proofErr w:type="spellStart"/>
      <w:r w:rsidRPr="00D82A62">
        <w:rPr>
          <w:rFonts w:cs="Times New Roman" w:hAnsi="Times New Roman" w:ascii="Times New Roman"/>
          <w:b/>
          <w:sz w:val="24"/>
          <w:szCs w:val="24"/>
        </w:rPr>
        <w:t>predstečajni</w:t>
      </w:r>
      <w:proofErr w:type="spellEnd"/>
      <w:r w:rsidRPr="00D82A62">
        <w:rPr>
          <w:rFonts w:cs="Times New Roman" w:hAnsi="Times New Roman" w:ascii="Times New Roman"/>
          <w:b/>
          <w:sz w:val="24"/>
          <w:szCs w:val="24"/>
        </w:rPr>
        <w:t xml:space="preserve"> postupak</w:t>
      </w:r>
      <w:r>
        <w:rPr>
          <w:rFonts w:cs="Times New Roman" w:hAnsi="Times New Roman" w:ascii="Times New Roman"/>
          <w:sz w:val="24"/>
          <w:szCs w:val="24"/>
        </w:rPr>
        <w:t xml:space="preserve"> nad dužnikom </w:t>
      </w:r>
      <w:r w:rsidRPr="00D82A62">
        <w:rPr>
          <w:rFonts w:cs="Times New Roman" w:hAnsi="Times New Roman" w:ascii="Times New Roman"/>
          <w:sz w:val="24"/>
          <w:szCs w:val="24"/>
        </w:rPr>
        <w:t>M-PACK d.o.o. Osijek, Ul. hrvatske Republike 17B, OIB: 57811855078, MBS: 030151625</w:t>
      </w:r>
      <w:r>
        <w:rPr>
          <w:rFonts w:cs="Times New Roman" w:hAnsi="Times New Roman" w:ascii="Times New Roman"/>
          <w:sz w:val="24"/>
          <w:szCs w:val="24"/>
        </w:rPr>
        <w:t>“. dok u ostalom dijelu uvod, izreka i obrazloženje navedenog Rješenja ostaju nepromijenjeni.</w:t>
      </w:r>
    </w:p>
    <w:p w:rsidRDefault="00D82A62" w:rsidP="00D82A62" w:rsidR="00D82A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2A62" w:rsidP="00D82A62" w:rsidR="00D82A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7672" w:rsidP="00406D02" w:rsidR="00667672" w:rsidRPr="00406D02">
      <w:pPr>
        <w:pStyle w:val="Bezproreda"/>
        <w:tabs>
          <w:tab w:pos="1665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 w:rsidRPr="00406D02">
        <w:rPr>
          <w:rFonts w:cs="Times New Roman" w:hAnsi="Times New Roman" w:ascii="Times New Roman"/>
          <w:sz w:val="24"/>
          <w:szCs w:val="24"/>
        </w:rPr>
        <w:t>Obrazloženje</w:t>
      </w:r>
    </w:p>
    <w:p w:rsidRDefault="00667672" w:rsidP="00406D02" w:rsidR="00667672" w:rsidRPr="0040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6F9E" w:rsidP="00406D02" w:rsidR="00AE6F9E" w:rsidRPr="00406D0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82A62" w:rsidP="00406D02" w:rsidR="00D82A6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u Rješenje Trgovačkog suda u Osijeku 6 St-1532/17-6 od 21. studenog 2017. g. utvrđeno je da je sud omaškom u točki 1. izreke navedenog Rješenja naveo da se otvara stečajni postupak nad dužnikom a da ima pisati da se otvara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postupak nad dužnikom </w:t>
      </w:r>
      <w:r w:rsidR="00406D02">
        <w:rPr>
          <w:rFonts w:cs="Times New Roman" w:hAnsi="Times New Roman" w:ascii="Times New Roman"/>
          <w:sz w:val="24"/>
          <w:szCs w:val="24"/>
        </w:rPr>
        <w:t xml:space="preserve">valjalo je </w:t>
      </w:r>
      <w:r w:rsidR="00406D02" w:rsidRPr="00406D02">
        <w:rPr>
          <w:rFonts w:cs="Times New Roman" w:hAnsi="Times New Roman" w:ascii="Times New Roman"/>
          <w:sz w:val="24"/>
          <w:szCs w:val="24"/>
        </w:rPr>
        <w:t xml:space="preserve">sukladno čl. 342 st. 1  Zakona o parničnom postupku („Narodne novine“ </w:t>
      </w:r>
    </w:p>
    <w:p w:rsidRDefault="00D82A62" w:rsidP="00D82A62" w:rsidR="00D82A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82A62" w:rsidP="00D82A62" w:rsidR="00D82A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82A62" w:rsidP="00D82A62" w:rsidR="00D82A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82A62" w:rsidP="00D82A62" w:rsidR="00D82A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82A62" w:rsidP="00D82A62" w:rsidR="00D82A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82A62" w:rsidP="00D82A62" w:rsidR="00D82A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82A62" w:rsidP="00D82A62" w:rsidR="00D82A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82A62" w:rsidP="00D82A62" w:rsidR="00D82A62" w:rsidRPr="00D112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St-1532/17-7</w:t>
      </w:r>
    </w:p>
    <w:p w:rsidRDefault="00D82A62" w:rsidP="00D82A62" w:rsidR="00D82A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82A62" w:rsidP="00D82A62" w:rsidR="00D82A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82A62" w:rsidP="00D82A62" w:rsidR="00D82A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6D02" w:rsidP="00D82A62" w:rsidR="00406D02" w:rsidRPr="00406D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6D02">
        <w:rPr>
          <w:rFonts w:cs="Times New Roman" w:hAnsi="Times New Roman" w:ascii="Times New Roman"/>
          <w:sz w:val="24"/>
          <w:szCs w:val="24"/>
        </w:rPr>
        <w:t xml:space="preserve">broj 53/91, 91/92, 112/99, 88/01, 117/03, 84/08, 123/08 , 57/11, 148/11 i 25/13 u daljnjem tekstu ZPP) u vezi s čl. 347 ZPP i čl. 10 Stečajnog zakona („Narodne novine“ broj 71/15) riješiti kao u izreci. </w:t>
      </w:r>
    </w:p>
    <w:p w:rsidRDefault="00406D02" w:rsidP="00406D02" w:rsidR="00406D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06D02" w:rsidP="00B22EEE" w:rsidR="00406D02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D82A62">
        <w:rPr>
          <w:rFonts w:cs="Times New Roman" w:hAnsi="Times New Roman" w:ascii="Times New Roman"/>
          <w:sz w:val="24"/>
          <w:szCs w:val="24"/>
        </w:rPr>
        <w:t>22. studenog</w:t>
      </w:r>
      <w:r w:rsidR="00667672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A965A5" w:rsidR="00136779" w:rsidRPr="00B22EEE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82A62" w:rsidP="00D82A62" w:rsidR="00D82A62" w:rsidRPr="00D82A62">
      <w:pPr>
        <w:pStyle w:val="Tijeloteksta"/>
        <w:rPr>
          <w:rFonts w:cs="Times New Roman" w:hAnsi="Times New Roman" w:ascii="Times New Roman"/>
          <w:sz w:val="24"/>
          <w:szCs w:val="24"/>
        </w:rPr>
      </w:pPr>
      <w:r w:rsidRPr="00D82A62">
        <w:rPr>
          <w:rFonts w:cs="Times New Roman" w:hAnsi="Times New Roman" w:ascii="Times New Roman"/>
          <w:sz w:val="24"/>
          <w:szCs w:val="24"/>
        </w:rPr>
        <w:t>DNA</w:t>
      </w:r>
    </w:p>
    <w:p w:rsidRDefault="00D82A62" w:rsidP="00D82A62" w:rsidR="00D82A62" w:rsidRPr="00D82A62">
      <w:pPr>
        <w:pStyle w:val="Tijeloteksta"/>
        <w:numPr>
          <w:ilvl w:val="0"/>
          <w:numId w:val="9"/>
        </w:numPr>
        <w:suppressAutoHyphens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82A62">
        <w:rPr>
          <w:rFonts w:cs="Times New Roman" w:hAnsi="Times New Roman" w:ascii="Times New Roman"/>
          <w:sz w:val="24"/>
          <w:szCs w:val="24"/>
        </w:rPr>
        <w:t xml:space="preserve">Povjerenik Jadranka </w:t>
      </w:r>
      <w:proofErr w:type="spellStart"/>
      <w:r w:rsidRPr="00D82A62">
        <w:rPr>
          <w:rFonts w:cs="Times New Roman" w:hAnsi="Times New Roman" w:ascii="Times New Roman"/>
          <w:sz w:val="24"/>
          <w:szCs w:val="24"/>
        </w:rPr>
        <w:t>Šeput</w:t>
      </w:r>
      <w:proofErr w:type="spellEnd"/>
      <w:r w:rsidRPr="00D82A62">
        <w:rPr>
          <w:rFonts w:cs="Times New Roman" w:hAnsi="Times New Roman" w:ascii="Times New Roman"/>
          <w:sz w:val="24"/>
          <w:szCs w:val="24"/>
        </w:rPr>
        <w:t>, Osijek, Dalmatinska 17</w:t>
      </w:r>
    </w:p>
    <w:p w:rsidRDefault="00D82A62" w:rsidP="00D82A62" w:rsidR="00D82A62" w:rsidRPr="00D82A62">
      <w:pPr>
        <w:pStyle w:val="Tijeloteksta"/>
        <w:numPr>
          <w:ilvl w:val="0"/>
          <w:numId w:val="9"/>
        </w:numPr>
        <w:suppressAutoHyphens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82A62">
        <w:rPr>
          <w:rFonts w:cs="Times New Roman" w:hAnsi="Times New Roman" w:ascii="Times New Roman"/>
          <w:sz w:val="24"/>
          <w:szCs w:val="24"/>
        </w:rPr>
        <w:t>dužnik</w:t>
      </w:r>
    </w:p>
    <w:p w:rsidRDefault="00D82A62" w:rsidP="00D82A62" w:rsidR="00D82A62" w:rsidRPr="00D82A62">
      <w:pPr>
        <w:pStyle w:val="Tijeloteksta"/>
        <w:numPr>
          <w:ilvl w:val="0"/>
          <w:numId w:val="9"/>
        </w:numPr>
        <w:suppressAutoHyphens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82A62">
        <w:rPr>
          <w:rFonts w:cs="Times New Roman" w:hAnsi="Times New Roman" w:ascii="Times New Roman"/>
          <w:sz w:val="24"/>
          <w:szCs w:val="24"/>
        </w:rPr>
        <w:t>ŽDO Osijek</w:t>
      </w:r>
    </w:p>
    <w:p w:rsidRDefault="00D82A62" w:rsidP="00D82A62" w:rsidR="00D82A62" w:rsidRPr="00D82A62">
      <w:pPr>
        <w:pStyle w:val="Tijeloteksta"/>
        <w:numPr>
          <w:ilvl w:val="0"/>
          <w:numId w:val="9"/>
        </w:numPr>
        <w:suppressAutoHyphens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82A62">
        <w:rPr>
          <w:rFonts w:cs="Times New Roman" w:hAnsi="Times New Roman" w:ascii="Times New Roman"/>
          <w:sz w:val="24"/>
          <w:szCs w:val="24"/>
        </w:rPr>
        <w:t>FINA</w:t>
      </w:r>
    </w:p>
    <w:p w:rsidRDefault="00D82A62" w:rsidP="00D82A62" w:rsidR="00D82A62" w:rsidRPr="00D82A62">
      <w:pPr>
        <w:pStyle w:val="Tijeloteksta"/>
        <w:numPr>
          <w:ilvl w:val="0"/>
          <w:numId w:val="9"/>
        </w:numPr>
        <w:suppressAutoHyphens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82A62">
        <w:rPr>
          <w:rFonts w:cs="Times New Roman" w:hAnsi="Times New Roman" w:ascii="Times New Roman"/>
          <w:sz w:val="24"/>
          <w:szCs w:val="24"/>
        </w:rPr>
        <w:t>Registru suda – ovdje</w:t>
      </w:r>
    </w:p>
    <w:p w:rsidRDefault="00D82A62" w:rsidP="00D82A62" w:rsidR="00D82A62" w:rsidRPr="00D82A62">
      <w:pPr>
        <w:pStyle w:val="Tijeloteksta"/>
        <w:numPr>
          <w:ilvl w:val="0"/>
          <w:numId w:val="9"/>
        </w:numPr>
        <w:suppressAutoHyphens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82A62">
        <w:rPr>
          <w:rFonts w:cs="Times New Roman" w:hAnsi="Times New Roman" w:ascii="Times New Roman"/>
          <w:sz w:val="24"/>
          <w:szCs w:val="24"/>
        </w:rPr>
        <w:t>Zemljišnoknjižni odjel Županja</w:t>
      </w:r>
    </w:p>
    <w:p w:rsidRDefault="00D82A62" w:rsidP="00D82A62" w:rsidR="00D82A62">
      <w:pPr>
        <w:pStyle w:val="Tijeloteksta"/>
        <w:numPr>
          <w:ilvl w:val="0"/>
          <w:numId w:val="9"/>
        </w:numPr>
        <w:suppressAutoHyphens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82A62">
        <w:rPr>
          <w:rFonts w:cs="Times New Roman" w:hAnsi="Times New Roman" w:ascii="Times New Roman"/>
          <w:sz w:val="24"/>
          <w:szCs w:val="24"/>
        </w:rPr>
        <w:t xml:space="preserve">e-oglasna ploča </w:t>
      </w:r>
    </w:p>
    <w:p w:rsidRDefault="00D82A62" w:rsidP="00D82A62" w:rsidR="00D82A62" w:rsidRPr="00D82A62">
      <w:pPr>
        <w:pStyle w:val="Tijeloteksta"/>
        <w:numPr>
          <w:ilvl w:val="0"/>
          <w:numId w:val="9"/>
        </w:numPr>
        <w:suppressAutoHyphens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82A62">
        <w:rPr>
          <w:rFonts w:cs="Times New Roman" w:hAnsi="Times New Roman" w:ascii="Times New Roman"/>
          <w:sz w:val="24"/>
          <w:szCs w:val="24"/>
        </w:rPr>
        <w:t>R-11.1.</w:t>
      </w:r>
    </w:p>
    <w:p w:rsidRDefault="00E64F0D" w:rsidP="00B22EEE" w:rsidR="00E64F0D" w:rsidRPr="00D82A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bookmarkStart w:name="_GoBack" w:id="0"/>
      <w:bookmarkEnd w:id="0"/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80E" w:rsidP="00E64F0D" w:rsidR="00CB480E">
      <w:pPr>
        <w:spacing w:lineRule="auto" w:line="240" w:after="0"/>
      </w:pPr>
      <w:r>
        <w:separator/>
      </w:r>
    </w:p>
  </w:endnote>
  <w:endnote w:id="0" w:type="continuationSeparator">
    <w:p w:rsidRDefault="00CB480E" w:rsidP="00E64F0D" w:rsidR="00CB48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Questria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80E" w:rsidP="00E64F0D" w:rsidR="00CB480E">
      <w:pPr>
        <w:spacing w:lineRule="auto" w:line="240" w:after="0"/>
      </w:pPr>
      <w:r>
        <w:separator/>
      </w:r>
    </w:p>
  </w:footnote>
  <w:footnote w:id="0" w:type="continuationSeparator">
    <w:p w:rsidRDefault="00CB480E" w:rsidP="00E64F0D" w:rsidR="00CB48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1D2">
          <w:rPr>
            <w:noProof/>
          </w:rPr>
          <w:t>3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7B66C6"/>
    <w:multiLevelType w:val="hybridMultilevel"/>
    <w:tmpl w:val="9A92820E"/>
    <w:lvl w:tplc="89805A5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1274158"/>
    <w:multiLevelType w:val="hybridMultilevel"/>
    <w:tmpl w:val="5CC210F8"/>
    <w:lvl w:tplc="B8AE67EC" w:ilvl="0">
      <w:start w:val="6"/>
      <w:numFmt w:val="bullet"/>
      <w:lvlText w:val="-"/>
      <w:lvlJc w:val="left"/>
      <w:pPr>
        <w:ind w:hanging="360" w:left="1068"/>
      </w:pPr>
      <w:rPr>
        <w:rFonts w:cs="Times New Roman" w:eastAsia="Questrial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610763"/>
    <w:multiLevelType w:val="hybridMultilevel"/>
    <w:tmpl w:val="6C74036E"/>
    <w:lvl w:tplc="69BE2DAC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740EF"/>
    <w:rsid w:val="00094132"/>
    <w:rsid w:val="000A0A8C"/>
    <w:rsid w:val="000B4C29"/>
    <w:rsid w:val="000D283A"/>
    <w:rsid w:val="001071F9"/>
    <w:rsid w:val="00136779"/>
    <w:rsid w:val="0014687B"/>
    <w:rsid w:val="00164859"/>
    <w:rsid w:val="00223785"/>
    <w:rsid w:val="0024000D"/>
    <w:rsid w:val="0025260D"/>
    <w:rsid w:val="00282A74"/>
    <w:rsid w:val="002B2128"/>
    <w:rsid w:val="002B6A47"/>
    <w:rsid w:val="002C305F"/>
    <w:rsid w:val="002C469C"/>
    <w:rsid w:val="002F550A"/>
    <w:rsid w:val="002F69F5"/>
    <w:rsid w:val="00325848"/>
    <w:rsid w:val="0038206A"/>
    <w:rsid w:val="00406D02"/>
    <w:rsid w:val="00430516"/>
    <w:rsid w:val="0043167A"/>
    <w:rsid w:val="00452CBA"/>
    <w:rsid w:val="004804A2"/>
    <w:rsid w:val="00532705"/>
    <w:rsid w:val="00590FFE"/>
    <w:rsid w:val="005C55CD"/>
    <w:rsid w:val="005F3E1D"/>
    <w:rsid w:val="00625D22"/>
    <w:rsid w:val="00667672"/>
    <w:rsid w:val="006835D3"/>
    <w:rsid w:val="00730C24"/>
    <w:rsid w:val="0077117C"/>
    <w:rsid w:val="00773460"/>
    <w:rsid w:val="007C398B"/>
    <w:rsid w:val="007D5B8E"/>
    <w:rsid w:val="00816993"/>
    <w:rsid w:val="008237DE"/>
    <w:rsid w:val="0083285A"/>
    <w:rsid w:val="008C0F4E"/>
    <w:rsid w:val="009440D5"/>
    <w:rsid w:val="0095166D"/>
    <w:rsid w:val="00952CB2"/>
    <w:rsid w:val="00967539"/>
    <w:rsid w:val="00980DB9"/>
    <w:rsid w:val="009B22AF"/>
    <w:rsid w:val="00A1152A"/>
    <w:rsid w:val="00A353EF"/>
    <w:rsid w:val="00A50980"/>
    <w:rsid w:val="00A74C90"/>
    <w:rsid w:val="00A800FF"/>
    <w:rsid w:val="00A840BB"/>
    <w:rsid w:val="00A965A5"/>
    <w:rsid w:val="00AC035C"/>
    <w:rsid w:val="00AE6F9E"/>
    <w:rsid w:val="00AF143E"/>
    <w:rsid w:val="00B02BDA"/>
    <w:rsid w:val="00B05FEE"/>
    <w:rsid w:val="00B22EEE"/>
    <w:rsid w:val="00B55EDB"/>
    <w:rsid w:val="00B64FB9"/>
    <w:rsid w:val="00C165FF"/>
    <w:rsid w:val="00C53F1C"/>
    <w:rsid w:val="00C96B45"/>
    <w:rsid w:val="00CA5C5D"/>
    <w:rsid w:val="00CB480E"/>
    <w:rsid w:val="00CF71E0"/>
    <w:rsid w:val="00D444D9"/>
    <w:rsid w:val="00D82A62"/>
    <w:rsid w:val="00E02746"/>
    <w:rsid w:val="00E620F5"/>
    <w:rsid w:val="00E64F0D"/>
    <w:rsid w:val="00E77CD6"/>
    <w:rsid w:val="00EA727F"/>
    <w:rsid w:val="00EB549F"/>
    <w:rsid w:val="00F229A3"/>
    <w:rsid w:val="00FA24DA"/>
    <w:rsid w:val="00FA41D2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FA41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41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1D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1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1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FA41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41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1D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1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1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1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12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551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St-1532/2017</izvorni_sadrzaj>
    <derivirana_varijabla naziv="DomainObject.Predmet.OznakaBroj_1">St-1532/2017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M-PACK društvo s ograničenom odgovornošću za proizvodnju i usluge</izvorni_sadrzaj>
    <derivirana_varijabla naziv="DomainObject.Predmet.ProtustrankaFormated_1">  M-PACK društvo s ograničenom odgovornošću za proizvodnju i usluge</derivirana_varijabla>
  </DomainObject.Predmet.ProtustrankaFormated>
  <DomainObject.Predmet.ProtustrankaFormatedOIB>
    <izvorni_sadrzaj>  M-PACK društvo s ograničenom odgovornošću za proizvodnju i usluge, OIB 57811855078</izvorni_sadrzaj>
    <derivirana_varijabla naziv="DomainObject.Predmet.ProtustrankaFormatedOIB_1">  M-PACK društvo s ograničenom odgovornošću za proizvodnju i usluge, OIB 57811855078</derivirana_varijabla>
  </DomainObject.Predmet.ProtustrankaFormatedOIB>
  <DomainObject.Predmet.ProtustrankaFormatedWithAdress>
    <izvorni_sadrzaj> M-PACK društvo s ograničenom odgovornošću za proizvodnju i usluge, Ulica Hrvatske Republike 17B, 31000 Osijek</izvorni_sadrzaj>
    <derivirana_varijabla naziv="DomainObject.Predmet.ProtustrankaFormatedWithAdress_1"> M-PACK društvo s ograničenom odgovornošću za proizvodnju i usluge, Ulica Hrvatske Republike 17B, 31000 Osijek</derivirana_varijabla>
  </DomainObject.Predmet.ProtustrankaFormatedWithAdress>
  <DomainObject.Predmet.ProtustrankaFormatedWithAdressOIB>
    <izvorni_sadrzaj> M-PACK društvo s ograničenom odgovornošću za proizvodnju i usluge, OIB 57811855078, Ulica Hrvatske Republike 17B, 31000 Osijek</izvorni_sadrzaj>
    <derivirana_varijabla naziv="DomainObject.Predmet.ProtustrankaFormatedWithAdressOIB_1"> M-PACK društvo s ograničenom odgovornošću za proizvodnju i usluge, OIB 57811855078, Ulica Hrvatske Republike 17B, 31000 Osijek</derivirana_varijabla>
  </DomainObject.Predmet.ProtustrankaFormatedWithAdressOIB>
  <DomainObject.Predmet.ProtustrankaWithAdress>
    <izvorni_sadrzaj>M-PACK društvo s ograničenom odgovornošću za proizvodnju i usluge Ulica Hrvatske Republike 17B, 31000 Osijek</izvorni_sadrzaj>
    <derivirana_varijabla naziv="DomainObject.Predmet.ProtustrankaWithAdress_1">M-PACK društvo s ograničenom odgovornošću za proizvodnju i usluge Ulica Hrvatske Republike 17B, 31000 Osijek</derivirana_varijabla>
  </DomainObject.Predmet.ProtustrankaWithAdress>
  <DomainObject.Predmet.ProtustrankaWithAdressOIB>
    <izvorni_sadrzaj>M-PACK društvo s ograničenom odgovornošću za proizvodnju i usluge, OIB 57811855078, Ulica Hrvatske Republike 17B, 31000 Osijek</izvorni_sadrzaj>
    <derivirana_varijabla naziv="DomainObject.Predmet.ProtustrankaWithAdressOIB_1">M-PACK društvo s ograničenom odgovornošću za proizvodnju i usluge, OIB 57811855078, Ulica Hrvatske Republike 17B, 31000 Osijek</derivirana_varijabla>
  </DomainObject.Predmet.ProtustrankaWithAdressOIB>
  <DomainObject.Predmet.ProtustrankaNazivFormated>
    <izvorni_sadrzaj>M-PACK društvo s ograničenom odgovornošću za proizvodnju i usluge</izvorni_sadrzaj>
    <derivirana_varijabla naziv="DomainObject.Predmet.ProtustrankaNazivFormated_1">M-PACK društvo s ograničenom odgovornošću za proizvodnju i usluge</derivirana_varijabla>
  </DomainObject.Predmet.ProtustrankaNazivFormated>
  <DomainObject.Predmet.ProtustrankaNazivFormatedOIB>
    <izvorni_sadrzaj>M-PACK društvo s ograničenom odgovornošću za proizvodnju i usluge, OIB 57811855078</izvorni_sadrzaj>
    <derivirana_varijabla naziv="DomainObject.Predmet.ProtustrankaNazivFormatedOIB_1">M-PACK društvo s ograničenom odgovornošću za proizvodnju i usluge, OIB 57811855078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M-PACK društvo s ograničenom odgovornošću za proizvodnju i usluge</izvorni_sadrzaj>
    <derivirana_varijabla naziv="DomainObject.Predmet.StrankaFormated_1">  M-PACK društvo s ograničenom odgovornošću za proizvodnju i usluge</derivirana_varijabla>
  </DomainObject.Predmet.StrankaFormated>
  <DomainObject.Predmet.StrankaFormatedOIB>
    <izvorni_sadrzaj>  M-PACK društvo s ograničenom odgovornošću za proizvodnju i usluge, OIB 57811855078</izvorni_sadrzaj>
    <derivirana_varijabla naziv="DomainObject.Predmet.StrankaFormatedOIB_1">  M-PACK društvo s ograničenom odgovornošću za proizvodnju i usluge, OIB 57811855078</derivirana_varijabla>
  </DomainObject.Predmet.StrankaFormatedOIB>
  <DomainObject.Predmet.StrankaFormatedWithAdress>
    <izvorni_sadrzaj> M-PACK društvo s ograničenom odgovornošću za proizvodnju i usluge, Ulica Hrvatske Republike 17B, 31000 Osijek</izvorni_sadrzaj>
    <derivirana_varijabla naziv="DomainObject.Predmet.StrankaFormatedWithAdress_1"> M-PACK društvo s ograničenom odgovornošću za proizvodnju i usluge, Ulica Hrvatske Republike 17B, 31000 Osijek</derivirana_varijabla>
  </DomainObject.Predmet.StrankaFormatedWithAdress>
  <DomainObject.Predmet.StrankaFormatedWithAdressOIB>
    <izvorni_sadrzaj> M-PACK društvo s ograničenom odgovornošću za proizvodnju i usluge, OIB 57811855078, Ulica Hrvatske Republike 17B, 31000 Osijek</izvorni_sadrzaj>
    <derivirana_varijabla naziv="DomainObject.Predmet.StrankaFormatedWithAdressOIB_1"> M-PACK društvo s ograničenom odgovornošću za proizvodnju i usluge, OIB 57811855078, Ulica Hrvatske Republike 17B, 31000 Osijek</derivirana_varijabla>
  </DomainObject.Predmet.StrankaFormatedWithAdressOIB>
  <DomainObject.Predmet.StrankaWithAdress>
    <izvorni_sadrzaj>M-PACK društvo s ograničenom odgovornošću za proizvodnju i usluge Ulica Hrvatske Republike 17B,31000 Osijek</izvorni_sadrzaj>
    <derivirana_varijabla naziv="DomainObject.Predmet.StrankaWithAdress_1">M-PACK društvo s ograničenom odgovornošću za proizvodnju i usluge Ulica Hrvatske Republike 17B,31000 Osijek</derivirana_varijabla>
  </DomainObject.Predmet.StrankaWithAdress>
  <DomainObject.Predmet.StrankaWithAdressOIB>
    <izvorni_sadrzaj>M-PACK društvo s ograničenom odgovornošću za proizvodnju i usluge, OIB 57811855078, Ulica Hrvatske Republike 17B,31000 Osijek</izvorni_sadrzaj>
    <derivirana_varijabla naziv="DomainObject.Predmet.StrankaWithAdressOIB_1">M-PACK društvo s ograničenom odgovornošću za proizvodnju i usluge, OIB 57811855078, Ulica Hrvatske Republike 17B,31000 Osijek</derivirana_varijabla>
  </DomainObject.Predmet.StrankaWithAdressOIB>
  <DomainObject.Predmet.StrankaNazivFormated>
    <izvorni_sadrzaj>M-PACK društvo s ograničenom odgovornošću za proizvodnju i usluge</izvorni_sadrzaj>
    <derivirana_varijabla naziv="DomainObject.Predmet.StrankaNazivFormated_1">M-PACK društvo s ograničenom odgovornošću za proizvodnju i usluge</derivirana_varijabla>
  </DomainObject.Predmet.StrankaNazivFormated>
  <DomainObject.Predmet.StrankaNazivFormatedOIB>
    <izvorni_sadrzaj>M-PACK društvo s ograničenom odgovornošću za proizvodnju i usluge, OIB 57811855078</izvorni_sadrzaj>
    <derivirana_varijabla naziv="DomainObject.Predmet.StrankaNazivFormatedOIB_1">M-PACK društvo s ograničenom odgovornošću za proizvodnju i usluge, OIB 57811855078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M-PACK društvo s ograničenom odgovornošću za proizvodnju i usluge</item>
    </izvorni_sadrzaj>
    <derivirana_varijabla naziv="DomainObject.Predmet.StrankaListFormated_1">
      <item>M-PACK društvo s ograničenom odgovornošću za proizvodnju i usluge</item>
    </derivirana_varijabla>
  </DomainObject.Predmet.StrankaListFormated>
  <DomainObject.Predmet.StrankaListFormatedOIB>
    <izvorni_sadrzaj>
      <item>M-PACK društvo s ograničenom odgovornošću za proizvodnju i usluge, OIB 57811855078</item>
    </izvorni_sadrzaj>
    <derivirana_varijabla naziv="DomainObject.Predmet.StrankaListFormatedOIB_1">
      <item>M-PACK društvo s ograničenom odgovornošću za proizvodnju i usluge, OIB 57811855078</item>
    </derivirana_varijabla>
  </DomainObject.Predmet.StrankaListFormatedOIB>
  <DomainObject.Predmet.StrankaListFormatedWithAdress>
    <izvorni_sadrzaj>
      <item>M-PACK društvo s ograničenom odgovornošću za proizvodnju i usluge, Ulica Hrvatske Republike 17B, 31000 Osijek</item>
    </izvorni_sadrzaj>
    <derivirana_varijabla naziv="DomainObject.Predmet.StrankaListFormatedWithAdress_1">
      <item>M-PACK društvo s ograničenom odgovornošću za proizvodnju i usluge, Ulica Hrvatske Republike 17B, 31000 Osijek</item>
    </derivirana_varijabla>
  </DomainObject.Predmet.StrankaListFormatedWithAdress>
  <DomainObject.Predmet.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StrankaListFormatedWithAdressOIB_1">
      <item>M-PACK društvo s ograničenom odgovornošću za proizvodnju i usluge, OIB 57811855078, Ulica Hrvatske Republike 17B, 31000 Osijek</item>
    </derivirana_varijabla>
  </DomainObject.Predmet.StrankaListFormatedWithAdressOIB>
  <DomainObject.Predmet.StrankaListNazivFormated>
    <izvorni_sadrzaj>
      <item>M-PACK društvo s ograničenom odgovornošću za proizvodnju i usluge</item>
    </izvorni_sadrzaj>
    <derivirana_varijabla naziv="DomainObject.Predmet.StrankaListNazivFormated_1">
      <item>M-PACK društvo s ograničenom odgovornošću za proizvodnju i usluge</item>
    </derivirana_varijabla>
  </DomainObject.Predmet.StrankaListNazivFormated>
  <DomainObject.Predmet.StrankaListNazivFormatedOIB>
    <izvorni_sadrzaj>
      <item>M-PACK društvo s ograničenom odgovornošću za proizvodnju i usluge, OIB 57811855078</item>
    </izvorni_sadrzaj>
    <derivirana_varijabla naziv="DomainObject.Predmet.StrankaListNazivFormatedOIB_1">
      <item>M-PACK društvo s ograničenom odgovornošću za proizvodnju i usluge, OIB 57811855078</item>
    </derivirana_varijabla>
  </DomainObject.Predmet.StrankaListNazivFormatedOIB>
  <DomainObject.Predmet.ProtuStrankaListFormated>
    <izvorni_sadrzaj>
      <item>M-PACK društvo s ograničenom odgovornošću za proizvodnju i usluge</item>
    </izvorni_sadrzaj>
    <derivirana_varijabla naziv="DomainObject.Predmet.ProtuStrankaListFormated_1">
      <item>M-PACK društvo s ograničenom odgovornošću za proizvodnju i usluge</item>
    </derivirana_varijabla>
  </DomainObject.Predmet.ProtuStrankaListFormated>
  <DomainObject.Predmet.ProtuStrankaListFormatedOIB>
    <izvorni_sadrzaj>
      <item>M-PACK društvo s ograničenom odgovornošću za proizvodnju i usluge, OIB 57811855078</item>
    </izvorni_sadrzaj>
    <derivirana_varijabla naziv="DomainObject.Predmet.ProtuStrankaListFormatedOIB_1">
      <item>M-PACK društvo s ograničenom odgovornošću za proizvodnju i usluge, OIB 57811855078</item>
    </derivirana_varijabla>
  </DomainObject.Predmet.ProtuStrankaListFormatedOIB>
  <DomainObject.Predmet.ProtuStrankaListFormatedWithAdress>
    <izvorni_sadrzaj>
      <item>M-PACK društvo s ograničenom odgovornošću za proizvodnju i usluge, Ulica Hrvatske Republike 17B, 31000 Osijek</item>
    </izvorni_sadrzaj>
    <derivirana_varijabla naziv="DomainObject.Predmet.ProtuStrankaListFormatedWithAdress_1">
      <item>M-PACK društvo s ograničenom odgovornošću za proizvodnju i usluge, Ulica Hrvatske Republike 17B, 31000 Osijek</item>
    </derivirana_varijabla>
  </DomainObject.Predmet.ProtuStrankaListFormatedWithAdress>
  <DomainObject.Predmet.ProtuStrankaListFormatedWithAdressOIB>
    <izvorni_sadrzaj>
      <item>M-PACK društvo s ograničenom odgovornošću za proizvodnju i usluge, OIB 57811855078, Ulica Hrvatske Republike 17B, 31000 Osijek</item>
    </izvorni_sadrzaj>
    <derivirana_varijabla naziv="DomainObject.Predmet.ProtuStrankaListFormatedWithAdressOIB_1">
      <item>M-PACK društvo s ograničenom odgovornošću za proizvodnju i usluge, OIB 57811855078, Ulica Hrvatske Republike 17B, 31000 Osijek</item>
    </derivirana_varijabla>
  </DomainObject.Predmet.ProtuStrankaListFormatedWithAdressOIB>
  <DomainObject.Predmet.ProtuStrankaListNazivFormated>
    <izvorni_sadrzaj>
      <item>M-PACK društvo s ograničenom odgovornošću za proizvodnju i usluge</item>
    </izvorni_sadrzaj>
    <derivirana_varijabla naziv="DomainObject.Predmet.ProtuStrankaListNazivFormated_1">
      <item>M-PACK društvo s ograničenom odgovornošću za proizvodnju i usluge</item>
    </derivirana_varijabla>
  </DomainObject.Predmet.ProtuStrankaListNazivFormated>
  <DomainObject.Predmet.ProtuStrankaListNazivFormatedOIB>
    <izvorni_sadrzaj>
      <item>M-PACK društvo s ograničenom odgovornošću za proizvodnju i usluge, OIB 57811855078</item>
    </izvorni_sadrzaj>
    <derivirana_varijabla naziv="DomainObject.Predmet.ProtuStrankaListNazivFormatedOIB_1">
      <item>M-PACK društvo s ograničenom odgovornošću za proizvodnju i usluge, OIB 57811855078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M-PACK društvo s ograničenom odgovornošću za proizvodnju i usluge</izvorni_sadrzaj>
    <derivirana_varijabla naziv="DomainObject.Predmet.StrankaIDrugi_1">M-PACK društvo s ograničenom odgovornošću za proizvodnju i usluge</derivirana_varijabla>
  </DomainObject.Predmet.StrankaIDrugi>
  <DomainObject.Predmet.ProtustrankaIDrugi>
    <izvorni_sadrzaj>M-PACK društvo s ograničenom odgovornošću za proizvodnju i usluge</izvorni_sadrzaj>
    <derivirana_varijabla naziv="DomainObject.Predmet.ProtustrankaIDrugi_1">M-PACK društvo s ograničenom odgovornošću za proizvodnju i usluge</derivirana_varijabla>
  </DomainObject.Predmet.ProtustrankaIDrugi>
  <DomainObject.Predmet.StrankaIDrugiAdressOIB>
    <izvorni_sadrzaj>M-PACK društvo s ograničenom odgovornošću za proizvodnju i usluge, OIB 57811855078, Ulica Hrvatske Republike 17B, 31000 Osijek</izvorni_sadrzaj>
    <derivirana_varijabla naziv="DomainObject.Predmet.StrankaIDrugiAdressOIB_1">M-PACK društvo s ograničenom odgovornošću za proizvodnju i usluge, OIB 57811855078, Ulica Hrvatske Republike 17B, 31000 Osijek</derivirana_varijabla>
  </DomainObject.Predmet.StrankaIDrugiAdressOIB>
  <DomainObject.Predmet.ProtustrankaIDrugiAdressOIB>
    <izvorni_sadrzaj>M-PACK društvo s ograničenom odgovornošću za proizvodnju i usluge, OIB 57811855078, Ulica Hrvatske Republike 17B, 31000 Osijek</izvorni_sadrzaj>
    <derivirana_varijabla naziv="DomainObject.Predmet.ProtustrankaIDrugiAdressOIB_1">M-PACK društvo s ograničenom odgovornošću za proizvodnju i usluge, OIB 57811855078, Ulica Hrvatske Republike 17B,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društvo s ograničenom odgovornošću za proizvodnju i usluge</item>
      <item>M-PACK društvo s ograničenom odgovornošću za proizvodnju i usluge</item>
    </izvorni_sadrzaj>
    <derivirana_varijabla naziv="DomainObject.Predmet.SudioniciListNaziv_1">
      <item>M-PACK društvo s ograničenom odgovornošću za proizvodnju i usluge</item>
      <item>M-PACK društvo s ograničenom odgovornošću za proizvodnju i usluge</item>
    </derivirana_varijabla>
  </DomainObject.Predmet.SudioniciListNaziv>
  <DomainObject.Predmet.SudioniciListAdressOIB>
    <izvorni_sadrzaj>
      <item>M-PACK društvo s ograničenom odgovornošću za proizvodnju i usluge, OIB 57811855078, Ulica Hrvatske Republike 17B,31000 Osijek</item>
      <item>M-PACK društvo s ograničenom odgovornošću za proizvodnju i usluge, OIB 57811855078, Ulica Hrvatske Republike 17B,31000 Osijek</item>
    </izvorni_sadrzaj>
    <derivirana_varijabla naziv="DomainObject.Predmet.SudioniciListAdressOIB_1">
      <item>M-PACK društvo s ograničenom odgovornošću za proizvodnju i usluge, OIB 57811855078, Ulica Hrvatske Republike 17B,31000 Osijek</item>
      <item>M-PACK društvo s ograničenom odgovornošću za proizvodnju i usluge, OIB 57811855078, Ulica Hrvatske Republike 17B,31000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57811855078</item>
      <item>, OIB 57811855078</item>
    </izvorni_sadrzaj>
    <derivirana_varijabla naziv="DomainObject.Predmet.SudioniciListNazivOIB_1">
      <item>, OIB 57811855078</item>
      <item>, OIB 57811855078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9AF99-2275-4B0A-A37E-8A3AA1AD4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321</properties:Words>
  <properties:Characters>1609</properties:Characters>
  <properties:Lines>122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2017-11-22T12:48:00Z</dcterms:created>
  <dc:creator>point</dc:creator>
  <cp:lastModifiedBy>Danijela Sekulić</cp:lastModifiedBy>
  <cp:lastPrinted>2017-11-22T12:47:00Z</cp:lastPrinted>
  <dcterms:modified xmlns:xsi="http://www.w3.org/2001/XMLSchema-instance" xsi:type="dcterms:W3CDTF">2017-11-22T12:48:00Z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