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4ca9" w14:paraId="4764ca9" w:rsidRDefault="00266818" w:rsidP="00266818" w:rsidR="00266818" w:rsidRPr="00F31CAD">
      <w:pPr>
        <w:ind w:firstLine="708"/>
        <w15:collapsed w:val="false"/>
      </w:pPr>
      <w:bookmarkStart w:name="_GoBack" w:id="0"/>
      <w:bookmarkEnd w:id="0"/>
      <w:r>
        <w:rPr>
          <w:lang w:val="hr-HR"/>
        </w:rPr>
        <w:tab/>
      </w:r>
      <w:r w:rsidRPr="00F31CAD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818" w:rsidP="00266818" w:rsidR="00266818" w:rsidRPr="00F31CAD">
      <w:r w:rsidRPr="00F31CAD">
        <w:rPr>
          <w:rFonts w:eastAsia="MS Mincho"/>
        </w:rPr>
        <w:t>REPUBLIKA HRVATSKA</w:t>
      </w:r>
    </w:p>
    <w:p w:rsidRDefault="00266818" w:rsidP="00266818" w:rsidR="00266818" w:rsidRPr="00F31CAD">
      <w:r w:rsidRPr="00F31CAD">
        <w:rPr>
          <w:rFonts w:eastAsia="MS Mincho"/>
        </w:rPr>
        <w:t>TRGOVAČKI SUD U RIJECI</w:t>
      </w:r>
    </w:p>
    <w:p w:rsidRDefault="00266818" w:rsidP="00266818" w:rsidR="00266818" w:rsidRPr="00F31CAD">
      <w:pPr>
        <w:rPr>
          <w:rFonts w:eastAsia="MS Mincho"/>
        </w:rPr>
      </w:pPr>
      <w:r w:rsidRPr="00F31CAD">
        <w:rPr>
          <w:rFonts w:eastAsia="MS Mincho"/>
        </w:rPr>
        <w:t xml:space="preserve">      Rijeka, Zadarska 1 i 3</w:t>
      </w:r>
    </w:p>
    <w:p w:rsidRDefault="00055F13" w:rsidR="00055F13" w:rsidRPr="00E441DF">
      <w:pPr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</w:p>
    <w:p w:rsidRDefault="00055F13" w:rsidR="00055F13" w:rsidRPr="00E441DF">
      <w:pPr>
        <w:rPr>
          <w:lang w:val="hr-HR"/>
        </w:rPr>
      </w:pPr>
    </w:p>
    <w:p w:rsidRDefault="00910929" w:rsidR="00910929" w:rsidRPr="00E441DF">
      <w:pPr>
        <w:rPr>
          <w:lang w:val="hr-HR"/>
        </w:rPr>
      </w:pPr>
    </w:p>
    <w:p w:rsidRDefault="00E225B6" w:rsidP="00055F13" w:rsidR="00E225B6" w:rsidRPr="00E441DF">
      <w:pPr>
        <w:jc w:val="center"/>
        <w:rPr>
          <w:lang w:val="hr-HR"/>
        </w:rPr>
      </w:pPr>
      <w:r w:rsidRPr="00E441DF">
        <w:rPr>
          <w:lang w:val="hr-HR"/>
        </w:rPr>
        <w:t>R E P U B L I K A    H R V A T S K A</w:t>
      </w:r>
    </w:p>
    <w:p w:rsidRDefault="00055F13" w:rsidP="00055F13" w:rsidR="00055F13" w:rsidRPr="00E441DF">
      <w:pPr>
        <w:jc w:val="center"/>
        <w:rPr>
          <w:lang w:val="hr-HR"/>
        </w:rPr>
      </w:pPr>
      <w:r w:rsidRPr="00E441DF">
        <w:rPr>
          <w:lang w:val="hr-HR"/>
        </w:rPr>
        <w:t>R J E Š E N J E</w:t>
      </w:r>
    </w:p>
    <w:p w:rsidRDefault="00055F13" w:rsidP="00055F13" w:rsidR="00055F13" w:rsidRPr="00E441DF">
      <w:pPr>
        <w:jc w:val="both"/>
        <w:rPr>
          <w:lang w:val="hr-HR"/>
        </w:rPr>
      </w:pPr>
    </w:p>
    <w:p w:rsidRDefault="00266818" w:rsidP="00E441DF" w:rsidR="00E441DF" w:rsidRPr="00E441DF">
      <w:pPr>
        <w:jc w:val="both"/>
      </w:pPr>
      <w:r>
        <w:tab/>
      </w:r>
      <w:r w:rsidR="00E441DF" w:rsidRPr="00E441DF"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E441DF" w:rsidRPr="00E441DF">
        <w:rPr>
          <w:bCs/>
        </w:rPr>
        <w:t>SHIPWRIGHT</w:t>
      </w:r>
      <w:r w:rsidR="00E441DF" w:rsidRPr="00E441DF">
        <w:t xml:space="preserve"> j. d. o. o. za usluge Rijeka, Drage Šćitara 2, OIB: 46683154640, MBS: 040348934, dana 7. ožujka 2018.  </w:t>
      </w:r>
    </w:p>
    <w:p w:rsidRDefault="006021D1" w:rsidP="00055F13" w:rsidR="006021D1" w:rsidRPr="00E441DF">
      <w:pPr>
        <w:jc w:val="both"/>
        <w:rPr>
          <w:lang w:val="hr-HR"/>
        </w:rPr>
      </w:pPr>
    </w:p>
    <w:p w:rsidRDefault="0060518E" w:rsidP="0060518E" w:rsidR="00055F13" w:rsidRPr="00E441DF">
      <w:pPr>
        <w:jc w:val="center"/>
        <w:rPr>
          <w:lang w:val="hr-HR"/>
        </w:rPr>
      </w:pPr>
      <w:r w:rsidRPr="00E441DF">
        <w:rPr>
          <w:lang w:val="hr-HR"/>
        </w:rPr>
        <w:t>r i j e š i o   j e</w:t>
      </w:r>
    </w:p>
    <w:p w:rsidRDefault="00E225B6" w:rsidP="0060518E" w:rsidR="00E225B6" w:rsidRPr="00E441DF">
      <w:pPr>
        <w:jc w:val="both"/>
        <w:rPr>
          <w:lang w:val="hr-HR"/>
        </w:rPr>
      </w:pPr>
    </w:p>
    <w:p w:rsidRDefault="0060518E" w:rsidP="0060518E" w:rsidR="0060518E" w:rsidRPr="00E441DF">
      <w:pPr>
        <w:jc w:val="both"/>
        <w:rPr>
          <w:lang w:val="hr-HR"/>
        </w:rPr>
      </w:pPr>
      <w:r w:rsidRPr="00E441DF">
        <w:rPr>
          <w:lang w:val="hr-HR"/>
        </w:rPr>
        <w:tab/>
        <w:t>I. Ra</w:t>
      </w:r>
      <w:r w:rsidR="005A33B0" w:rsidRPr="00E441DF">
        <w:rPr>
          <w:lang w:val="hr-HR"/>
        </w:rPr>
        <w:t xml:space="preserve">zrješava se </w:t>
      </w:r>
      <w:r w:rsidR="00E225B6" w:rsidRPr="00E441DF">
        <w:rPr>
          <w:lang w:val="hr-HR"/>
        </w:rPr>
        <w:t xml:space="preserve">na osobni zahtjev </w:t>
      </w:r>
      <w:r w:rsidR="00E441DF" w:rsidRPr="00E441DF">
        <w:rPr>
          <w:lang w:val="hr-HR"/>
        </w:rPr>
        <w:t>Alein Khan, OIB: 25613472359, Trg sv. Barbare 1, Rijeka</w:t>
      </w:r>
      <w:r w:rsidR="004E14AC" w:rsidRPr="00E441DF">
        <w:rPr>
          <w:lang w:val="hr-HR"/>
        </w:rPr>
        <w:t xml:space="preserve"> </w:t>
      </w:r>
      <w:r w:rsidR="00E225B6" w:rsidRPr="00E441DF">
        <w:rPr>
          <w:lang w:val="hr-HR"/>
        </w:rPr>
        <w:t xml:space="preserve"> </w:t>
      </w:r>
      <w:r w:rsidRPr="00E441DF">
        <w:rPr>
          <w:lang w:val="hr-HR"/>
        </w:rPr>
        <w:t xml:space="preserve">dužnosti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>stečajnog upravitelja u p</w:t>
      </w:r>
      <w:r w:rsidR="005A33B0" w:rsidRPr="00E441DF">
        <w:rPr>
          <w:lang w:val="hr-HR"/>
        </w:rPr>
        <w:t xml:space="preserve">ostupku nad </w:t>
      </w:r>
      <w:r w:rsidR="00FA40F9" w:rsidRPr="00E441DF">
        <w:rPr>
          <w:lang w:val="hr-HR"/>
        </w:rPr>
        <w:t xml:space="preserve">dužnikom </w:t>
      </w:r>
      <w:r w:rsidR="00E441DF" w:rsidRPr="00E441DF">
        <w:rPr>
          <w:bCs/>
        </w:rPr>
        <w:t>SHIPWRIGHT</w:t>
      </w:r>
      <w:r w:rsidR="00E441DF" w:rsidRPr="00E441DF">
        <w:t xml:space="preserve"> j. d. o. o. za usluge Rijeka, Drage Šćitara 2, OIB: 46683154640, MBS: 040348934</w:t>
      </w:r>
      <w:r w:rsidRPr="00E441DF">
        <w:rPr>
          <w:lang w:val="hr-HR"/>
        </w:rPr>
        <w:t>.</w:t>
      </w:r>
    </w:p>
    <w:p w:rsidRDefault="0060518E" w:rsidP="0060518E" w:rsidR="006021D1" w:rsidRPr="00E441DF">
      <w:pPr>
        <w:jc w:val="both"/>
        <w:rPr>
          <w:lang w:val="hr-HR"/>
        </w:rPr>
      </w:pPr>
      <w:r w:rsidRPr="00E441DF">
        <w:rPr>
          <w:lang w:val="hr-HR"/>
        </w:rPr>
        <w:tab/>
        <w:t xml:space="preserve">II. Za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 xml:space="preserve">stečajnog upravitelja u </w:t>
      </w:r>
      <w:r w:rsidR="00470349" w:rsidRPr="00E441DF">
        <w:rPr>
          <w:lang w:val="hr-HR"/>
        </w:rPr>
        <w:t>prethodnom</w:t>
      </w:r>
      <w:r w:rsidRPr="00E441DF">
        <w:rPr>
          <w:lang w:val="hr-HR"/>
        </w:rPr>
        <w:t xml:space="preserve"> postupku nad </w:t>
      </w:r>
      <w:r w:rsidR="00FA40F9" w:rsidRPr="00E441DF">
        <w:rPr>
          <w:lang w:val="hr-HR"/>
        </w:rPr>
        <w:t xml:space="preserve">dužnikom </w:t>
      </w:r>
      <w:r w:rsidR="00E441DF" w:rsidRPr="00E441DF">
        <w:rPr>
          <w:bCs/>
        </w:rPr>
        <w:t>SHIPWRIGHT</w:t>
      </w:r>
      <w:r w:rsidR="00E441DF" w:rsidRPr="00E441DF">
        <w:t xml:space="preserve"> j. d. o. o. za usluge Rijeka, Drage Šćitara 2, OIB: 46683154640, MBS: 040348934 </w:t>
      </w:r>
      <w:r w:rsidR="00CF16DE" w:rsidRPr="00E441DF">
        <w:rPr>
          <w:lang w:val="hr-HR"/>
        </w:rPr>
        <w:t xml:space="preserve">imenuje se </w:t>
      </w:r>
      <w:r w:rsidR="00E441DF" w:rsidRPr="00E441DF">
        <w:rPr>
          <w:lang w:val="hr-HR"/>
        </w:rPr>
        <w:t>Gordan Blagojević, OIB: 53507748090, Markovići 21, Rijeka</w:t>
      </w:r>
      <w:r w:rsidR="00CD6B30" w:rsidRPr="00E441DF">
        <w:rPr>
          <w:lang w:val="hr-HR"/>
        </w:rPr>
        <w:t xml:space="preserve">. </w:t>
      </w:r>
    </w:p>
    <w:p w:rsidRDefault="00CD6B30" w:rsidP="0060518E" w:rsidR="00CD6B30" w:rsidRPr="00E441DF">
      <w:pPr>
        <w:jc w:val="center"/>
        <w:rPr>
          <w:lang w:val="hr-HR"/>
        </w:rPr>
      </w:pPr>
    </w:p>
    <w:p w:rsidRDefault="0060518E" w:rsidP="0060518E" w:rsidR="0060518E" w:rsidRPr="00E441DF">
      <w:pPr>
        <w:jc w:val="center"/>
        <w:rPr>
          <w:lang w:val="hr-HR"/>
        </w:rPr>
      </w:pPr>
      <w:r w:rsidRPr="00E441DF">
        <w:rPr>
          <w:lang w:val="hr-HR"/>
        </w:rPr>
        <w:t>Obrazloženje</w:t>
      </w:r>
    </w:p>
    <w:p w:rsidRDefault="0060518E" w:rsidP="0060518E" w:rsidR="0060518E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Rješenjem ovog suda </w:t>
      </w:r>
      <w:r w:rsidR="001A68DB" w:rsidRPr="00E441DF">
        <w:rPr>
          <w:lang w:val="hr-HR"/>
        </w:rPr>
        <w:t xml:space="preserve">posl. br. </w:t>
      </w:r>
      <w:r w:rsidR="00CF16DE" w:rsidRPr="00E441DF">
        <w:t>St-</w:t>
      </w:r>
      <w:r w:rsidR="00746FAC" w:rsidRPr="00E441DF">
        <w:t>3</w:t>
      </w:r>
      <w:r w:rsidR="00E441DF" w:rsidRPr="00E441DF">
        <w:t>2</w:t>
      </w:r>
      <w:r w:rsidR="00CD6B30" w:rsidRPr="00E441DF">
        <w:t>/201</w:t>
      </w:r>
      <w:r w:rsidR="00E441DF" w:rsidRPr="00E441DF">
        <w:t>8</w:t>
      </w:r>
      <w:r w:rsidR="00746FAC" w:rsidRPr="00E441DF">
        <w:t>-3</w:t>
      </w:r>
      <w:r w:rsidR="00CF16DE" w:rsidRPr="00E441DF">
        <w:t xml:space="preserve"> </w:t>
      </w:r>
      <w:r w:rsidRPr="00E441DF">
        <w:rPr>
          <w:lang w:val="hr-HR"/>
        </w:rPr>
        <w:t>od</w:t>
      </w:r>
      <w:r w:rsidR="001E5301" w:rsidRPr="00E441DF">
        <w:rPr>
          <w:lang w:val="hr-HR"/>
        </w:rPr>
        <w:t xml:space="preserve"> </w:t>
      </w:r>
      <w:r w:rsidR="00E441DF" w:rsidRPr="00E441DF">
        <w:rPr>
          <w:lang w:val="hr-HR"/>
        </w:rPr>
        <w:t>15. siječnja</w:t>
      </w:r>
      <w:r w:rsidR="004E14AC" w:rsidRPr="00E441DF">
        <w:rPr>
          <w:lang w:val="hr-HR"/>
        </w:rPr>
        <w:t xml:space="preserve"> 201</w:t>
      </w:r>
      <w:r w:rsidR="00E441DF" w:rsidRPr="00E441DF">
        <w:rPr>
          <w:lang w:val="hr-HR"/>
        </w:rPr>
        <w:t>8</w:t>
      </w:r>
      <w:r w:rsidR="00C05276" w:rsidRPr="00E441DF">
        <w:rPr>
          <w:lang w:val="hr-HR"/>
        </w:rPr>
        <w:t>.</w:t>
      </w:r>
      <w:r w:rsidR="00E441DF" w:rsidRPr="00E441DF">
        <w:rPr>
          <w:lang w:val="hr-HR"/>
        </w:rPr>
        <w:t xml:space="preserve"> </w:t>
      </w:r>
      <w:r w:rsidR="00E225B6" w:rsidRPr="00E441DF">
        <w:rPr>
          <w:lang w:val="hr-HR"/>
        </w:rPr>
        <w:t xml:space="preserve">pokrenut je </w:t>
      </w:r>
      <w:r w:rsidR="00470349" w:rsidRPr="00E441DF">
        <w:rPr>
          <w:lang w:val="hr-HR"/>
        </w:rPr>
        <w:t>prethodni</w:t>
      </w:r>
      <w:r w:rsidR="006C7523" w:rsidRPr="00E441DF">
        <w:rPr>
          <w:lang w:val="hr-HR"/>
        </w:rPr>
        <w:t xml:space="preserve"> postupak</w:t>
      </w:r>
      <w:r w:rsidR="001E5301" w:rsidRPr="00E441DF">
        <w:rPr>
          <w:lang w:val="hr-HR"/>
        </w:rPr>
        <w:t xml:space="preserve"> </w:t>
      </w:r>
      <w:r w:rsidR="006C7523" w:rsidRPr="00E441DF">
        <w:rPr>
          <w:lang w:val="hr-HR"/>
        </w:rPr>
        <w:t>nad dužnikom</w:t>
      </w:r>
      <w:r w:rsidR="001521D5" w:rsidRPr="00E441DF">
        <w:rPr>
          <w:lang w:val="hr-HR"/>
        </w:rPr>
        <w:t xml:space="preserve"> </w:t>
      </w:r>
      <w:r w:rsidR="00E441DF" w:rsidRPr="00E441DF">
        <w:rPr>
          <w:bCs/>
        </w:rPr>
        <w:t>SHIPWRIGHT</w:t>
      </w:r>
      <w:r w:rsidR="00E441DF" w:rsidRPr="00E441DF">
        <w:t xml:space="preserve"> j. d. o. o. za usluge Rijeka, Drage Šćitara 2, OIB: 46683154640, MBS: 040348934</w:t>
      </w:r>
      <w:r w:rsidR="006C7523" w:rsidRPr="00E441DF">
        <w:rPr>
          <w:rFonts w:eastAsia="Calibri"/>
          <w:lang w:val="hr-HR"/>
        </w:rPr>
        <w:t xml:space="preserve">, a </w:t>
      </w:r>
      <w:r w:rsidR="00CE1CA6" w:rsidRPr="00E441DF">
        <w:rPr>
          <w:rFonts w:eastAsia="Calibri"/>
          <w:lang w:val="hr-HR"/>
        </w:rPr>
        <w:t>rješenjem posl. br. St-</w:t>
      </w:r>
      <w:r w:rsidR="00E441DF" w:rsidRPr="00E441DF">
        <w:t>32/2018</w:t>
      </w:r>
      <w:r w:rsidR="00CE1CA6" w:rsidRPr="00E441DF">
        <w:rPr>
          <w:rFonts w:eastAsia="Calibri"/>
          <w:lang w:val="hr-HR"/>
        </w:rPr>
        <w:t>-</w:t>
      </w:r>
      <w:r w:rsidR="00746FAC" w:rsidRPr="00E441DF">
        <w:rPr>
          <w:rFonts w:eastAsia="Calibri"/>
          <w:lang w:val="hr-HR"/>
        </w:rPr>
        <w:t>6</w:t>
      </w:r>
      <w:r w:rsidR="00CE1CA6" w:rsidRPr="00E441DF">
        <w:rPr>
          <w:rFonts w:eastAsia="Calibri"/>
          <w:lang w:val="hr-HR"/>
        </w:rPr>
        <w:t xml:space="preserve"> od </w:t>
      </w:r>
      <w:r w:rsidR="00E441DF" w:rsidRPr="00E441DF">
        <w:rPr>
          <w:rFonts w:eastAsia="Calibri"/>
          <w:lang w:val="hr-HR"/>
        </w:rPr>
        <w:t>23. veljače</w:t>
      </w:r>
      <w:r w:rsidR="00CE1CA6" w:rsidRPr="00E441DF">
        <w:rPr>
          <w:rFonts w:eastAsia="Calibri"/>
          <w:lang w:val="hr-HR"/>
        </w:rPr>
        <w:t xml:space="preserve"> 201</w:t>
      </w:r>
      <w:r w:rsidR="00A7635E">
        <w:rPr>
          <w:rFonts w:eastAsia="Calibri"/>
          <w:lang w:val="hr-HR"/>
        </w:rPr>
        <w:t>8</w:t>
      </w:r>
      <w:r w:rsidR="00CE1CA6" w:rsidRPr="00E441DF">
        <w:rPr>
          <w:rFonts w:eastAsia="Calibri"/>
          <w:lang w:val="hr-HR"/>
        </w:rPr>
        <w:t xml:space="preserve">. godine </w:t>
      </w:r>
      <w:r w:rsidRPr="00E441DF">
        <w:rPr>
          <w:lang w:val="hr-HR"/>
        </w:rPr>
        <w:t xml:space="preserve">za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 xml:space="preserve">stečajnog upravitelja </w:t>
      </w:r>
      <w:r w:rsidR="006021D1" w:rsidRPr="00E441DF">
        <w:rPr>
          <w:lang w:val="hr-HR"/>
        </w:rPr>
        <w:t xml:space="preserve">imenovan </w:t>
      </w:r>
      <w:r w:rsidR="00E441DF" w:rsidRPr="00E441DF">
        <w:rPr>
          <w:lang w:val="hr-HR"/>
        </w:rPr>
        <w:t xml:space="preserve">Alein Khan, OIB: 25613472359, Trg sv. Barbare 1, Rijeka </w:t>
      </w:r>
      <w:r w:rsidRPr="00E441DF">
        <w:rPr>
          <w:lang w:val="hr-HR"/>
        </w:rPr>
        <w:t>.</w:t>
      </w:r>
    </w:p>
    <w:p w:rsidRDefault="0060518E" w:rsidP="0060518E" w:rsidR="005002D8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="00746FAC" w:rsidRPr="00E441DF">
        <w:rPr>
          <w:lang w:val="hr-HR"/>
        </w:rPr>
        <w:t>Privremeni s</w:t>
      </w:r>
      <w:r w:rsidR="005002D8" w:rsidRPr="00E441DF">
        <w:rPr>
          <w:lang w:val="hr-HR"/>
        </w:rPr>
        <w:t>t</w:t>
      </w:r>
      <w:r w:rsidR="006021D1" w:rsidRPr="00E441DF">
        <w:rPr>
          <w:lang w:val="hr-HR"/>
        </w:rPr>
        <w:t xml:space="preserve">ečajni upravitelj </w:t>
      </w:r>
      <w:r w:rsidR="00E441DF" w:rsidRPr="00E441DF">
        <w:rPr>
          <w:lang w:val="hr-HR"/>
        </w:rPr>
        <w:t>Alein Khan, OIB: 25613472359, Trg sv. Barbare 1, Rijeka</w:t>
      </w:r>
      <w:r w:rsidR="006C7523" w:rsidRPr="00E441DF">
        <w:rPr>
          <w:lang w:val="hr-HR"/>
        </w:rPr>
        <w:t xml:space="preserve"> </w:t>
      </w:r>
      <w:r w:rsidR="006021D1" w:rsidRPr="00E441DF">
        <w:rPr>
          <w:lang w:val="hr-HR"/>
        </w:rPr>
        <w:t>je dana</w:t>
      </w:r>
      <w:r w:rsidR="001E5301" w:rsidRPr="00E441DF">
        <w:rPr>
          <w:lang w:val="hr-HR"/>
        </w:rPr>
        <w:t xml:space="preserve"> </w:t>
      </w:r>
      <w:r w:rsidR="00E441DF" w:rsidRPr="00E441DF">
        <w:rPr>
          <w:lang w:val="hr-HR"/>
        </w:rPr>
        <w:t>5. ožujka 2018</w:t>
      </w:r>
      <w:r w:rsidR="006C7523" w:rsidRPr="00E441DF">
        <w:rPr>
          <w:lang w:val="hr-HR"/>
        </w:rPr>
        <w:t xml:space="preserve">. godine </w:t>
      </w:r>
      <w:r w:rsidR="005002D8" w:rsidRPr="00E441DF">
        <w:rPr>
          <w:lang w:val="hr-HR"/>
        </w:rPr>
        <w:t>podni</w:t>
      </w:r>
      <w:r w:rsidR="004E14AC" w:rsidRPr="00E441DF">
        <w:rPr>
          <w:lang w:val="hr-HR"/>
        </w:rPr>
        <w:t>o</w:t>
      </w:r>
      <w:r w:rsidR="005002D8" w:rsidRPr="00E441DF">
        <w:rPr>
          <w:lang w:val="hr-HR"/>
        </w:rPr>
        <w:t xml:space="preserve"> sucu zahtjev za razrješenje dužnosti </w:t>
      </w:r>
      <w:r w:rsidR="00F9089D" w:rsidRPr="00E441DF">
        <w:rPr>
          <w:lang w:val="hr-HR"/>
        </w:rPr>
        <w:t xml:space="preserve">privremenog </w:t>
      </w:r>
      <w:r w:rsidR="005002D8" w:rsidRPr="00E441DF">
        <w:rPr>
          <w:lang w:val="hr-HR"/>
        </w:rPr>
        <w:t>st</w:t>
      </w:r>
      <w:r w:rsidR="00E441DF" w:rsidRPr="00E441DF">
        <w:rPr>
          <w:lang w:val="hr-HR"/>
        </w:rPr>
        <w:t xml:space="preserve">ečajnog upravitelja, pa </w:t>
      </w:r>
      <w:r w:rsidR="006C7523" w:rsidRPr="00E441DF">
        <w:rPr>
          <w:lang w:val="hr-HR"/>
        </w:rPr>
        <w:t xml:space="preserve">je na temelju članka 91. stavak 1. i 8. te članka 119. stavak 6. </w:t>
      </w:r>
      <w:r w:rsidR="001E5301" w:rsidRPr="00E441DF">
        <w:rPr>
          <w:lang w:val="hr-HR"/>
        </w:rPr>
        <w:t xml:space="preserve">Stečajnog zakona (NN </w:t>
      </w:r>
      <w:r w:rsidR="006C7523" w:rsidRPr="00E441DF">
        <w:rPr>
          <w:lang w:val="hr-HR"/>
        </w:rPr>
        <w:t>71/15</w:t>
      </w:r>
      <w:r w:rsidR="00E441DF" w:rsidRPr="00E441DF">
        <w:rPr>
          <w:lang w:val="hr-HR"/>
        </w:rPr>
        <w:t>, 104/17</w:t>
      </w:r>
      <w:r w:rsidR="001E5301" w:rsidRPr="00E441DF">
        <w:rPr>
          <w:lang w:val="hr-HR"/>
        </w:rPr>
        <w:t>)</w:t>
      </w:r>
      <w:r w:rsidR="00724258" w:rsidRPr="00E441DF">
        <w:rPr>
          <w:lang w:val="hr-HR"/>
        </w:rPr>
        <w:t xml:space="preserve"> odlučeno kao u </w:t>
      </w:r>
      <w:r w:rsidR="006C7523" w:rsidRPr="00E441DF">
        <w:rPr>
          <w:lang w:val="hr-HR"/>
        </w:rPr>
        <w:t>izreci</w:t>
      </w:r>
      <w:r w:rsidR="00724258" w:rsidRPr="00E441DF">
        <w:rPr>
          <w:lang w:val="hr-HR"/>
        </w:rPr>
        <w:t xml:space="preserve"> ovog rješenja</w:t>
      </w:r>
      <w:r w:rsidR="00CF16DE" w:rsidRPr="00E441DF">
        <w:rPr>
          <w:lang w:val="hr-HR"/>
        </w:rPr>
        <w:t xml:space="preserve"> </w:t>
      </w:r>
      <w:r w:rsidR="00E441DF" w:rsidRPr="00E441DF">
        <w:rPr>
          <w:lang w:val="hr-HR"/>
        </w:rPr>
        <w:t xml:space="preserve">i </w:t>
      </w:r>
      <w:r w:rsidR="00CF16DE" w:rsidRPr="00E441DF">
        <w:rPr>
          <w:lang w:val="hr-HR"/>
        </w:rPr>
        <w:t>metodom slučajnog odabira s iznimkom ranijeg privremenog stečajnog upravitelja imenovan novi privremeni stečajni upravitelj</w:t>
      </w:r>
      <w:r w:rsidR="00724258" w:rsidRPr="00E441DF">
        <w:rPr>
          <w:lang w:val="hr-HR"/>
        </w:rPr>
        <w:t>.</w:t>
      </w:r>
    </w:p>
    <w:p w:rsidRDefault="001A68DB" w:rsidP="001A68DB" w:rsidR="00724258" w:rsidRPr="00E441DF">
      <w:pPr>
        <w:jc w:val="center"/>
        <w:rPr>
          <w:lang w:val="hr-HR"/>
        </w:rPr>
      </w:pPr>
      <w:r w:rsidRPr="00E441DF">
        <w:rPr>
          <w:lang w:val="hr-HR"/>
        </w:rPr>
        <w:t>Rijeka</w:t>
      </w:r>
      <w:r w:rsidR="00724258" w:rsidRPr="00E441DF">
        <w:rPr>
          <w:lang w:val="hr-HR"/>
        </w:rPr>
        <w:t xml:space="preserve">, </w:t>
      </w:r>
      <w:r w:rsidR="00E441DF" w:rsidRPr="00E441DF">
        <w:t>7. ožujka 2018</w:t>
      </w:r>
      <w:r w:rsidR="00724258" w:rsidRPr="00E441DF">
        <w:rPr>
          <w:lang w:val="hr-HR"/>
        </w:rPr>
        <w:t>.</w:t>
      </w:r>
    </w:p>
    <w:p w:rsidRDefault="006C7523" w:rsidP="00266219" w:rsidR="006C7523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                Sudac</w:t>
      </w:r>
    </w:p>
    <w:p w:rsidRDefault="006C7523" w:rsidP="00266219" w:rsidR="006C7523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          Vera Jelenović</w:t>
      </w:r>
    </w:p>
    <w:p w:rsidRDefault="00724258" w:rsidP="0060518E" w:rsidR="00724258" w:rsidRPr="00E441DF">
      <w:pPr>
        <w:jc w:val="both"/>
        <w:rPr>
          <w:lang w:val="hr-HR"/>
        </w:rPr>
      </w:pPr>
      <w:r w:rsidRPr="00E441DF">
        <w:rPr>
          <w:lang w:val="hr-HR"/>
        </w:rPr>
        <w:t xml:space="preserve">UPUTA </w:t>
      </w:r>
      <w:r w:rsidR="00772905" w:rsidRPr="00E441DF">
        <w:rPr>
          <w:lang w:val="hr-HR"/>
        </w:rPr>
        <w:t xml:space="preserve"> </w:t>
      </w:r>
      <w:r w:rsidRPr="00E441DF">
        <w:rPr>
          <w:lang w:val="hr-HR"/>
        </w:rPr>
        <w:t>O PRAVNOM LIJEKU:</w:t>
      </w:r>
    </w:p>
    <w:p w:rsidRDefault="00724258" w:rsidP="0060518E" w:rsidR="00772905" w:rsidRPr="00E441DF">
      <w:pPr>
        <w:jc w:val="both"/>
        <w:rPr>
          <w:lang w:val="hr-HR"/>
        </w:rPr>
      </w:pPr>
      <w:r w:rsidRPr="00E441DF">
        <w:rPr>
          <w:lang w:val="hr-HR"/>
        </w:rPr>
        <w:tab/>
        <w:t xml:space="preserve">Protiv rješenja o razrješenju </w:t>
      </w:r>
      <w:r w:rsidR="00746FAC" w:rsidRPr="00E441DF">
        <w:rPr>
          <w:lang w:val="hr-HR"/>
        </w:rPr>
        <w:t xml:space="preserve">privremeni </w:t>
      </w:r>
      <w:r w:rsidRPr="00E441DF">
        <w:rPr>
          <w:lang w:val="hr-HR"/>
        </w:rPr>
        <w:t>stečajni upravitelj nema pravo na žalbu.</w:t>
      </w:r>
    </w:p>
    <w:p w:rsidRDefault="00CE1CA6" w:rsidP="0060518E" w:rsidR="00CE1CA6" w:rsidRPr="00E441DF">
      <w:pPr>
        <w:jc w:val="both"/>
        <w:rPr>
          <w:lang w:val="hr-HR"/>
        </w:rPr>
      </w:pPr>
    </w:p>
    <w:sectPr w:rsidR="00CE1CA6" w:rsidRPr="00E441D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82B" w:rsidR="00FC682B">
      <w:r>
        <w:separator/>
      </w:r>
    </w:p>
  </w:endnote>
  <w:endnote w:id="0" w:type="continuationSeparator">
    <w:p w:rsidRDefault="00FC682B" w:rsidR="00FC6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E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82B" w:rsidR="00FC682B">
      <w:r>
        <w:separator/>
      </w:r>
    </w:p>
  </w:footnote>
  <w:footnote w:id="0" w:type="continuationSeparator">
    <w:p w:rsidRDefault="00FC682B" w:rsidR="00FC6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E441DF" w:rsidR="00910929">
    <w:pPr>
      <w:jc w:val="right"/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746FAC">
      <w:rPr>
        <w:lang w:val="hr-HR"/>
      </w:rPr>
      <w:t>3</w:t>
    </w:r>
    <w:r w:rsidR="00E441DF">
      <w:rPr>
        <w:lang w:val="hr-HR"/>
      </w:rPr>
      <w:t>2</w:t>
    </w:r>
    <w:r w:rsidR="00266818">
      <w:rPr>
        <w:lang w:val="hr-HR"/>
      </w:rPr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6818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0CFD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151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43E5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35E"/>
    <w:rsid w:val="00A76E08"/>
    <w:rsid w:val="00A81C29"/>
    <w:rsid w:val="00A8253A"/>
    <w:rsid w:val="00A8334A"/>
    <w:rsid w:val="00A83AE8"/>
    <w:rsid w:val="00A84B88"/>
    <w:rsid w:val="00A85717"/>
    <w:rsid w:val="00A85AEA"/>
    <w:rsid w:val="00A85EC6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1DF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82B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5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5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1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SHIPWRIGHT j.d.o.o.</izvorni_sadrzaj>
    <derivirana_varijabla naziv="DomainObject.Predmet.ProtustrankaFormated_1">  SHIPWRIGHT j.d.o.o.</derivirana_varijabla>
  </DomainObject.Predmet.ProtustrankaFormated>
  <DomainObject.Predmet.ProtustrankaFormatedOIB>
    <izvorni_sadrzaj>  SHIPWRIGHT j.d.o.o., OIB 46683154640</izvorni_sadrzaj>
    <derivirana_varijabla naziv="DomainObject.Predmet.ProtustrankaFormatedOIB_1">  SHIPWRIGHT j.d.o.o., OIB 46683154640</derivirana_varijabla>
  </DomainObject.Predmet.ProtustrankaFormatedOIB>
  <DomainObject.Predmet.ProtustrankaFormatedWithAdress>
    <izvorni_sadrzaj> SHIPWRIGHT j.d.o.o., Drage Šćitara 2, 51000 Rijeka</izvorni_sadrzaj>
    <derivirana_varijabla naziv="DomainObject.Predmet.ProtustrankaFormatedWithAdress_1"> SHIPWRIGHT j.d.o.o., Drage Šćitara 2, 51000 Rijeka</derivirana_varijabla>
  </DomainObject.Predmet.ProtustrankaFormatedWithAdress>
  <DomainObject.Predmet.ProtustrankaFormatedWithAdressOIB>
    <izvorni_sadrzaj> SHIPWRIGHT j.d.o.o., OIB 46683154640, Drage Šćitara 2, 51000 Rijeka</izvorni_sadrzaj>
    <derivirana_varijabla naziv="DomainObject.Predmet.ProtustrankaFormatedWithAdressOIB_1"> SHIPWRIGHT j.d.o.o., OIB 46683154640, Drage Šćitara 2, 51000 Rijeka</derivirana_varijabla>
  </DomainObject.Predmet.ProtustrankaFormatedWithAdressOIB>
  <DomainObject.Predmet.ProtustrankaWithAdress>
    <izvorni_sadrzaj>SHIPWRIGHT j.d.o.o. Drage Šćitara 2, 51000 Rijeka</izvorni_sadrzaj>
    <derivirana_varijabla naziv="DomainObject.Predmet.ProtustrankaWithAdress_1">SHIPWRIGHT j.d.o.o. Drage Šćitara 2, 51000 Rijeka</derivirana_varijabla>
  </DomainObject.Predmet.ProtustrankaWithAdress>
  <DomainObject.Predmet.ProtustrankaWithAdressOIB>
    <izvorni_sadrzaj>SHIPWRIGHT j.d.o.o., OIB 46683154640, Drage Šćitara 2, 51000 Rijeka</izvorni_sadrzaj>
    <derivirana_varijabla naziv="DomainObject.Predmet.ProtustrankaWithAdressOIB_1">SHIPWRIGHT j.d.o.o., OIB 46683154640, Drage Šćitara 2, 51000 Rijeka</derivirana_varijabla>
  </DomainObject.Predmet.ProtustrankaWithAdressOIB>
  <DomainObject.Predmet.ProtustrankaNazivFormated>
    <izvorni_sadrzaj>SHIPWRIGHT j.d.o.o.</izvorni_sadrzaj>
    <derivirana_varijabla naziv="DomainObject.Predmet.ProtustrankaNazivFormated_1">SHIPWRIGHT j.d.o.o.</derivirana_varijabla>
  </DomainObject.Predmet.ProtustrankaNazivFormated>
  <DomainObject.Predmet.ProtustrankaNazivFormatedOIB>
    <izvorni_sadrzaj>SHIPWRIGHT j.d.o.o., OIB 46683154640</izvorni_sadrzaj>
    <derivirana_varijabla naziv="DomainObject.Predmet.ProtustrankaNazivFormatedOIB_1">SHIPWRIGHT j.d.o.o., OIB 46683154640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SHIPWRIGHT j.d.o.o.</item>
    </izvorni_sadrzaj>
    <derivirana_varijabla naziv="DomainObject.Predmet.ProtuStrankaListFormated_1">
      <item>SHIPWRIGHT j.d.o.o.</item>
    </derivirana_varijabla>
  </DomainObject.Predmet.ProtuStrankaListFormated>
  <DomainObject.Predmet.ProtuStrankaListFormatedOIB>
    <izvorni_sadrzaj>
      <item>SHIPWRIGHT j.d.o.o., OIB 46683154640</item>
    </izvorni_sadrzaj>
    <derivirana_varijabla naziv="DomainObject.Predmet.ProtuStrankaListFormatedOIB_1">
      <item>SHIPWRIGHT j.d.o.o., OIB 46683154640</item>
    </derivirana_varijabla>
  </DomainObject.Predmet.ProtuStrankaListFormatedOIB>
  <DomainObject.Predmet.ProtuStrankaListFormatedWithAdress>
    <izvorni_sadrzaj>
      <item>SHIPWRIGHT j.d.o.o., Drage Šćitara 2, 51000 Rijeka</item>
    </izvorni_sadrzaj>
    <derivirana_varijabla naziv="DomainObject.Predmet.ProtuStrankaListFormatedWithAdress_1">
      <item>SHIPWRIGHT j.d.o.o., Drage Šćitara 2, 51000 Rijeka</item>
    </derivirana_varijabla>
  </DomainObject.Predmet.ProtuStrankaListFormatedWithAdress>
  <DomainObject.Predmet.ProtuStrankaListFormatedWithAdressOIB>
    <izvorni_sadrzaj>
      <item>SHIPWRIGHT j.d.o.o., OIB 46683154640, Drage Šćitara 2, 51000 Rijeka</item>
    </izvorni_sadrzaj>
    <derivirana_varijabla naziv="DomainObject.Predmet.ProtuStrankaListFormatedWithAdressOIB_1">
      <item>SHIPWRIGHT j.d.o.o., OIB 46683154640, Drage Šćitara 2, 51000 Rijeka</item>
    </derivirana_varijabla>
  </DomainObject.Predmet.ProtuStrankaListFormatedWithAdressOIB>
  <DomainObject.Predmet.ProtuStrankaListNazivFormated>
    <izvorni_sadrzaj>
      <item>SHIPWRIGHT j.d.o.o.</item>
    </izvorni_sadrzaj>
    <derivirana_varijabla naziv="DomainObject.Predmet.ProtuStrankaListNazivFormated_1">
      <item>SHIPWRIGHT j.d.o.o.</item>
    </derivirana_varijabla>
  </DomainObject.Predmet.ProtuStrankaListNazivFormated>
  <DomainObject.Predmet.ProtuStrankaListNazivFormatedOIB>
    <izvorni_sadrzaj>
      <item>SHIPWRIGHT j.d.o.o., OIB 46683154640</item>
    </izvorni_sadrzaj>
    <derivirana_varijabla naziv="DomainObject.Predmet.ProtuStrankaListNazivFormatedOIB_1">
      <item>SHIPWRIGHT j.d.o.o., OIB 46683154640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SHIPWRIGHT j.d.o.o.</izvorni_sadrzaj>
    <derivirana_varijabla naziv="DomainObject.Predmet.ProtustrankaIDrugi_1">SHIPWRIGHT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SHIPWRIGHT j.d.o.o., OIB 46683154640, Drage Šćitara 2, 51000 Rijeka</izvorni_sadrzaj>
    <derivirana_varijabla naziv="DomainObject.Predmet.ProtustrankaIDrugiAdressOIB_1">SHIPWRIGHT j.d.o.o., OIB 46683154640, Drage Šćitara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SHIPWRIGHT j.d.o.o.</item>
    </izvorni_sadrzaj>
    <derivirana_varijabla naziv="DomainObject.Predmet.SudioniciListNaziv_1">
      <item>FINA  Rijeka</item>
      <item>SHIPWRIGHT j.d.o.o.</item>
    </derivirana_varijabla>
  </DomainObject.Predmet.SudioniciListNaziv>
  <DomainObject.Predmet.SudioniciListAdressOIB>
    <izvorni_sadrzaj>
      <item>FINA  Rijeka, OIB 85821130368, Frana Kurelca 8,51000 Rijeka</item>
      <item>SHIPWRIGHT j.d.o.o., OIB 46683154640, Drage Šćitara 2,51000 Rijeka</item>
    </izvorni_sadrzaj>
    <derivirana_varijabla naziv="DomainObject.Predmet.SudioniciListAdressOIB_1">
      <item>FINA  Rijeka, OIB 85821130368, Frana Kurelca 8,51000 Rijeka</item>
      <item>SHIPWRIGHT j.d.o.o., OIB 46683154640,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46683154640</item>
    </izvorni_sadrzaj>
    <derivirana_varijabla naziv="DomainObject.Predmet.SudioniciListNazivOIB_1">
      <item>, OIB 85821130368</item>
      <item>, OIB 46683154640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317</properties:Words>
  <properties:Characters>1659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2018-03-07T11:45:00Z</dcterms:created>
  <dc:creator>Vera Jelenović</dc:creator>
  <cp:lastModifiedBy>Danijela Fumić</cp:lastModifiedBy>
  <cp:lastPrinted>2008-06-02T12:27:00Z</cp:lastPrinted>
  <dcterms:modified xmlns:xsi="http://www.w3.org/2001/XMLSchema-instance" xsi:type="dcterms:W3CDTF">2018-03-07T11:47:00Z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 18 razrješenje privremenog st. upravitelja na njegov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