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48a6" w14:paraId="69a48a6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0409E" w:rsidRPr="0040409E">
        <w:rPr>
          <w:lang w:val="hr-HR"/>
        </w:rPr>
        <w:t>MIJAČ PROJEKT d.o.o., OIB: 03703682799, Split, Slavićeva 15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40409E" w:rsidRPr="0040409E">
        <w:rPr>
          <w:lang w:val="hr-HR"/>
        </w:rPr>
        <w:t>MIJAČ PROJEKT d.o.o., OIB: 03703682799, Split, Slavićeva 15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256557" w:rsidRPr="00256557">
        <w:rPr>
          <w:lang w:val="hr-HR"/>
        </w:rPr>
        <w:t>Domagoj Repač iz Zagreba, Đorđićeva 24, OIB: 24977406612</w:t>
      </w:r>
      <w:r w:rsidR="00256557">
        <w:rPr>
          <w:lang w:val="hr-HR"/>
        </w:rPr>
        <w:t>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40409E" w:rsidRPr="0040409E">
        <w:rPr>
          <w:lang w:val="hr-HR"/>
        </w:rPr>
        <w:t>MIJAČ PROJEKT d.o.o., OIB: 03703682799, Split, Slavićeva 15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94BA6">
        <w:rPr>
          <w:lang w:val="hr-HR"/>
        </w:rPr>
        <w:t>5. studenog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677E07" w:rsidRPr="00677E07">
        <w:rPr>
          <w:lang w:val="hr-HR"/>
        </w:rPr>
        <w:t>IMPRESS KLUB d.o.o., OIB: 06748910435, Komiža, Potok 21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40409E">
        <w:rPr>
          <w:lang w:val="hr-HR"/>
        </w:rPr>
        <w:t>691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40409E">
        <w:rPr>
          <w:lang w:val="hr-HR"/>
        </w:rPr>
        <w:t>19.840,78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94BA6">
        <w:rPr>
          <w:lang w:val="hr-HR"/>
        </w:rPr>
        <w:t>9.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394BA6">
      <w:t>18</w:t>
    </w:r>
    <w:r w:rsidR="00677E07">
      <w:t>5</w:t>
    </w:r>
    <w:r w:rsidR="0040409E">
      <w:t>2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40409E">
      <w:t>18</w:t>
    </w:r>
    <w:r w:rsidR="00677E07">
      <w:t>5</w:t>
    </w:r>
    <w:r w:rsidR="0040409E">
      <w:t>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56557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403F01"/>
    <w:rsid w:val="0040409E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2402F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St-1852/2015</izvorni_sadrzaj>
    <derivirana_varijabla naziv="DomainObject.Predmet.OznakaBroj_1">St-1852/2015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MIJAČ PROJEKT d.o.o. za projektiranje, arheologiju, geologiju i usluge</izvorni_sadrzaj>
    <derivirana_varijabla naziv="DomainObject.Predmet.ProtustrankaFormated_1">  MIJAČ PROJEKT d.o.o. za projektiranje, arheologiju, geologiju i usluge</derivirana_varijabla>
  </DomainObject.Predmet.ProtustrankaFormated>
  <DomainObject.Predmet.ProtustrankaFormatedOIB>
    <izvorni_sadrzaj>  MIJAČ PROJEKT d.o.o. za projektiranje, arheologiju, geologiju i usluge, OIB 03703682799</izvorni_sadrzaj>
    <derivirana_varijabla naziv="DomainObject.Predmet.ProtustrankaFormatedOIB_1">  MIJAČ PROJEKT d.o.o. za projektiranje, arheologiju, geologiju i usluge, OIB 03703682799</derivirana_varijabla>
  </DomainObject.Predmet.ProtustrankaFormatedOIB>
  <DomainObject.Predmet.ProtustrankaFormatedWithAdress>
    <izvorni_sadrzaj> MIJAČ PROJEKT d.o.o. za projektiranje, arheologiju, geologiju i usluge, Slavićeva 15, 21000 Split</izvorni_sadrzaj>
    <derivirana_varijabla naziv="DomainObject.Predmet.ProtustrankaFormatedWithAdress_1"> MIJAČ PROJEKT d.o.o. za projektiranje, arheologiju, geologiju i usluge, Slavićeva 15, 21000 Split</derivirana_varijabla>
  </DomainObject.Predmet.ProtustrankaFormatedWithAdress>
  <DomainObject.Predmet.ProtustrankaFormatedWithAdressOIB>
    <izvorni_sadrzaj> MIJAČ PROJEKT d.o.o. za projektiranje, arheologiju, geologiju i usluge, OIB 03703682799, Slavićeva 15, 21000 Split</izvorni_sadrzaj>
    <derivirana_varijabla naziv="DomainObject.Predmet.ProtustrankaFormatedWithAdressOIB_1"> MIJAČ PROJEKT d.o.o. za projektiranje, arheologiju, geologiju i usluge, OIB 03703682799, Slavićeva 15, 21000 Split</derivirana_varijabla>
  </DomainObject.Predmet.ProtustrankaFormatedWithAdressOIB>
  <DomainObject.Predmet.ProtustrankaWithAdress>
    <izvorni_sadrzaj>MIJAČ PROJEKT d.o.o. za projektiranje, arheologiju, geologiju i usluge Slavićeva 15, 21000 Split</izvorni_sadrzaj>
    <derivirana_varijabla naziv="DomainObject.Predmet.ProtustrankaWithAdress_1">MIJAČ PROJEKT d.o.o. za projektiranje, arheologiju, geologiju i usluge Slavićeva 15, 21000 Split</derivirana_varijabla>
  </DomainObject.Predmet.ProtustrankaWithAdress>
  <DomainObject.Predmet.ProtustrankaWithAdressOIB>
    <izvorni_sadrzaj>MIJAČ PROJEKT d.o.o. za projektiranje, arheologiju, geologiju i usluge, OIB 03703682799, Slavićeva 15, 21000 Split</izvorni_sadrzaj>
    <derivirana_varijabla naziv="DomainObject.Predmet.ProtustrankaWithAdressOIB_1">MIJAČ PROJEKT d.o.o. za projektiranje, arheologiju, geologiju i usluge, OIB 03703682799, Slavićeva 15, 21000 Split</derivirana_varijabla>
  </DomainObject.Predmet.ProtustrankaWithAdressOIB>
  <DomainObject.Predmet.ProtustrankaNazivFormated>
    <izvorni_sadrzaj>MIJAČ PROJEKT d.o.o. za projektiranje, arheologiju, geologiju i usluge</izvorni_sadrzaj>
    <derivirana_varijabla naziv="DomainObject.Predmet.ProtustrankaNazivFormated_1">MIJAČ PROJEKT d.o.o. za projektiranje, arheologiju, geologiju i usluge</derivirana_varijabla>
  </DomainObject.Predmet.ProtustrankaNazivFormated>
  <DomainObject.Predmet.ProtustrankaNazivFormatedOIB>
    <izvorni_sadrzaj>MIJAČ PROJEKT d.o.o. za projektiranje, arheologiju, geologiju i usluge, OIB 03703682799</izvorni_sadrzaj>
    <derivirana_varijabla naziv="DomainObject.Predmet.ProtustrankaNazivFormatedOIB_1">MIJAČ PROJEKT d.o.o. za projektiranje, arheologiju, geologiju i usluge, OIB 03703682799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19840.78</izvorni_sadrzaj>
    <derivirana_varijabla naziv="DomainObject.Predmet.TrenutnaVrijednost_1">19840.78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MIJAČ PROJEKT d.o.o. za projektiranje, arheologiju, geologiju i usluge</item>
    </izvorni_sadrzaj>
    <derivirana_varijabla naziv="DomainObject.Predmet.ProtuStrankaListFormated_1">
      <item>MIJAČ PROJEKT d.o.o. za projektiranje, arheologiju, geologiju i usluge</item>
    </derivirana_varijabla>
  </DomainObject.Predmet.ProtuStrankaListFormated>
  <DomainObject.Predmet.ProtuStrankaListFormatedOIB>
    <izvorni_sadrzaj>
      <item>MIJAČ PROJEKT d.o.o. za projektiranje, arheologiju, geologiju i usluge, OIB 03703682799</item>
    </izvorni_sadrzaj>
    <derivirana_varijabla naziv="DomainObject.Predmet.ProtuStrankaListFormatedOIB_1">
      <item>MIJAČ PROJEKT d.o.o. za projektiranje, arheologiju, geologiju i usluge, OIB 03703682799</item>
    </derivirana_varijabla>
  </DomainObject.Predmet.ProtuStrankaListFormatedOIB>
  <DomainObject.Predmet.ProtuStrankaListFormatedWithAdress>
    <izvorni_sadrzaj>
      <item>MIJAČ PROJEKT d.o.o. za projektiranje, arheologiju, geologiju i usluge, Slavićeva 15, 21000 Split</item>
    </izvorni_sadrzaj>
    <derivirana_varijabla naziv="DomainObject.Predmet.ProtuStrankaListFormatedWithAdress_1">
      <item>MIJAČ PROJEKT d.o.o. za projektiranje, arheologiju, geologiju i usluge, Slavićeva 15, 21000 Split</item>
    </derivirana_varijabla>
  </DomainObject.Predmet.ProtuStrankaListFormatedWithAdress>
  <DomainObject.Predmet.ProtuStrankaListFormatedWithAdressOIB>
    <izvorni_sadrzaj>
      <item>MIJAČ PROJEKT d.o.o. za projektiranje, arheologiju, geologiju i usluge, OIB 03703682799, Slavićeva 15, 21000 Split</item>
    </izvorni_sadrzaj>
    <derivirana_varijabla naziv="DomainObject.Predmet.ProtuStrankaListFormatedWithAdressOIB_1">
      <item>MIJAČ PROJEKT d.o.o. za projektiranje, arheologiju, geologiju i usluge, OIB 03703682799, Slavićeva 15, 21000 Split</item>
    </derivirana_varijabla>
  </DomainObject.Predmet.ProtuStrankaListFormatedWithAdressOIB>
  <DomainObject.Predmet.ProtuStrankaListNazivFormated>
    <izvorni_sadrzaj>
      <item>MIJAČ PROJEKT d.o.o. za projektiranje, arheologiju, geologiju i usluge</item>
    </izvorni_sadrzaj>
    <derivirana_varijabla naziv="DomainObject.Predmet.ProtuStrankaListNazivFormated_1">
      <item>MIJAČ PROJEKT d.o.o. za projektiranje, arheologiju, geologiju i usluge</item>
    </derivirana_varijabla>
  </DomainObject.Predmet.ProtuStrankaListNazivFormated>
  <DomainObject.Predmet.ProtuStrankaListNazivFormatedOIB>
    <izvorni_sadrzaj>
      <item>MIJAČ PROJEKT d.o.o. za projektiranje, arheologiju, geologiju i usluge, OIB 03703682799</item>
    </izvorni_sadrzaj>
    <derivirana_varijabla naziv="DomainObject.Predmet.ProtuStrankaListNazivFormatedOIB_1">
      <item>MIJAČ PROJEKT d.o.o. za projektiranje, arheologiju, geologiju i usluge, OIB 03703682799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MIJAČ PROJEKT d.o.o. za projektiranje, arheologiju, geologiju i usluge</izvorni_sadrzaj>
    <derivirana_varijabla naziv="DomainObject.Predmet.ProtustrankaIDrugi_1">MIJAČ PROJEKT d.o.o. za projektiranje, arheologiju, geologiju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MIJAČ PROJEKT d.o.o. za projektiranje, arheologiju, geologiju i usluge, OIB 03703682799, Slavićeva 15, 21000 Split</izvorni_sadrzaj>
    <derivirana_varijabla naziv="DomainObject.Predmet.ProtustrankaIDrugiAdressOIB_1">MIJAČ PROJEKT d.o.o. za projektiranje, arheologiju, geologiju i usluge, OIB 03703682799, Slavićeva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MIJAČ PROJEKT d.o.o. za projektiranje, arheologiju, geologiju i usluge</item>
      <item>FINANCIJSKA AGENCIJA,RC SPLIT</item>
    </izvorni_sadrzaj>
    <derivirana_varijabla naziv="DomainObject.Predmet.SudioniciListNaziv_1">
      <item>MIJAČ PROJEKT d.o.o. za projektiranje, arheologiju, geologiju i usluge</item>
      <item>FINANCIJSKA AGENCIJA,RC SPLIT</item>
    </derivirana_varijabla>
  </DomainObject.Predmet.SudioniciListNaziv>
  <DomainObject.Predmet.SudioniciListAdressOIB>
    <izvorni_sadrzaj>
      <item>MIJAČ PROJEKT d.o.o. za projektiranje, arheologiju, geologiju i usluge, OIB 03703682799, Slavićeva 15,21000 Split</item>
      <item>FINANCIJSKA AGENCIJA,RC SPLIT, OIB 85821130368, Mažuranićevo šetalište 24b,21000 Split</item>
    </izvorni_sadrzaj>
    <derivirana_varijabla naziv="DomainObject.Predmet.SudioniciListAdressOIB_1">
      <item>MIJAČ PROJEKT d.o.o. za projektiranje, arheologiju, geologiju i usluge, OIB 03703682799, Slavićeva 15,21000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03703682799</item>
      <item>, OIB 85821130368</item>
    </izvorni_sadrzaj>
    <derivirana_varijabla naziv="DomainObject.Predmet.SudioniciListNazivOIB_1">
      <item>, OIB 03703682799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0E644-E1DA-42A1-A802-EA982CCDF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4097</properties:Characters>
  <properties:Lines>84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2017-05-30T06:04:00Z</cp:lastPrinted>
  <dcterms:modified xmlns:xsi="http://www.w3.org/2001/XMLSchema-instance" xsi:type="dcterms:W3CDTF">2017-05-30T08:41:00Z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