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e939" w14:paraId="a8fe939" w:rsidRDefault="00B63DD3" w:rsidP="00910611" w:rsidR="00B63D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DD3" w:rsidP="00910611" w:rsidR="00B63DD3">
      <w:r>
        <w:rPr>
          <w:rFonts w:eastAsia="MS Mincho"/>
        </w:rPr>
        <w:t>REPUBLIKA HRVATSKA</w:t>
      </w:r>
    </w:p>
    <w:p w:rsidRDefault="00B63DD3" w:rsidP="00910611" w:rsidR="00B63DD3">
      <w:r>
        <w:rPr>
          <w:rFonts w:eastAsia="MS Mincho"/>
        </w:rPr>
        <w:t>TRGOVAČKI SUD U RIJECI</w:t>
      </w:r>
    </w:p>
    <w:p w:rsidRDefault="00B63DD3" w:rsidR="00B63D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B63DD3" w:rsidP="004F57EB" w:rsidR="00B63DD3">
      <w:pPr>
        <w:jc w:val="center"/>
      </w:pPr>
    </w:p>
    <w:p w:rsidRDefault="00B63DD3" w:rsidP="004F57EB" w:rsidR="00B63DD3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D3D43">
        <w:t>FERE d.o.o. usluge Opatija (Grad Opatija), Nova cesta 64, OIB: 83160581081, MBS: 060223669</w:t>
      </w:r>
      <w:r>
        <w:t xml:space="preserve">, dana </w:t>
      </w:r>
      <w:r w:rsidR="00AD626D">
        <w:t>5</w:t>
      </w:r>
      <w:r w:rsidR="00AE07BB">
        <w:t>. svibnja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DD3D43">
        <w:t>FERE d.o.o. usluge Opatija (Grad Opatija), Nova cesta 64, OIB: 83160581081, MBS: 060223669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AD626D">
        <w:t>5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F57732">
        <w:t>0</w:t>
      </w:r>
      <w:r w:rsidRPr="009F41CE">
        <w:t>,</w:t>
      </w:r>
      <w:r w:rsidR="00F57732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DD3D43">
        <w:t>Mirjana Gašparović, OIB: 36691101554, Podšupera 55, Crikvenica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DD3D43">
        <w:t>FERE d.o.o. usluge Opatija (Grad Opatija), Nova cesta 64, OIB: 83160581081, MBS: 060223669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DD3D43">
        <w:t>Mirjane Gašparović, OIB: 36691101554, Podšupera 55, Crikvenica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>
        <w:rPr>
          <w:bCs/>
        </w:rPr>
        <w:t>92</w:t>
      </w:r>
      <w:r w:rsidR="00DD3D43">
        <w:rPr>
          <w:bCs/>
        </w:rPr>
        <w:t>0</w:t>
      </w:r>
      <w:r w:rsidRPr="0082679B">
        <w:rPr>
          <w:bCs/>
        </w:rPr>
        <w:t>/201</w:t>
      </w:r>
      <w:r>
        <w:rPr>
          <w:bCs/>
        </w:rPr>
        <w:t>6</w:t>
      </w:r>
      <w:r w:rsidR="00AD626D">
        <w:rPr>
          <w:bCs/>
        </w:rPr>
        <w:t>-</w:t>
      </w:r>
      <w:r w:rsidR="00DD3D43">
        <w:rPr>
          <w:bCs/>
        </w:rPr>
        <w:t>5</w:t>
      </w:r>
      <w:r w:rsidRPr="0082679B">
        <w:rPr>
          <w:bCs/>
        </w:rPr>
        <w:t xml:space="preserve"> od </w:t>
      </w:r>
      <w:r w:rsidR="00DD3D43">
        <w:rPr>
          <w:bCs/>
        </w:rPr>
        <w:t>19</w:t>
      </w:r>
      <w:r>
        <w:rPr>
          <w:bCs/>
        </w:rPr>
        <w:t>. prosinca 2016</w:t>
      </w:r>
      <w:r w:rsidRPr="0082679B"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AE07BB">
        <w:t>14.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DD3D43">
        <w:t>FERE d.o.o. usluge Opatija (Grad Opatija), Nova cesta 64, OIB: 83160581081, MBS: 060223669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AE07BB">
        <w:rPr>
          <w:bCs/>
        </w:rPr>
        <w:t>92</w:t>
      </w:r>
      <w:r w:rsidR="00DD3D43">
        <w:rPr>
          <w:bCs/>
        </w:rPr>
        <w:t>0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DD3D43">
        <w:rPr>
          <w:bCs/>
        </w:rPr>
        <w:t>2</w:t>
      </w:r>
      <w:r w:rsidR="00AD626D">
        <w:rPr>
          <w:bCs/>
        </w:rPr>
        <w:t>. prosinca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DD3D43">
        <w:t>FERE d.o.o. usluge Opatija (Grad Opatija), Nova cesta 64, OIB: 83160581081, MBS: 060223669, a rješenjem posl. br. St-920/2016-5 od 19. prosinca 2016. godine</w:t>
      </w:r>
      <w:r w:rsidR="00AD626D">
        <w:t xml:space="preserve"> </w:t>
      </w:r>
      <w:r w:rsidR="00AD626D">
        <w:lastRenderedPageBreak/>
        <w:t>imenovan</w:t>
      </w:r>
      <w:r w:rsidR="00DD3D43">
        <w:t xml:space="preserve"> je</w:t>
      </w:r>
      <w:r w:rsidR="00AD626D">
        <w:t xml:space="preserve"> privremeni stečajni upravitelj </w:t>
      </w:r>
      <w:r w:rsidR="00DD3D43">
        <w:t>Mirjana Gašparović, OIB: 36691101554, Podšupera 55, Crikvenica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DD3D43">
        <w:t>9. ožujka 2017</w:t>
      </w:r>
      <w:r w:rsidR="002F3701">
        <w:t xml:space="preserve">. godine (list </w:t>
      </w:r>
      <w:r w:rsidR="00DD3D43">
        <w:t>11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67B4C">
        <w:rPr>
          <w:bCs/>
        </w:rPr>
        <w:t>28. ožujka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67B4C">
        <w:rPr>
          <w:bCs/>
        </w:rPr>
        <w:t>3</w:t>
      </w:r>
      <w:r w:rsidR="005C5033">
        <w:rPr>
          <w:bCs/>
        </w:rPr>
        <w:t>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16B86">
        <w:rPr>
          <w:bCs/>
        </w:rPr>
        <w:t>5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A16B86">
        <w:t>5</w:t>
      </w:r>
      <w:r w:rsidR="00567B4C">
        <w:t>. svibnja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7B9" w:rsidR="00C327B9">
      <w:r>
        <w:separator/>
      </w:r>
    </w:p>
  </w:endnote>
  <w:endnote w:id="0" w:type="continuationSeparator">
    <w:p w:rsidRDefault="00C327B9" w:rsidR="00C32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D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7B9" w:rsidR="00C327B9">
      <w:r>
        <w:separator/>
      </w:r>
    </w:p>
  </w:footnote>
  <w:footnote w:id="0" w:type="continuationSeparator">
    <w:p w:rsidRDefault="00C327B9" w:rsidR="00C32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07BB">
      <w:t>92</w:t>
    </w:r>
    <w:r w:rsidR="00DD3D43">
      <w:t>0</w:t>
    </w:r>
    <w:r w:rsidR="002F3701">
      <w:t>/2016-1</w:t>
    </w:r>
    <w:r w:rsidR="00DD3D43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84B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4BF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3DD3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27B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3D43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732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577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7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577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7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FERE d.o.o.</izvorni_sadrzaj>
    <derivirana_varijabla naziv="DomainObject.Predmet.ProtustrankaFormated_1">  FERE d.o.o.</derivirana_varijabla>
  </DomainObject.Predmet.ProtustrankaFormated>
  <DomainObject.Predmet.ProtustrankaFormatedOIB>
    <izvorni_sadrzaj>  FERE d.o.o., OIB 83160581081</izvorni_sadrzaj>
    <derivirana_varijabla naziv="DomainObject.Predmet.ProtustrankaFormatedOIB_1">  FERE d.o.o., OIB 83160581081</derivirana_varijabla>
  </DomainObject.Predmet.ProtustrankaFormatedOIB>
  <DomainObject.Predmet.ProtustrankaFormatedWithAdress>
    <izvorni_sadrzaj> FERE d.o.o., Nova cesta 64, 51410 Opatija</izvorni_sadrzaj>
    <derivirana_varijabla naziv="DomainObject.Predmet.ProtustrankaFormatedWithAdress_1"> FERE d.o.o., Nova cesta 64, 51410 Opatija</derivirana_varijabla>
  </DomainObject.Predmet.ProtustrankaFormatedWithAdress>
  <DomainObject.Predmet.ProtustrankaFormatedWithAdressOIB>
    <izvorni_sadrzaj> FERE d.o.o., OIB 83160581081, Nova cesta 64, 51410 Opatija</izvorni_sadrzaj>
    <derivirana_varijabla naziv="DomainObject.Predmet.ProtustrankaFormatedWithAdressOIB_1"> FERE d.o.o., OIB 83160581081, Nova cesta 64, 51410 Opatija</derivirana_varijabla>
  </DomainObject.Predmet.ProtustrankaFormatedWithAdressOIB>
  <DomainObject.Predmet.ProtustrankaWithAdress>
    <izvorni_sadrzaj>FERE d.o.o. Nova cesta 64, 51410 Opatija</izvorni_sadrzaj>
    <derivirana_varijabla naziv="DomainObject.Predmet.ProtustrankaWithAdress_1">FERE d.o.o. Nova cesta 64, 51410 Opatija</derivirana_varijabla>
  </DomainObject.Predmet.ProtustrankaWithAdress>
  <DomainObject.Predmet.ProtustrankaWithAdressOIB>
    <izvorni_sadrzaj>FERE d.o.o., OIB 83160581081, Nova cesta 64, 51410 Opatija</izvorni_sadrzaj>
    <derivirana_varijabla naziv="DomainObject.Predmet.ProtustrankaWithAdressOIB_1">FERE d.o.o., OIB 83160581081, Nova cesta 64, 51410 Opatija</derivirana_varijabla>
  </DomainObject.Predmet.ProtustrankaWithAdressOIB>
  <DomainObject.Predmet.ProtustrankaNazivFormated>
    <izvorni_sadrzaj>FERE d.o.o.</izvorni_sadrzaj>
    <derivirana_varijabla naziv="DomainObject.Predmet.ProtustrankaNazivFormated_1">FERE d.o.o.</derivirana_varijabla>
  </DomainObject.Predmet.ProtustrankaNazivFormated>
  <DomainObject.Predmet.ProtustrankaNazivFormatedOIB>
    <izvorni_sadrzaj>FERE d.o.o., OIB 83160581081</izvorni_sadrzaj>
    <derivirana_varijabla naziv="DomainObject.Predmet.ProtustrankaNazivFormatedOIB_1">FERE d.o.o., OIB 83160581081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FERE d.o.o.</item>
    </izvorni_sadrzaj>
    <derivirana_varijabla naziv="DomainObject.Predmet.ProtuStrankaListFormated_1">
      <item>FERE d.o.o.</item>
    </derivirana_varijabla>
  </DomainObject.Predmet.ProtuStrankaListFormated>
  <DomainObject.Predmet.ProtuStrankaListFormatedOIB>
    <izvorni_sadrzaj>
      <item>FERE d.o.o., OIB 83160581081</item>
    </izvorni_sadrzaj>
    <derivirana_varijabla naziv="DomainObject.Predmet.ProtuStrankaListFormatedOIB_1">
      <item>FERE d.o.o., OIB 83160581081</item>
    </derivirana_varijabla>
  </DomainObject.Predmet.ProtuStrankaListFormatedOIB>
  <DomainObject.Predmet.ProtuStrankaListFormatedWithAdress>
    <izvorni_sadrzaj>
      <item>FERE d.o.o., Nova cesta 64, 51410 Opatija</item>
    </izvorni_sadrzaj>
    <derivirana_varijabla naziv="DomainObject.Predmet.ProtuStrankaListFormatedWithAdress_1">
      <item>FERE d.o.o., Nova cesta 64, 51410 Opatija</item>
    </derivirana_varijabla>
  </DomainObject.Predmet.ProtuStrankaListFormatedWithAdress>
  <DomainObject.Predmet.ProtuStrankaListFormatedWithAdressOIB>
    <izvorni_sadrzaj>
      <item>FERE d.o.o., OIB 83160581081, Nova cesta 64, 51410 Opatija</item>
    </izvorni_sadrzaj>
    <derivirana_varijabla naziv="DomainObject.Predmet.ProtuStrankaListFormatedWithAdressOIB_1">
      <item>FERE d.o.o., OIB 83160581081, Nova cesta 64, 51410 Opatija</item>
    </derivirana_varijabla>
  </DomainObject.Predmet.ProtuStrankaListFormatedWithAdressOIB>
  <DomainObject.Predmet.ProtuStrankaListNazivFormated>
    <izvorni_sadrzaj>
      <item>FERE d.o.o.</item>
    </izvorni_sadrzaj>
    <derivirana_varijabla naziv="DomainObject.Predmet.ProtuStrankaListNazivFormated_1">
      <item>FERE d.o.o.</item>
    </derivirana_varijabla>
  </DomainObject.Predmet.ProtuStrankaListNazivFormated>
  <DomainObject.Predmet.ProtuStrankaListNazivFormatedOIB>
    <izvorni_sadrzaj>
      <item>FERE d.o.o., OIB 83160581081</item>
    </izvorni_sadrzaj>
    <derivirana_varijabla naziv="DomainObject.Predmet.ProtuStrankaListNazivFormatedOIB_1">
      <item>FERE d.o.o., OIB 83160581081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FERE d.o.o.</izvorni_sadrzaj>
    <derivirana_varijabla naziv="DomainObject.Predmet.ProtustrankaIDrugi_1">FERE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FERE d.o.o., OIB 83160581081, Nova cesta 64, 51410 Opatija</izvorni_sadrzaj>
    <derivirana_varijabla naziv="DomainObject.Predmet.ProtustrankaIDrugiAdressOIB_1">FERE d.o.o., OIB 83160581081, Nova cesta 64,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FERE d.o.o.</item>
    </izvorni_sadrzaj>
    <derivirana_varijabla naziv="DomainObject.Predmet.SudioniciListNaziv_1">
      <item>FINA  Rijeka</item>
      <item>FERE d.o.o.</item>
    </derivirana_varijabla>
  </DomainObject.Predmet.SudioniciListNaziv>
  <DomainObject.Predmet.SudioniciListAdressOIB>
    <izvorni_sadrzaj>
      <item>FINA  Rijeka, OIB 85821130368, Frana Kurelca 8,51000 Rijeka</item>
      <item>FERE d.o.o., OIB 83160581081, Nova cesta 64,51410 Opatija</item>
    </izvorni_sadrzaj>
    <derivirana_varijabla naziv="DomainObject.Predmet.SudioniciListAdressOIB_1">
      <item>FINA  Rijeka, OIB 85821130368, Frana Kurelca 8,51000 Rijeka</item>
      <item>FERE d.o.o., OIB 83160581081, Nova cesta 64,51410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83160581081</item>
    </izvorni_sadrzaj>
    <derivirana_varijabla naziv="DomainObject.Predmet.SudioniciListNazivOIB_1">
      <item>, OIB 85821130368</item>
      <item>, OIB 83160581081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824</properties:Words>
  <properties:Characters>4493</properties:Characters>
  <properties:Lines>121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2017-05-05T08:10:00Z</dcterms:created>
  <dc:creator>korlevicd</dc:creator>
  <cp:lastModifiedBy>Danijela Fumić</cp:lastModifiedBy>
  <cp:lastPrinted>2017-05-05T08:09:00Z</cp:lastPrinted>
  <dcterms:modified xmlns:xsi="http://www.w3.org/2001/XMLSchema-instance" xsi:type="dcterms:W3CDTF">2017-05-05T08:11:00Z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