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c46d" w14:paraId="517c46d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F3385D">
        <w:rPr>
          <w:lang w:val="hr-HR"/>
        </w:rPr>
        <w:t>MUSTELLA j.d.o.o., OIB: 31325680275, Podstrana, Gospe u Siti 28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3385D" w:rsidRPr="00F3385D">
        <w:rPr>
          <w:szCs w:val="24"/>
        </w:rPr>
        <w:t>MUSTELLA j.d.o.o., OIB: 31325680275, Podstrana, Gospe u Siti 28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A40F25">
        <w:t>8</w:t>
      </w:r>
      <w:r w:rsidR="00622DF9">
        <w:t>:</w:t>
      </w:r>
      <w:r w:rsidR="00F3385D">
        <w:t>3</w:t>
      </w:r>
      <w:r w:rsidR="00A40F25">
        <w:t>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F3385D" w:rsidR="00F3385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F3385D">
        <w:rPr>
          <w:rFonts w:cs="Times New Roman" w:eastAsia="Times New Roman"/>
          <w:szCs w:val="24"/>
          <w:lang w:eastAsia="hr-HR"/>
        </w:rPr>
        <w:t>Antonija Balić iz Podstrane, Gospe u Siti 28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F3385D">
        <w:t>Antoniji Balić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F3385D">
        <w:rPr>
          <w:szCs w:val="24"/>
        </w:rPr>
        <w:t>17. studenog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F3385D" w:rsidRPr="00F3385D">
        <w:rPr>
          <w:szCs w:val="24"/>
        </w:rPr>
        <w:t>MUSTELLA j.d.o.o., OIB: 31325680275, Podstrana, Gospe u Siti 28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F3385D">
        <w:rPr>
          <w:szCs w:val="24"/>
        </w:rPr>
        <w:t>15. studenog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F3385D">
        <w:rPr>
          <w:szCs w:val="24"/>
        </w:rPr>
        <w:t>13.638,47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 xml:space="preserve">rovinsko osiguranje dužnik ima </w:t>
      </w:r>
      <w:r w:rsidR="00F3385D">
        <w:rPr>
          <w:szCs w:val="24"/>
        </w:rPr>
        <w:t>3 zaposlenih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F3385D">
        <w:rPr>
          <w:szCs w:val="24"/>
        </w:rPr>
        <w:t>tri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9A5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F3385D">
      <w:t>2013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F3385D">
      <w:t>2013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479A5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3385D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St-2013/2016</izvorni_sadrzaj>
    <derivirana_varijabla naziv="DomainObject.Predmet.OznakaBroj_1">St-2013/2016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MUSTELLA j.d.o.o. za građenje i usluge</izvorni_sadrzaj>
    <derivirana_varijabla naziv="DomainObject.Predmet.ProtustrankaFormated_1">  MUSTELLA j.d.o.o. za građenje i usluge</derivirana_varijabla>
  </DomainObject.Predmet.ProtustrankaFormated>
  <DomainObject.Predmet.ProtustrankaFormatedOIB>
    <izvorni_sadrzaj>  MUSTELLA j.d.o.o. za građenje i usluge, OIB 31325680275</izvorni_sadrzaj>
    <derivirana_varijabla naziv="DomainObject.Predmet.ProtustrankaFormatedOIB_1">  MUSTELLA j.d.o.o. za građenje i usluge, OIB 31325680275</derivirana_varijabla>
  </DomainObject.Predmet.ProtustrankaFormatedOIB>
  <DomainObject.Predmet.ProtustrankaFormatedWithAdress>
    <izvorni_sadrzaj> MUSTELLA j.d.o.o. za građenje i usluge, Gospe u Siti 28, 21311 Podstrana</izvorni_sadrzaj>
    <derivirana_varijabla naziv="DomainObject.Predmet.ProtustrankaFormatedWithAdress_1"> MUSTELLA j.d.o.o. za građenje i usluge, Gospe u Siti 28, 21311 Podstrana</derivirana_varijabla>
  </DomainObject.Predmet.ProtustrankaFormatedWithAdress>
  <DomainObject.Predmet.ProtustrankaFormatedWithAdressOIB>
    <izvorni_sadrzaj> MUSTELLA j.d.o.o. za građenje i usluge, OIB 31325680275, Gospe u Siti 28, 21311 Podstrana</izvorni_sadrzaj>
    <derivirana_varijabla naziv="DomainObject.Predmet.ProtustrankaFormatedWithAdressOIB_1"> MUSTELLA j.d.o.o. za građenje i usluge, OIB 31325680275, Gospe u Siti 28, 21311 Podstrana</derivirana_varijabla>
  </DomainObject.Predmet.ProtustrankaFormatedWithAdressOIB>
  <DomainObject.Predmet.ProtustrankaWithAdress>
    <izvorni_sadrzaj>MUSTELLA j.d.o.o. za građenje i usluge Gospe u Siti 28, 21311 Podstrana</izvorni_sadrzaj>
    <derivirana_varijabla naziv="DomainObject.Predmet.ProtustrankaWithAdress_1">MUSTELLA j.d.o.o. za građenje i usluge Gospe u Siti 28, 21311 Podstrana</derivirana_varijabla>
  </DomainObject.Predmet.ProtustrankaWithAdress>
  <DomainObject.Predmet.ProtustrankaWithAdressOIB>
    <izvorni_sadrzaj>MUSTELLA j.d.o.o. za građenje i usluge, OIB 31325680275, Gospe u Siti 28, 21311 Podstrana</izvorni_sadrzaj>
    <derivirana_varijabla naziv="DomainObject.Predmet.ProtustrankaWithAdressOIB_1">MUSTELLA j.d.o.o. za građenje i usluge, OIB 31325680275, Gospe u Siti 28, 21311 Podstrana</derivirana_varijabla>
  </DomainObject.Predmet.ProtustrankaWithAdressOIB>
  <DomainObject.Predmet.ProtustrankaNazivFormated>
    <izvorni_sadrzaj>MUSTELLA j.d.o.o. za građenje i usluge</izvorni_sadrzaj>
    <derivirana_varijabla naziv="DomainObject.Predmet.ProtustrankaNazivFormated_1">MUSTELLA j.d.o.o. za građenje i usluge</derivirana_varijabla>
  </DomainObject.Predmet.ProtustrankaNazivFormated>
  <DomainObject.Predmet.ProtustrankaNazivFormatedOIB>
    <izvorni_sadrzaj>MUSTELLA j.d.o.o. za građenje i usluge, OIB 31325680275</izvorni_sadrzaj>
    <derivirana_varijabla naziv="DomainObject.Predmet.ProtustrankaNazivFormatedOIB_1">MUSTELLA j.d.o.o. za građenje i usluge, OIB 31325680275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13638.47</izvorni_sadrzaj>
    <derivirana_varijabla naziv="DomainObject.Predmet.TrenutnaVrijednost_1">13638.47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MUSTELLA j.d.o.o. za građenje i usluge</item>
    </izvorni_sadrzaj>
    <derivirana_varijabla naziv="DomainObject.Predmet.ProtuStrankaListFormated_1">
      <item>MUSTELLA j.d.o.o. za građenje i usluge</item>
    </derivirana_varijabla>
  </DomainObject.Predmet.ProtuStrankaListFormated>
  <DomainObject.Predmet.ProtuStrankaListFormatedOIB>
    <izvorni_sadrzaj>
      <item>MUSTELLA j.d.o.o. za građenje i usluge, OIB 31325680275</item>
    </izvorni_sadrzaj>
    <derivirana_varijabla naziv="DomainObject.Predmet.ProtuStrankaListFormatedOIB_1">
      <item>MUSTELLA j.d.o.o. za građenje i usluge, OIB 31325680275</item>
    </derivirana_varijabla>
  </DomainObject.Predmet.ProtuStrankaListFormatedOIB>
  <DomainObject.Predmet.ProtuStrankaListFormatedWithAdress>
    <izvorni_sadrzaj>
      <item>MUSTELLA j.d.o.o. za građenje i usluge, Gospe u Siti 28, 21311 Podstrana</item>
    </izvorni_sadrzaj>
    <derivirana_varijabla naziv="DomainObject.Predmet.ProtuStrankaListFormatedWithAdress_1">
      <item>MUSTELLA j.d.o.o. za građenje i usluge, Gospe u Siti 28, 21311 Podstrana</item>
    </derivirana_varijabla>
  </DomainObject.Predmet.ProtuStrankaListFormatedWithAdress>
  <DomainObject.Predmet.ProtuStrankaListFormatedWithAdressOIB>
    <izvorni_sadrzaj>
      <item>MUSTELLA j.d.o.o. za građenje i usluge, OIB 31325680275, Gospe u Siti 28, 21311 Podstrana</item>
    </izvorni_sadrzaj>
    <derivirana_varijabla naziv="DomainObject.Predmet.ProtuStrankaListFormatedWithAdressOIB_1">
      <item>MUSTELLA j.d.o.o. za građenje i usluge, OIB 31325680275, Gospe u Siti 28, 21311 Podstrana</item>
    </derivirana_varijabla>
  </DomainObject.Predmet.ProtuStrankaListFormatedWithAdressOIB>
  <DomainObject.Predmet.ProtuStrankaListNazivFormated>
    <izvorni_sadrzaj>
      <item>MUSTELLA j.d.o.o. za građenje i usluge</item>
    </izvorni_sadrzaj>
    <derivirana_varijabla naziv="DomainObject.Predmet.ProtuStrankaListNazivFormated_1">
      <item>MUSTELLA j.d.o.o. za građenje i usluge</item>
    </derivirana_varijabla>
  </DomainObject.Predmet.ProtuStrankaListNazivFormated>
  <DomainObject.Predmet.ProtuStrankaListNazivFormatedOIB>
    <izvorni_sadrzaj>
      <item>MUSTELLA j.d.o.o. za građenje i usluge, OIB 31325680275</item>
    </izvorni_sadrzaj>
    <derivirana_varijabla naziv="DomainObject.Predmet.ProtuStrankaListNazivFormatedOIB_1">
      <item>MUSTELLA j.d.o.o. za građenje i usluge, OIB 31325680275</item>
    </derivirana_varijabla>
  </DomainObject.Predmet.ProtuStrankaListNazivFormatedOIB>
  <DomainObject.Predmet.OstaliListFormated>
    <izvorni_sadrzaj>
      <item>Antonija Balić</item>
    </izvorni_sadrzaj>
    <derivirana_varijabla naziv="DomainObject.Predmet.OstaliListFormated_1">
      <item>Antonija Balić</item>
    </derivirana_varijabla>
  </DomainObject.Predmet.OstaliListFormated>
  <DomainObject.Predmet.OstaliListFormatedOIB>
    <izvorni_sadrzaj>
      <item>Antonija Balić, OIB 99302880232</item>
    </izvorni_sadrzaj>
    <derivirana_varijabla naziv="DomainObject.Predmet.OstaliListFormatedOIB_1">
      <item>Antonija Balić, OIB 99302880232</item>
    </derivirana_varijabla>
  </DomainObject.Predmet.OstaliListFormatedOIB>
  <DomainObject.Predmet.OstaliListFormatedWithAdress>
    <izvorni_sadrzaj>
      <item>Antonija Balić, Gospe U Siti 28, 21311 Podstrana</item>
    </izvorni_sadrzaj>
    <derivirana_varijabla naziv="DomainObject.Predmet.OstaliListFormatedWithAdress_1">
      <item>Antonija Balić, Gospe U Siti 28, 21311 Podstrana</item>
    </derivirana_varijabla>
  </DomainObject.Predmet.OstaliListFormatedWithAdress>
  <DomainObject.Predmet.OstaliListFormatedWithAdressOIB>
    <izvorni_sadrzaj>
      <item>Antonija Balić, OIB 99302880232, Gospe U Siti 28, 21311 Podstrana</item>
    </izvorni_sadrzaj>
    <derivirana_varijabla naziv="DomainObject.Predmet.OstaliListFormatedWithAdressOIB_1">
      <item>Antonija Balić, OIB 99302880232, Gospe U Siti 28, 21311 Podstrana</item>
    </derivirana_varijabla>
  </DomainObject.Predmet.OstaliListFormatedWithAdressOIB>
  <DomainObject.Predmet.OstaliListNazivFormated>
    <izvorni_sadrzaj>
      <item>Antonija Balić</item>
    </izvorni_sadrzaj>
    <derivirana_varijabla naziv="DomainObject.Predmet.OstaliListNazivFormated_1">
      <item>Antonija Balić</item>
    </derivirana_varijabla>
  </DomainObject.Predmet.OstaliListNazivFormated>
  <DomainObject.Predmet.OstaliListNazivFormatedOIB>
    <izvorni_sadrzaj>
      <item>Antonija Balić, OIB 99302880232</item>
    </izvorni_sadrzaj>
    <derivirana_varijabla naziv="DomainObject.Predmet.OstaliListNazivFormatedOIB_1">
      <item>Antonija Balić, OIB 99302880232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MUSTELLA j.d.o.o. za građenje i usluge</izvorni_sadrzaj>
    <derivirana_varijabla naziv="DomainObject.Predmet.ProtustrankaIDrugi_1">MUSTELLA j.d.o.o.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MUSTELLA j.d.o.o. za građenje i usluge, OIB 31325680275, Gospe u Siti 28, 21311 Podstrana</izvorni_sadrzaj>
    <derivirana_varijabla naziv="DomainObject.Predmet.ProtustrankaIDrugiAdressOIB_1">MUSTELLA j.d.o.o. za građenje i usluge, OIB 31325680275, Gospe u Siti 28,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MUSTELLA j.d.o.o. za građenje i usluge</item>
      <item>FINANCIJSKA AGENCIJA, RC SPLIT</item>
      <item>Antonija Balić</item>
    </izvorni_sadrzaj>
    <derivirana_varijabla naziv="DomainObject.Predmet.SudioniciListNaziv_1">
      <item>MUSTELLA j.d.o.o. za građenje i usluge</item>
      <item>FINANCIJSKA AGENCIJA, RC SPLIT</item>
      <item>Antonija Balić</item>
    </derivirana_varijabla>
  </DomainObject.Predmet.SudioniciListNaziv>
  <DomainObject.Predmet.SudioniciListAdressOIB>
    <izvorni_sadrzaj>
      <item>MUSTELLA j.d.o.o. za građenje i usluge, OIB 31325680275, Gospe u Siti 28,21311 Podstrana</item>
      <item>FINANCIJSKA AGENCIJA, RC SPLIT, OIB 85821130368, Mažuranićevo šetalište 24 b,21000 Split</item>
      <item>Antonija Balić, OIB 99302880232, Gospe U Siti 28,21311 Podstrana</item>
    </izvorni_sadrzaj>
    <derivirana_varijabla naziv="DomainObject.Predmet.SudioniciListAdressOIB_1">
      <item>MUSTELLA j.d.o.o. za građenje i usluge, OIB 31325680275, Gospe u Siti 28,21311 Podstrana</item>
      <item>FINANCIJSKA AGENCIJA, RC SPLIT, OIB 85821130368, Mažuranićevo šetalište 24 b,21000 Split</item>
      <item>Antonija Balić, OIB 99302880232, Gospe U Siti 28,21311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31325680275</item>
      <item>, OIB 85821130368</item>
      <item>, OIB 99302880232</item>
    </izvorni_sadrzaj>
    <derivirana_varijabla naziv="DomainObject.Predmet.SudioniciListNazivOIB_1">
      <item>, OIB 31325680275</item>
      <item>, OIB 85821130368</item>
      <item>, OIB 99302880232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038E8-30AE-4C64-8F56-DB16DE102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4925</properties:Characters>
  <properties:Lines>97</properties:Lines>
  <properties:Paragraphs>48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2017-04-12T08:01:00Z</cp:lastPrinted>
  <dcterms:modified xmlns:xsi="http://www.w3.org/2001/XMLSchema-instance" xsi:type="dcterms:W3CDTF">2017-04-19T07:10:00Z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