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bdb01" w14:paraId="f7bdb01" w:rsidRDefault="007D3F95" w:rsidP="007D3F95" w:rsidR="007D3F95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1636395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D3F95" w:rsidP="007D3F95" w:rsidR="007D3F95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7D3F95" w:rsidP="007D3F95" w:rsidR="007D3F95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7D3F95" w:rsidP="007D3F95" w:rsidR="007D3F95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7D3F95" w:rsidP="007D3F95" w:rsidR="007D3F95">
      <w:pPr>
        <w:spacing w:after="0"/>
        <w:rPr>
          <w:rFonts w:cs="Times New Roman"/>
        </w:rPr>
      </w:pPr>
    </w:p>
    <w:p w:rsidRDefault="007D3F95" w:rsidP="007D3F95" w:rsidR="007D3F95">
      <w:pPr>
        <w:spacing w:after="0"/>
        <w:rPr>
          <w:rFonts w:cs="Times New Roman"/>
        </w:rPr>
      </w:pPr>
    </w:p>
    <w:p w:rsidRDefault="007D3F95" w:rsidP="007D3F95" w:rsidR="007D3F9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7D3F95" w:rsidP="007D3F95" w:rsidR="007D3F95">
      <w:pPr>
        <w:spacing w:after="0"/>
        <w:jc w:val="center"/>
        <w:rPr>
          <w:rFonts w:cs="Times New Roman"/>
          <w:b/>
        </w:rPr>
      </w:pPr>
    </w:p>
    <w:p w:rsidRDefault="007D3F95" w:rsidP="007D3F95" w:rsidR="007D3F9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7D3F95" w:rsidP="007D3F95" w:rsidR="007D3F95">
      <w:pPr>
        <w:spacing w:after="0"/>
        <w:jc w:val="center"/>
        <w:rPr>
          <w:rFonts w:cs="Times New Roman"/>
        </w:rPr>
      </w:pPr>
    </w:p>
    <w:p w:rsidRDefault="007D3F95" w:rsidP="007D3F95" w:rsidR="007D3F95">
      <w:pPr>
        <w:spacing w:after="0"/>
        <w:jc w:val="center"/>
        <w:rPr>
          <w:rFonts w:cs="Times New Roman"/>
          <w:b/>
        </w:rPr>
      </w:pPr>
    </w:p>
    <w:p w:rsidRDefault="007D3F95" w:rsidP="007D3F95" w:rsidR="007D3F9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TIM 5 GRADNJA j.d.o.o., OIB: 17900054571 sa sjedištem u  Gornji </w:t>
      </w:r>
      <w:proofErr w:type="spellStart"/>
      <w:r>
        <w:rPr>
          <w:rFonts w:cs="Times New Roman"/>
        </w:rPr>
        <w:t>Koncovčak</w:t>
      </w:r>
      <w:proofErr w:type="spellEnd"/>
      <w:r>
        <w:rPr>
          <w:rFonts w:cs="Times New Roman"/>
        </w:rPr>
        <w:t xml:space="preserve"> 48, 40313 Gornji </w:t>
      </w:r>
      <w:proofErr w:type="spellStart"/>
      <w:r>
        <w:rPr>
          <w:rFonts w:cs="Times New Roman"/>
        </w:rPr>
        <w:t>Koncovčak</w:t>
      </w:r>
      <w:proofErr w:type="spellEnd"/>
      <w:r>
        <w:rPr>
          <w:rFonts w:cs="Times New Roman"/>
        </w:rPr>
        <w:t>, dana 27. lipnja 2017.,</w:t>
      </w:r>
    </w:p>
    <w:p w:rsidRDefault="007D3F95" w:rsidP="007D3F95" w:rsidR="007D3F95">
      <w:pPr>
        <w:spacing w:after="0"/>
        <w:jc w:val="both"/>
        <w:rPr>
          <w:rFonts w:cs="Times New Roman"/>
        </w:rPr>
      </w:pPr>
    </w:p>
    <w:p w:rsidRDefault="007D3F95" w:rsidP="007D3F95" w:rsidR="007D3F9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7D3F95" w:rsidP="007D3F95" w:rsidR="007D3F95">
      <w:pPr>
        <w:spacing w:after="0"/>
        <w:jc w:val="center"/>
        <w:rPr>
          <w:rFonts w:cs="Times New Roman"/>
        </w:rPr>
      </w:pPr>
    </w:p>
    <w:p w:rsidRDefault="007D3F95" w:rsidP="007D3F95" w:rsidR="007D3F95">
      <w:pPr>
        <w:spacing w:after="0"/>
        <w:jc w:val="center"/>
        <w:rPr>
          <w:rFonts w:cs="Times New Roman"/>
          <w:b/>
        </w:rPr>
      </w:pPr>
    </w:p>
    <w:p w:rsidRDefault="007D3F95" w:rsidP="007D3F95" w:rsidR="007D3F9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TIM 5 GRADNJA j.d.o.o., OIB: 17900054571 sa sjedištem u  Gornji </w:t>
      </w:r>
      <w:proofErr w:type="spellStart"/>
      <w:r>
        <w:rPr>
          <w:rFonts w:cs="Times New Roman"/>
        </w:rPr>
        <w:t>Koncovčak</w:t>
      </w:r>
      <w:proofErr w:type="spellEnd"/>
      <w:r>
        <w:rPr>
          <w:rFonts w:cs="Times New Roman"/>
        </w:rPr>
        <w:t xml:space="preserve"> 48, 40313 Gornji </w:t>
      </w:r>
      <w:proofErr w:type="spellStart"/>
      <w:r>
        <w:rPr>
          <w:rFonts w:cs="Times New Roman"/>
        </w:rPr>
        <w:t>Koncovčak</w:t>
      </w:r>
      <w:proofErr w:type="spellEnd"/>
      <w:r>
        <w:rPr>
          <w:rFonts w:cs="Times New Roman"/>
        </w:rPr>
        <w:t>.</w:t>
      </w:r>
    </w:p>
    <w:p w:rsidRDefault="007D3F95" w:rsidP="007D3F95" w:rsidR="007D3F95">
      <w:pPr>
        <w:spacing w:after="0"/>
        <w:ind w:firstLine="708"/>
        <w:jc w:val="both"/>
        <w:rPr>
          <w:rFonts w:cs="Times New Roman"/>
        </w:rPr>
      </w:pPr>
    </w:p>
    <w:p w:rsidRDefault="007D3F95" w:rsidP="007D3F95" w:rsidR="007D3F9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II/ Za stečajnog upravitelja imenuje se Branka Božić, Mirka Deanovića 11, Zagreb, OIB: 50835813248.</w:t>
      </w:r>
    </w:p>
    <w:p w:rsidRDefault="007D3F95" w:rsidP="007D3F95" w:rsidR="007D3F95">
      <w:pPr>
        <w:spacing w:after="0"/>
        <w:ind w:firstLine="708"/>
        <w:jc w:val="both"/>
        <w:rPr>
          <w:rFonts w:cs="Times New Roman"/>
        </w:rPr>
      </w:pPr>
    </w:p>
    <w:p w:rsidRDefault="007D3F95" w:rsidP="007D3F95" w:rsidR="007D3F9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TIM 5 GRADNJA j.d.o.o., OIB: 17900054571 sa sjedištem u  Gornji </w:t>
      </w:r>
      <w:proofErr w:type="spellStart"/>
      <w:r>
        <w:rPr>
          <w:rFonts w:cs="Times New Roman"/>
        </w:rPr>
        <w:t>Koncovčak</w:t>
      </w:r>
      <w:proofErr w:type="spellEnd"/>
      <w:r>
        <w:rPr>
          <w:rFonts w:cs="Times New Roman"/>
        </w:rPr>
        <w:t xml:space="preserve"> 48, 40313 Gornji </w:t>
      </w:r>
      <w:proofErr w:type="spellStart"/>
      <w:r>
        <w:rPr>
          <w:rFonts w:cs="Times New Roman"/>
        </w:rPr>
        <w:t>Koncovčak</w:t>
      </w:r>
      <w:proofErr w:type="spellEnd"/>
      <w:r>
        <w:rPr>
          <w:rFonts w:cs="Times New Roman"/>
        </w:rPr>
        <w:t>.</w:t>
      </w:r>
    </w:p>
    <w:p w:rsidRDefault="007D3F95" w:rsidP="007D3F95" w:rsidR="007D3F95">
      <w:pPr>
        <w:spacing w:after="0"/>
        <w:ind w:firstLine="708"/>
        <w:jc w:val="both"/>
        <w:rPr>
          <w:rFonts w:cs="Times New Roman"/>
        </w:rPr>
      </w:pPr>
    </w:p>
    <w:p w:rsidRDefault="007D3F95" w:rsidP="007D3F95" w:rsidR="007D3F9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7D3F95" w:rsidP="007D3F95" w:rsidR="007D3F95">
      <w:pPr>
        <w:spacing w:after="0"/>
        <w:ind w:firstLine="708"/>
        <w:jc w:val="both"/>
        <w:rPr>
          <w:rFonts w:cs="Times New Roman"/>
        </w:rPr>
      </w:pPr>
    </w:p>
    <w:p w:rsidRDefault="007D3F95" w:rsidP="007D3F95" w:rsidR="007D3F9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TIM 5 GRADNJA j.d.o.o., OIB: 17900054571 sa sjedištem u  Gornji </w:t>
      </w:r>
      <w:proofErr w:type="spellStart"/>
      <w:r>
        <w:rPr>
          <w:rFonts w:cs="Times New Roman"/>
        </w:rPr>
        <w:t>Koncovčak</w:t>
      </w:r>
      <w:proofErr w:type="spellEnd"/>
      <w:r>
        <w:rPr>
          <w:rFonts w:cs="Times New Roman"/>
        </w:rPr>
        <w:t xml:space="preserve"> 48, 40313 Gornji </w:t>
      </w:r>
      <w:proofErr w:type="spellStart"/>
      <w:r>
        <w:rPr>
          <w:rFonts w:cs="Times New Roman"/>
        </w:rPr>
        <w:t>Koncovčak</w:t>
      </w:r>
      <w:proofErr w:type="spellEnd"/>
      <w:r>
        <w:rPr>
          <w:rFonts w:cs="Times New Roman"/>
        </w:rPr>
        <w:t>, biti će brisan iz sudskog registra.</w:t>
      </w:r>
    </w:p>
    <w:p w:rsidRDefault="007D3F95" w:rsidP="007D3F95" w:rsidR="007D3F95">
      <w:pPr>
        <w:spacing w:after="0"/>
        <w:jc w:val="both"/>
        <w:rPr>
          <w:rFonts w:cs="Times New Roman"/>
        </w:rPr>
      </w:pPr>
    </w:p>
    <w:p w:rsidRDefault="007D3F95" w:rsidP="007D3F95" w:rsidR="007D3F95">
      <w:pPr>
        <w:spacing w:after="0"/>
        <w:jc w:val="both"/>
        <w:rPr>
          <w:rFonts w:cs="Times New Roman"/>
        </w:rPr>
      </w:pPr>
    </w:p>
    <w:p w:rsidRDefault="007D3F95" w:rsidP="007D3F95" w:rsidR="007D3F95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D3F95" w:rsidP="007D3F95" w:rsidR="007D3F95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7D3F95" w:rsidP="007D3F95" w:rsidR="007D3F9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Dana </w:t>
      </w:r>
      <w:r>
        <w:rPr>
          <w:rFonts w:cs="Times New Roman"/>
        </w:rPr>
        <w:t>11</w:t>
      </w:r>
      <w:r>
        <w:rPr>
          <w:rFonts w:cs="Times New Roman"/>
        </w:rPr>
        <w:t>. ožujka 2016. predlagatelj je ovome sudu podnio prijedlog za otvaranje stečajnog postupka nad dužnikom, pa je stoga sud pokrenuo prethodni postupak, te je na ročištu radi izjašnjenja o tom prijedlogu direktor društva dužnika naveo da su točni podaci Financijske agencije iz prijedloga za otvaranje stečajnog postupka iz razloga što je žiro račun društva dužni</w:t>
      </w:r>
      <w:r>
        <w:rPr>
          <w:rFonts w:cs="Times New Roman"/>
        </w:rPr>
        <w:t>ka u neprekidnoj blokadi od 2015</w:t>
      </w:r>
      <w:r>
        <w:rPr>
          <w:rFonts w:cs="Times New Roman"/>
        </w:rPr>
        <w:t xml:space="preserve">., s iznosom blokade </w:t>
      </w:r>
      <w:r>
        <w:rPr>
          <w:rFonts w:cs="Times New Roman"/>
        </w:rPr>
        <w:t xml:space="preserve">od 41.841,67 kuna. </w:t>
      </w:r>
      <w:r>
        <w:rPr>
          <w:rFonts w:cs="Times New Roman"/>
        </w:rPr>
        <w:t>Naveo je da društvo nema u vlasništvu nikakve imovine, te se nije usprotivio da se nad društvom otvori i istodobno zaključi stečaj.</w:t>
      </w:r>
    </w:p>
    <w:p w:rsidRDefault="007D3F95" w:rsidP="007D3F95" w:rsidR="007D3F95">
      <w:pPr>
        <w:spacing w:after="0"/>
        <w:ind w:firstLine="708"/>
        <w:jc w:val="both"/>
        <w:rPr>
          <w:rFonts w:cs="Times New Roman"/>
        </w:rPr>
      </w:pPr>
    </w:p>
    <w:p w:rsidRDefault="007D3F95" w:rsidP="007D3F95" w:rsidR="007D3F9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>
        <w:rPr>
          <w:rFonts w:cs="Times New Roman"/>
        </w:rPr>
        <w:t>rješenjem poslovni broj 6 St-408/16-8</w:t>
      </w:r>
      <w:r>
        <w:rPr>
          <w:rFonts w:cs="Times New Roman"/>
        </w:rPr>
        <w:t xml:space="preserve"> od 29.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7D3F95" w:rsidP="007D3F95" w:rsidR="007D3F9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7D3F95" w:rsidP="007D3F95" w:rsidR="007D3F95">
      <w:pPr>
        <w:spacing w:after="0"/>
        <w:ind w:firstLine="708"/>
        <w:jc w:val="both"/>
        <w:rPr>
          <w:rFonts w:cs="Times New Roman"/>
        </w:rPr>
      </w:pPr>
    </w:p>
    <w:p w:rsidRDefault="007D3F95" w:rsidP="007D3F95" w:rsidR="007D3F9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7D3F95" w:rsidP="007D3F95" w:rsidR="007D3F95">
      <w:pPr>
        <w:spacing w:after="0"/>
        <w:ind w:firstLine="708"/>
        <w:jc w:val="both"/>
        <w:rPr>
          <w:rFonts w:cs="Times New Roman"/>
        </w:rPr>
      </w:pPr>
    </w:p>
    <w:p w:rsidRDefault="007D3F95" w:rsidP="007D3F95" w:rsidR="007D3F95">
      <w:pPr>
        <w:spacing w:after="0"/>
        <w:jc w:val="center"/>
        <w:rPr>
          <w:rFonts w:cs="Times New Roman"/>
        </w:rPr>
      </w:pPr>
    </w:p>
    <w:p w:rsidRDefault="007D3F95" w:rsidP="007D3F95" w:rsidR="007D3F95">
      <w:pPr>
        <w:spacing w:after="0"/>
        <w:jc w:val="center"/>
        <w:rPr>
          <w:rFonts w:cs="Times New Roman"/>
        </w:rPr>
      </w:pPr>
    </w:p>
    <w:p w:rsidRDefault="007D3F95" w:rsidP="007D3F95" w:rsidR="007D3F95">
      <w:pPr>
        <w:spacing w:after="0"/>
        <w:jc w:val="center"/>
        <w:rPr>
          <w:rFonts w:cs="Times New Roman"/>
        </w:rPr>
      </w:pPr>
    </w:p>
    <w:p w:rsidRDefault="007D3F95" w:rsidP="007D3F95" w:rsidR="007D3F95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27. lipnja 2017.</w:t>
      </w:r>
    </w:p>
    <w:p w:rsidRDefault="007D3F95" w:rsidP="007D3F95" w:rsidR="007D3F95">
      <w:pPr>
        <w:spacing w:after="0"/>
        <w:jc w:val="center"/>
        <w:rPr>
          <w:rFonts w:cs="Times New Roman"/>
        </w:rPr>
      </w:pPr>
    </w:p>
    <w:p w:rsidRDefault="007D3F95" w:rsidP="007D3F95" w:rsidR="007D3F95">
      <w:pPr>
        <w:spacing w:after="0"/>
        <w:jc w:val="center"/>
        <w:rPr>
          <w:rFonts w:cs="Times New Roman"/>
        </w:rPr>
      </w:pPr>
    </w:p>
    <w:p w:rsidRDefault="007D3F95" w:rsidP="007D3F95" w:rsidR="007D3F95">
      <w:pPr>
        <w:spacing w:after="0"/>
        <w:jc w:val="center"/>
        <w:rPr>
          <w:rFonts w:cs="Times New Roman"/>
        </w:rPr>
      </w:pPr>
    </w:p>
    <w:p w:rsidRDefault="007D3F95" w:rsidP="007D3F95" w:rsidR="007D3F9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SUDAC</w:t>
      </w:r>
    </w:p>
    <w:p w:rsidRDefault="007D3F95" w:rsidP="007D3F95" w:rsidR="007D3F9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7D3F95" w:rsidP="007D3F95" w:rsidR="007D3F9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</w:t>
      </w:r>
      <w:bookmarkStart w:name="_GoBack" w:id="0"/>
      <w:bookmarkEnd w:id="0"/>
      <w:r>
        <w:rPr>
          <w:rFonts w:cs="Times New Roman"/>
        </w:rPr>
        <w:t xml:space="preserve">Hugo </w:t>
      </w:r>
      <w:proofErr w:type="spellStart"/>
      <w:r>
        <w:rPr>
          <w:rFonts w:cs="Times New Roman"/>
        </w:rPr>
        <w:t>Wedemeyer</w:t>
      </w:r>
      <w:proofErr w:type="spellEnd"/>
      <w:r w:rsidR="00866853">
        <w:rPr>
          <w:rFonts w:cs="Times New Roman"/>
        </w:rPr>
        <w:t>, v.r.</w:t>
      </w:r>
    </w:p>
    <w:p w:rsidRDefault="007D3F95" w:rsidP="007D3F95" w:rsidR="007D3F95">
      <w:pPr>
        <w:spacing w:after="0"/>
        <w:jc w:val="both"/>
        <w:rPr>
          <w:rFonts w:cs="Times New Roman"/>
        </w:rPr>
      </w:pPr>
    </w:p>
    <w:p w:rsidRDefault="007D3F95" w:rsidP="007D3F95" w:rsidR="007D3F95">
      <w:pPr>
        <w:spacing w:after="0"/>
        <w:rPr>
          <w:rFonts w:cs="Times New Roman"/>
          <w:b/>
          <w:u w:val="single"/>
        </w:rPr>
      </w:pPr>
    </w:p>
    <w:p w:rsidRDefault="007D3F95" w:rsidP="007D3F95" w:rsidR="007D3F95">
      <w:pPr>
        <w:spacing w:after="0"/>
        <w:rPr>
          <w:rFonts w:cs="Times New Roman"/>
          <w:b/>
          <w:u w:val="single"/>
        </w:rPr>
      </w:pPr>
    </w:p>
    <w:p w:rsidRDefault="007D3F95" w:rsidP="007D3F95" w:rsidR="007D3F95">
      <w:pPr>
        <w:spacing w:after="0"/>
        <w:rPr>
          <w:rFonts w:cs="Times New Roman"/>
          <w:b/>
          <w:u w:val="single"/>
        </w:rPr>
      </w:pPr>
    </w:p>
    <w:p w:rsidRDefault="007D3F95" w:rsidP="007D3F95" w:rsidR="007D3F95">
      <w:pPr>
        <w:spacing w:after="0"/>
        <w:rPr>
          <w:rFonts w:cs="Times New Roman"/>
          <w:b/>
          <w:u w:val="single"/>
        </w:rPr>
      </w:pPr>
    </w:p>
    <w:p w:rsidRDefault="007D3F95" w:rsidP="007D3F95" w:rsidR="007D3F95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7D3F95" w:rsidP="007D3F95" w:rsidR="007D3F9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7D3F95" w:rsidP="007D3F95" w:rsidR="007D3F9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7D3F95" w:rsidP="007D3F95" w:rsidR="007D3F95">
      <w:pPr>
        <w:spacing w:after="0"/>
        <w:jc w:val="both"/>
        <w:rPr>
          <w:rFonts w:cs="Times New Roman"/>
        </w:rPr>
      </w:pPr>
    </w:p>
    <w:p w:rsidRDefault="007D3F95" w:rsidP="007D3F95" w:rsidR="007D3F95">
      <w:pPr>
        <w:spacing w:after="0"/>
        <w:jc w:val="both"/>
        <w:rPr>
          <w:rFonts w:cs="Times New Roman"/>
        </w:rPr>
      </w:pPr>
    </w:p>
    <w:p w:rsidRDefault="007D3F95" w:rsidP="007D3F95" w:rsidR="007D3F95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D3F95" w:rsidP="007D3F95" w:rsidR="007D3F95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7D3F95" w:rsidP="007D3F95" w:rsidR="007D3F95">
      <w:pPr>
        <w:pStyle w:val="Odlomakpopisa"/>
        <w:numPr>
          <w:ilvl w:val="0"/>
          <w:numId w:val="47"/>
        </w:numPr>
        <w:tabs>
          <w:tab w:pos="708" w:val="left"/>
        </w:tabs>
        <w:spacing w:after="0"/>
      </w:pPr>
      <w:r>
        <w:t xml:space="preserve">Dužniku, </w:t>
      </w:r>
      <w:r>
        <w:rPr>
          <w:rFonts w:cs="Times New Roman"/>
        </w:rPr>
        <w:t xml:space="preserve">TIM 5 GRADNJA j.d.o.o., Gornji </w:t>
      </w:r>
      <w:proofErr w:type="spellStart"/>
      <w:r>
        <w:rPr>
          <w:rFonts w:cs="Times New Roman"/>
        </w:rPr>
        <w:t>Koncovčak</w:t>
      </w:r>
      <w:proofErr w:type="spellEnd"/>
      <w:r>
        <w:rPr>
          <w:rFonts w:cs="Times New Roman"/>
        </w:rPr>
        <w:t xml:space="preserve"> 48, 40313 Gornji </w:t>
      </w:r>
      <w:proofErr w:type="spellStart"/>
      <w:r>
        <w:rPr>
          <w:rFonts w:cs="Times New Roman"/>
        </w:rPr>
        <w:t>Koncovčak</w:t>
      </w:r>
      <w:proofErr w:type="spellEnd"/>
      <w:r>
        <w:t xml:space="preserve"> </w:t>
      </w:r>
    </w:p>
    <w:p w:rsidRDefault="007D3F95" w:rsidP="007D3F95" w:rsidR="007D3F95">
      <w:pPr>
        <w:pStyle w:val="Odlomakpopisa"/>
        <w:numPr>
          <w:ilvl w:val="0"/>
          <w:numId w:val="47"/>
        </w:numPr>
        <w:tabs>
          <w:tab w:pos="708" w:val="left"/>
        </w:tabs>
        <w:spacing w:after="0"/>
      </w:pPr>
      <w:r>
        <w:t xml:space="preserve">Direktor dužnika, </w:t>
      </w:r>
      <w:r>
        <w:t xml:space="preserve">Zvonko Bistrović, Gornji </w:t>
      </w:r>
      <w:proofErr w:type="spellStart"/>
      <w:r>
        <w:t>Koncovčak</w:t>
      </w:r>
      <w:proofErr w:type="spellEnd"/>
      <w:r>
        <w:t xml:space="preserve"> 48, Gornji </w:t>
      </w:r>
      <w:proofErr w:type="spellStart"/>
      <w:r>
        <w:t>Koncovčak</w:t>
      </w:r>
      <w:proofErr w:type="spellEnd"/>
    </w:p>
    <w:p w:rsidRDefault="007D3F95" w:rsidP="007D3F95" w:rsidR="007D3F95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7D3F95" w:rsidP="007D3F95" w:rsidR="007D3F95">
      <w:pPr>
        <w:pStyle w:val="Odlomakpopisa"/>
        <w:numPr>
          <w:ilvl w:val="0"/>
          <w:numId w:val="47"/>
        </w:numPr>
        <w:spacing w:after="0"/>
      </w:pPr>
      <w:r>
        <w:t xml:space="preserve">Stečajni upravitelj, </w:t>
      </w:r>
      <w:r>
        <w:rPr>
          <w:rFonts w:cs="Times New Roman"/>
        </w:rPr>
        <w:t>Branka Božić, Mirka Deanovića 11, Zagreb</w:t>
      </w:r>
    </w:p>
    <w:p w:rsidRDefault="007D3F95" w:rsidP="007D3F95" w:rsidR="007D3F95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7D3F95" w:rsidP="007D3F95" w:rsidR="007D3F95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052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155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911" w:rsidP="00537B78" w:rsidR="00C75911">
      <w:r>
        <w:separator/>
      </w:r>
    </w:p>
  </w:endnote>
  <w:endnote w:id="0" w:type="continuationSeparator">
    <w:p w:rsidRDefault="00C75911" w:rsidP="00537B78" w:rsidR="00C75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911" w:rsidP="00537B78" w:rsidR="00C75911">
      <w:r>
        <w:separator/>
      </w:r>
    </w:p>
  </w:footnote>
  <w:footnote w:id="0" w:type="continuationSeparator">
    <w:p w:rsidRDefault="00C75911" w:rsidP="00537B78" w:rsidR="00C759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F95" w:rsidR="008333A9">
    <w:pPr>
      <w:pStyle w:val="Zaglavlje"/>
    </w:pPr>
    <w:r>
      <w:rPr>
        <w:rStyle w:val="PozadinaSvijetloCrvena"/>
        <w:shd w:fill="auto" w:color="auto" w:val="clear"/>
      </w:rPr>
      <w:t>Poslovni broj: 6 St-408/16-9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76F65A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3F95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853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5911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949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St-408/2016-9</izvorni_sadrzaj>
    <derivirana_varijabla naziv="DomainObject.Oznaka_1">St-408/2016-9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5 GRADNJA jednostavno društvo s ograničenom odgovornošću za graditeljstvo, trgovinu i usluge</izvorni_sadrzaj>
    <derivirana_varijabla naziv="DomainObject.Predmet.ProtustrankaFormated_1">  TIM 5 GRADNJA jednostavno društvo s ograničenom odgovornošću za graditeljstvo, trgovinu i usluge</derivirana_varijabla>
  </DomainObject.Predmet.ProtustrankaFormated>
  <DomainObject.Predmet.ProtustrankaFormatedOIB>
    <izvorni_sadrzaj>  TIM 5 GRADNJA jednostavno društvo s ograničenom odgovornošću za graditeljstvo, trgovinu i usluge, OIB 17900054571</izvorni_sadrzaj>
    <derivirana_varijabla naziv="DomainObject.Predmet.ProtustrankaFormatedOIB_1">  TIM 5 GRADNJA jednostavno društvo s ograničenom odgovornošću za graditeljstvo, trgovinu i usluge, OIB 17900054571</derivirana_varijabla>
  </DomainObject.Predmet.ProtustrankaFormatedOIB>
  <DomainObject.Predmet.ProtustrankaFormatedWithAdress>
    <izvorni_sadrzaj> TIM 5 GRADNJA jednostavno društvo s ograničenom odgovornošću za graditeljstvo, trgovinu i usluge, Gornji Koncovčak 48, 40313 Gornji Koncovčak</izvorni_sadrzaj>
    <derivirana_varijabla naziv="DomainObject.Predmet.ProtustrankaFormatedWithAdress_1"> TIM 5 GRADNJA jednostavno društvo s ograničenom odgovornošću za graditeljstvo, trgovinu i usluge, Gornji Koncovčak 48, 40313 Gornji Koncovčak</derivirana_varijabla>
  </DomainObject.Predmet.ProtustrankaFormatedWithAdress>
  <DomainObject.Predmet.ProtustrankaFormatedWithAdressOIB>
    <izvorni_sadrzaj> TIM 5 GRADNJA jednostavno društvo s ograničenom odgovornošću za graditeljstvo, trgovinu i usluge, OIB 17900054571, Gornji Koncovčak 48, 40313 Gornji Koncovčak</izvorni_sadrzaj>
    <derivirana_varijabla naziv="DomainObject.Predmet.ProtustrankaFormatedWithAdressOIB_1"> TIM 5 GRADNJA jednostavno društvo s ograničenom odgovornošću za graditeljstvo, trgovinu i usluge, OIB 17900054571, Gornji Koncovčak 48, 40313 Gornji Koncovčak</derivirana_varijabla>
  </DomainObject.Predmet.ProtustrankaFormatedWithAdressOIB>
  <DomainObject.Predmet.ProtustrankaWithAdress>
    <izvorni_sadrzaj>TIM 5 GRADNJA jednostavno društvo s ograničenom odgovornošću za graditeljstvo, trgovinu i usluge Gornji Koncovčak 48, 40313 Gornji Koncovčak</izvorni_sadrzaj>
    <derivirana_varijabla naziv="DomainObject.Predmet.ProtustrankaWithAdress_1">TIM 5 GRADNJA jednostavno društvo s ograničenom odgovornošću za graditeljstvo, trgovinu i usluge Gornji Koncovčak 48, 40313 Gornji Koncovčak</derivirana_varijabla>
  </DomainObject.Predmet.ProtustrankaWithAdress>
  <DomainObject.Predmet.ProtustrankaWithAdressOIB>
    <izvorni_sadrzaj>TIM 5 GRADNJA jednostavno društvo s ograničenom odgovornošću za graditeljstvo, trgovinu i usluge, OIB 17900054571, Gornji Koncovčak 48, 40313 Gornji Koncovčak</izvorni_sadrzaj>
    <derivirana_varijabla naziv="DomainObject.Predmet.ProtustrankaWithAdressOIB_1">TIM 5 GRADNJA jednostavno društvo s ograničenom odgovornošću za graditeljstvo, trgovinu i usluge, OIB 17900054571, Gornji Koncovčak 48, 40313 Gornji Koncovčak</derivirana_varijabla>
  </DomainObject.Predmet.ProtustrankaWithAdressOIB>
  <DomainObject.Predmet.ProtustrankaNazivFormated>
    <izvorni_sadrzaj>TIM 5 GRADNJA jednostavno društvo s ograničenom odgovornošću za graditeljstvo, trgovinu i usluge</izvorni_sadrzaj>
    <derivirana_varijabla naziv="DomainObject.Predmet.ProtustrankaNazivFormated_1">TIM 5 GRADNJA jednostavno društvo s ograničenom odgovornošću za graditeljstvo, trgovinu i usluge</derivirana_varijabla>
  </DomainObject.Predmet.ProtustrankaNazivFormated>
  <DomainObject.Predmet.ProtustrankaNazivFormatedOIB>
    <izvorni_sadrzaj>TIM 5 GRADNJA jednostavno društvo s ograničenom odgovornošću za graditeljstvo, trgovinu i usluge, OIB 17900054571</izvorni_sadrzaj>
    <derivirana_varijabla naziv="DomainObject.Predmet.ProtustrankaNazivFormatedOIB_1">TIM 5 GRADNJA jednostavno društvo s ograničenom odgovornošću za graditeljstvo, trgovinu i usluge, OIB 17900054571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41841.87</izvorni_sadrzaj>
    <derivirana_varijabla naziv="DomainObject.Predmet.TrenutnaVrijednost_1">41841.87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 5 GRADNJA jednostavno društvo s ograničenom odgovornošću za graditeljstvo, trgovinu i usluge</item>
    </izvorni_sadrzaj>
    <derivirana_varijabla naziv="DomainObject.Predmet.ProtuStrankaListFormated_1">
      <item>TIM 5 GRADNJA jednostavno društvo s ograničenom odgovornošću za graditeljstvo, trgovinu i usluge</item>
    </derivirana_varijabla>
  </DomainObject.Predmet.ProtuStrankaListFormated>
  <DomainObject.Predmet.ProtuStrankaListFormatedOIB>
    <izvorni_sadrzaj>
      <item>TIM 5 GRADNJA jednostavno društvo s ograničenom odgovornošću za graditeljstvo, trgovinu i usluge, OIB 17900054571</item>
    </izvorni_sadrzaj>
    <derivirana_varijabla naziv="DomainObject.Predmet.ProtuStrankaListFormatedOIB_1">
      <item>TIM 5 GRADNJA jednostavno društvo s ograničenom odgovornošću za graditeljstvo, trgovinu i usluge, OIB 17900054571</item>
    </derivirana_varijabla>
  </DomainObject.Predmet.ProtuStrankaListFormatedOIB>
  <DomainObject.Predmet.ProtuStrankaListFormatedWithAdress>
    <izvorni_sadrzaj>
      <item>TIM 5 GRADNJA jednostavno društvo s ograničenom odgovornošću za graditeljstvo, trgovinu i usluge, Gornji Koncovčak 48, 40313 Gornji Koncovčak</item>
    </izvorni_sadrzaj>
    <derivirana_varijabla naziv="DomainObject.Predmet.ProtuStrankaListFormatedWithAdress_1">
      <item>TIM 5 GRADNJA jednostavno društvo s ograničenom odgovornošću za graditeljstvo, trgovinu i usluge, Gornji Koncovčak 48, 40313 Gornji Koncovčak</item>
    </derivirana_varijabla>
  </DomainObject.Predmet.ProtuStrankaListFormatedWithAdress>
  <DomainObject.Predmet.ProtuStrankaListFormatedWithAdressOIB>
    <izvorni_sadrzaj>
      <item>TIM 5 GRADNJA jednostavno društvo s ograničenom odgovornošću za graditeljstvo, trgovinu i usluge, OIB 17900054571, Gornji Koncovčak 48, 40313 Gornji Koncovčak</item>
    </izvorni_sadrzaj>
    <derivirana_varijabla naziv="DomainObject.Predmet.ProtuStrankaListFormatedWithAdressOIB_1">
      <item>TIM 5 GRADNJA jednostavno društvo s ograničenom odgovornošću za graditeljstvo, trgovinu i usluge, OIB 17900054571, Gornji Koncovčak 48, 40313 Gornji Koncovčak</item>
    </derivirana_varijabla>
  </DomainObject.Predmet.ProtuStrankaListFormatedWithAdressOIB>
  <DomainObject.Predmet.ProtuStrankaListNazivFormated>
    <izvorni_sadrzaj>
      <item>TIM 5 GRADNJA jednostavno društvo s ograničenom odgovornošću za graditeljstvo, trgovinu i usluge</item>
    </izvorni_sadrzaj>
    <derivirana_varijabla naziv="DomainObject.Predmet.ProtuStrankaListNazivFormated_1">
      <item>TIM 5 GRADNJA jednostavno društvo s ograničenom odgovornošću za graditeljstvo, trgovinu i usluge</item>
    </derivirana_varijabla>
  </DomainObject.Predmet.ProtuStrankaListNazivFormated>
  <DomainObject.Predmet.ProtuStrankaListNazivFormatedOIB>
    <izvorni_sadrzaj>
      <item>TIM 5 GRADNJA jednostavno društvo s ograničenom odgovornošću za graditeljstvo, trgovinu i usluge, OIB 17900054571</item>
    </izvorni_sadrzaj>
    <derivirana_varijabla naziv="DomainObject.Predmet.ProtuStrankaListNazivFormatedOIB_1">
      <item>TIM 5 GRADNJA jednostavno društvo s ograničenom odgovornošću za graditeljstvo, trgovinu i usluge, OIB 17900054571</item>
    </derivirana_varijabla>
  </DomainObject.Predmet.ProtuStrankaListNazivFormatedOIB>
  <DomainObject.Predmet.OstaliListFormated>
    <izvorni_sadrzaj>
      <item>Sudski registar</item>
      <item>Zvonko Bistrović</item>
    </izvorni_sadrzaj>
    <derivirana_varijabla naziv="DomainObject.Predmet.OstaliListFormated_1">
      <item>Sudski registar</item>
      <item>Zvonko Bistrović</item>
    </derivirana_varijabla>
  </DomainObject.Predmet.OstaliListFormated>
  <DomainObject.Predmet.OstaliListFormatedOIB>
    <izvorni_sadrzaj>
      <item>Sudski registar</item>
      <item>Zvonko Bistrović, OIB 96791670403</item>
    </izvorni_sadrzaj>
    <derivirana_varijabla naziv="DomainObject.Predmet.OstaliListFormatedOIB_1">
      <item>Sudski registar</item>
      <item>Zvonko Bistrović, OIB 96791670403</item>
    </derivirana_varijabla>
  </DomainObject.Predmet.OstaliListFormatedOIB>
  <DomainObject.Predmet.OstaliListFormatedWithAdress>
    <izvorni_sadrzaj>
      <item>Sudski registar</item>
      <item>Zvonko Bistrović, Gornji Koncovčak 48, 40313 Gornji Koncovčak</item>
    </izvorni_sadrzaj>
    <derivirana_varijabla naziv="DomainObject.Predmet.OstaliListFormatedWithAdress_1">
      <item>Sudski registar</item>
      <item>Zvonko Bistrović, Gornji Koncovčak 48, 40313 Gornji Koncovčak</item>
    </derivirana_varijabla>
  </DomainObject.Predmet.OstaliListFormatedWithAdress>
  <DomainObject.Predmet.OstaliListFormatedWithAdressOIB>
    <izvorni_sadrzaj>
      <item>Sudski registar</item>
      <item>Zvonko Bistrović, OIB 96791670403, Gornji Koncovčak 48, 40313 Gornji Koncovčak</item>
    </izvorni_sadrzaj>
    <derivirana_varijabla naziv="DomainObject.Predmet.OstaliListFormatedWithAdressOIB_1">
      <item>Sudski registar</item>
      <item>Zvonko Bistrović, OIB 96791670403, Gornji Koncovčak 48, 40313 Gornji Koncovčak</item>
    </derivirana_varijabla>
  </DomainObject.Predmet.OstaliListFormatedWithAdressOIB>
  <DomainObject.Predmet.OstaliListNazivFormated>
    <izvorni_sadrzaj>
      <item>Sudski registar</item>
      <item>Zvonko Bistrović</item>
    </izvorni_sadrzaj>
    <derivirana_varijabla naziv="DomainObject.Predmet.OstaliListNazivFormated_1">
      <item>Sudski registar</item>
      <item>Zvonko Bistrović</item>
    </derivirana_varijabla>
  </DomainObject.Predmet.OstaliListNazivFormated>
  <DomainObject.Predmet.OstaliListNazivFormatedOIB>
    <izvorni_sadrzaj>
      <item>Sudski registar</item>
      <item>Zvonko Bistrović, OIB 96791670403</item>
    </izvorni_sadrzaj>
    <derivirana_varijabla naziv="DomainObject.Predmet.OstaliListNazivFormatedOIB_1">
      <item>Sudski registar</item>
      <item>Zvonko Bistrović, OIB 96791670403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St-408/2016-9</izvorni_sadrzaj>
    <derivirana_varijabla naziv="DomainObject.PoslovniBrojDokumenta_1">St-408/2016-9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 5 GRADNJA jednostavno društvo s ograničenom odgovornošću za graditeljstvo, trgovinu i usluge</izvorni_sadrzaj>
    <derivirana_varijabla naziv="DomainObject.Predmet.ProtustrankaIDrugi_1">TIM 5 GRADNJA jednostavno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TIM 5 GRADNJA jednostavno društvo s ograničenom odgovornošću za graditeljstvo, trgovinu i usluge, OIB 17900054571, Gornji Koncovčak 48, 40313 Gornji Koncovčak</izvorni_sadrzaj>
    <derivirana_varijabla naziv="DomainObject.Predmet.ProtustrankaIDrugiAdressOIB_1">TIM 5 GRADNJA jednostavno društvo s ograničenom odgovornošću za graditeljstvo, trgovinu i usluge, OIB 17900054571, Gornji Koncovčak 48, 40313 Gornji Koncovčak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 5 GRADNJA jednostavno društvo s ograničenom odgovornošću za graditeljstvo, trgovinu i usluge</item>
      <item>Sudski registar</item>
      <item>Zvonko Bistrović</item>
    </izvorni_sadrzaj>
    <derivirana_varijabla naziv="DomainObject.Predmet.SudioniciListNaziv_1">
      <item>Financijska agencija</item>
      <item>TIM 5 GRADNJA jednostavno društvo s ograničenom odgovornošću za graditeljstvo, trgovinu i usluge</item>
      <item>Sudski registar</item>
      <item>Zvonko Bistrović</item>
    </derivirana_varijabla>
  </DomainObject.Predmet.SudioniciListNaziv>
  <DomainObject.Predmet.SudioniciListAdressOIB>
    <izvorni_sadrzaj>
      <item>Financijska agencija, OIB 85821130368, A. Cesarca 2,42000 Varaždin</item>
      <item>TIM 5 GRADNJA jednostavno društvo s ograničenom odgovornošću za graditeljstvo, trgovinu i usluge, OIB 17900054571, Gornji Koncovčak 48,40313 Gornji Koncovčak</item>
      <item>Sudski registar</item>
      <item>Zvonko Bistrović, OIB 96791670403, Gornji Koncovčak 48,40313 Gornji Koncovčak</item>
    </izvorni_sadrzaj>
    <derivirana_varijabla naziv="DomainObject.Predmet.SudioniciListAdressOIB_1">
      <item>Financijska agencija, OIB 85821130368, A. Cesarca 2,42000 Varaždin</item>
      <item>TIM 5 GRADNJA jednostavno društvo s ograničenom odgovornošću za graditeljstvo, trgovinu i usluge, OIB 17900054571, Gornji Koncovčak 48,40313 Gornji Koncovčak</item>
      <item>Sudski registar</item>
      <item>Zvonko Bistrović, OIB 96791670403, Gornji Koncovčak 48,40313 Gornji Koncovčak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015B67-9E74-454E-86A1-96695165CD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630</properties:Words>
  <properties:Characters>3379</properties:Characters>
  <properties:Lines>97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2017-06-26T10:11:00Z</cp:lastPrinted>
  <dcterms:modified xmlns:xsi="http://www.w3.org/2001/XMLSchema-instance" xsi:type="dcterms:W3CDTF">2017-06-26T10:11:00Z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St-408/2016-9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