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b648" w14:paraId="815b648" w:rsidRDefault="006641B6" w:rsidP="006641B6" w:rsidR="00F257C8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5A3CF9" w:rsidP="006641B6" w:rsidR="005A3CF9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5A3CF9" w:rsidR="006641B6">
      <w:pPr>
        <w:jc w:val="center"/>
      </w:pPr>
      <w:r>
        <w:rPr>
          <w:b/>
        </w:rPr>
        <w:t>R J E Š E N J E</w:t>
      </w:r>
    </w:p>
    <w:p w:rsidRDefault="006641B6" w:rsidP="006641B6" w:rsidR="006641B6"/>
    <w:p w:rsidRDefault="006641B6" w:rsidP="006641B6" w:rsidR="00F257C8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56939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1828E9">
        <w:t>četvrte</w:t>
      </w:r>
      <w:r>
        <w:t xml:space="preserve"> elektroničke javne dražbe u razdoblju od </w:t>
      </w:r>
      <w:r w:rsidR="001828E9">
        <w:t>06. srpnja 2018. godine do 26. rujna 2018. godine</w:t>
      </w:r>
      <w:r>
        <w:t xml:space="preserve"> ( identifikator predmeta prodaje </w:t>
      </w:r>
      <w:r w:rsidR="00856939">
        <w:t>366</w:t>
      </w:r>
      <w:r w:rsidR="00A957AF">
        <w:t>8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odlučujući o dosudi nekretnine, dana </w:t>
      </w:r>
      <w:r w:rsidR="00CD4BA7">
        <w:t>1</w:t>
      </w:r>
      <w:r w:rsidR="009D4A04">
        <w:t>1</w:t>
      </w:r>
      <w:r w:rsidR="00500283">
        <w:t>. listopada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857CB8" w:rsidP="00857CB8" w:rsidR="00857CB8" w:rsidRPr="00857CB8"/>
    <w:p w:rsidRDefault="00857CB8" w:rsidP="00857CB8" w:rsidR="00857CB8" w:rsidRPr="00857CB8">
      <w:pPr>
        <w:jc w:val="center"/>
      </w:pPr>
      <w:r w:rsidRPr="00857CB8">
        <w:t>r i j e š i o   j e</w:t>
      </w:r>
    </w:p>
    <w:p w:rsidRDefault="00857CB8" w:rsidP="00857CB8" w:rsidR="00857CB8" w:rsidRPr="00857CB8"/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I. Utvrđuje se da je nakon provedene četvrte elektroničke javne dražbe radi prodaje nekretnina stečajnog dužnika opterećenih </w:t>
      </w:r>
      <w:proofErr w:type="spellStart"/>
      <w:r w:rsidRPr="00857CB8">
        <w:t>razlučnim</w:t>
      </w:r>
      <w:proofErr w:type="spellEnd"/>
      <w:r w:rsidRPr="00857CB8">
        <w:t xml:space="preserve"> pravom ( identifikator predmeta prodaje 3</w:t>
      </w:r>
      <w:r w:rsidR="00A16239">
        <w:t>66</w:t>
      </w:r>
      <w:r w:rsidR="00764C6F">
        <w:t>8</w:t>
      </w:r>
      <w:r w:rsidRPr="00857CB8">
        <w:t xml:space="preserve"> ) ponuditelj -  kupac </w:t>
      </w:r>
      <w:r w:rsidR="00B975F2">
        <w:t xml:space="preserve">AKTIVA 15 j.d.o.o. </w:t>
      </w:r>
      <w:proofErr w:type="spellStart"/>
      <w:r w:rsidR="00B975F2">
        <w:t>Marcani</w:t>
      </w:r>
      <w:proofErr w:type="spellEnd"/>
      <w:r w:rsidR="00B975F2">
        <w:t xml:space="preserve"> 131C, </w:t>
      </w:r>
      <w:proofErr w:type="spellStart"/>
      <w:r w:rsidR="00B975F2">
        <w:t>Gračišće</w:t>
      </w:r>
      <w:proofErr w:type="spellEnd"/>
      <w:r w:rsidR="00B975F2">
        <w:t xml:space="preserve"> , OIB 60714035074</w:t>
      </w:r>
      <w:r w:rsidRPr="00857CB8">
        <w:t xml:space="preserve">,  ponudio najveću cijenu u iznosu od </w:t>
      </w:r>
      <w:r w:rsidR="00C60A3A">
        <w:t>3</w:t>
      </w:r>
      <w:r w:rsidRPr="00857CB8">
        <w:t>.001,00 Kn, te da su ispunjene pretpostavke da mu se dosude nekretnine i to:</w:t>
      </w:r>
      <w:r w:rsidR="00C60A3A">
        <w:t xml:space="preserve"> </w:t>
      </w:r>
    </w:p>
    <w:p w:rsidRDefault="00857CB8" w:rsidP="00857CB8" w:rsidR="00857CB8" w:rsidRPr="00857CB8">
      <w:pPr>
        <w:ind w:firstLine="708"/>
        <w:jc w:val="both"/>
      </w:pPr>
    </w:p>
    <w:p w:rsidRDefault="00857CB8" w:rsidP="00A957AF" w:rsidR="00A957AF" w:rsidRPr="00A957AF">
      <w:pPr>
        <w:ind w:firstLine="708"/>
        <w:jc w:val="both"/>
      </w:pPr>
      <w:r>
        <w:tab/>
        <w:t xml:space="preserve"> </w:t>
      </w:r>
      <w:r w:rsidR="00EB4E42">
        <w:t>nekretnine</w:t>
      </w:r>
      <w:r w:rsidR="00A957AF" w:rsidRPr="00A957AF">
        <w:t xml:space="preserve"> upis</w:t>
      </w:r>
      <w:r w:rsidR="00EB4E42">
        <w:t>a</w:t>
      </w:r>
      <w:r w:rsidR="00A957AF" w:rsidRPr="00A957AF">
        <w:t>n</w:t>
      </w:r>
      <w:r w:rsidR="00EB4E42">
        <w:t>e</w:t>
      </w:r>
      <w:r w:rsidR="00A957AF" w:rsidRPr="00A957AF">
        <w:t xml:space="preserve"> u  </w:t>
      </w:r>
      <w:proofErr w:type="spellStart"/>
      <w:r w:rsidR="00A957AF" w:rsidRPr="00A957AF">
        <w:t>zk.ul</w:t>
      </w:r>
      <w:proofErr w:type="spellEnd"/>
      <w:r w:rsidR="00A957AF" w:rsidRPr="00A957AF">
        <w:t>. 978 k.o. 321982 Pakrac i to: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2284 – livada sa 151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2292/4 – oranica sa 178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2340 – vrt u </w:t>
      </w:r>
      <w:proofErr w:type="spellStart"/>
      <w:r w:rsidRPr="00A957AF">
        <w:t>Vranovici</w:t>
      </w:r>
      <w:proofErr w:type="spellEnd"/>
      <w:r w:rsidRPr="00A957AF">
        <w:t xml:space="preserve"> sa 1 jutro i 566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2341 – livada u </w:t>
      </w:r>
      <w:proofErr w:type="spellStart"/>
      <w:r w:rsidRPr="00A957AF">
        <w:t>Vranovici</w:t>
      </w:r>
      <w:proofErr w:type="spellEnd"/>
      <w:r w:rsidRPr="00A957AF">
        <w:t xml:space="preserve"> sa 861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         odnosno ukupno 1 jutro i 1756 </w:t>
      </w:r>
      <w:proofErr w:type="spellStart"/>
      <w:r w:rsidRPr="00A957AF">
        <w:t>čhv</w:t>
      </w:r>
      <w:proofErr w:type="spellEnd"/>
    </w:p>
    <w:p w:rsidRDefault="00A957AF" w:rsidP="00A957AF" w:rsidR="00A957AF" w:rsidRPr="00A957AF">
      <w:pPr>
        <w:ind w:firstLine="708"/>
        <w:jc w:val="both"/>
      </w:pPr>
    </w:p>
    <w:p w:rsidRDefault="00857CB8" w:rsidP="00A957AF" w:rsidR="00857CB8" w:rsidRPr="00857CB8">
      <w:pPr>
        <w:ind w:firstLine="708"/>
        <w:jc w:val="both"/>
        <w:rPr>
          <w:b/>
        </w:rPr>
      </w:pPr>
      <w:r w:rsidRPr="00857CB8">
        <w:rPr>
          <w:b/>
        </w:rPr>
        <w:t xml:space="preserve"> </w:t>
      </w:r>
      <w:r w:rsidRPr="00857CB8">
        <w:rPr>
          <w:b/>
        </w:rPr>
        <w:tab/>
      </w:r>
      <w:r w:rsidRPr="00857CB8">
        <w:rPr>
          <w:b/>
        </w:rPr>
        <w:tab/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II Ponuditelju-kupcu </w:t>
      </w:r>
      <w:r w:rsidR="00DC62F4">
        <w:t xml:space="preserve">AKTIVA 15 j.d.o.o. </w:t>
      </w:r>
      <w:proofErr w:type="spellStart"/>
      <w:r w:rsidR="00DC62F4">
        <w:t>Marcani</w:t>
      </w:r>
      <w:proofErr w:type="spellEnd"/>
      <w:r w:rsidR="00DC62F4">
        <w:t xml:space="preserve"> 131C, </w:t>
      </w:r>
      <w:proofErr w:type="spellStart"/>
      <w:r w:rsidR="00DC62F4">
        <w:t>Gračišće</w:t>
      </w:r>
      <w:proofErr w:type="spellEnd"/>
      <w:r w:rsidR="00DC62F4">
        <w:t xml:space="preserve"> , OIB 60714035074</w:t>
      </w:r>
      <w:r w:rsidR="005C7F2C">
        <w:t xml:space="preserve"> </w:t>
      </w:r>
      <w:r w:rsidRPr="00857CB8">
        <w:t xml:space="preserve">nastavno tome dosuđuju se nekretnine i to: </w:t>
      </w:r>
    </w:p>
    <w:p w:rsidRDefault="00857CB8" w:rsidP="00857CB8" w:rsidR="00857CB8" w:rsidRPr="00857CB8">
      <w:pPr>
        <w:jc w:val="both"/>
      </w:pPr>
    </w:p>
    <w:p w:rsidRDefault="004F7CF2" w:rsidP="00A957AF" w:rsidR="00A957AF" w:rsidRPr="00A957AF">
      <w:pPr>
        <w:ind w:firstLine="708"/>
        <w:jc w:val="both"/>
      </w:pPr>
      <w:r>
        <w:tab/>
      </w:r>
      <w:r w:rsidR="00DC62F4">
        <w:t xml:space="preserve">nekretnine </w:t>
      </w:r>
      <w:r w:rsidR="00A957AF" w:rsidRPr="00A957AF">
        <w:t>upisn</w:t>
      </w:r>
      <w:r w:rsidR="00DC62F4">
        <w:t>e</w:t>
      </w:r>
      <w:r w:rsidR="00A957AF" w:rsidRPr="00A957AF">
        <w:t xml:space="preserve"> u  </w:t>
      </w:r>
      <w:proofErr w:type="spellStart"/>
      <w:r w:rsidR="00A957AF" w:rsidRPr="00A957AF">
        <w:t>zk.ul</w:t>
      </w:r>
      <w:proofErr w:type="spellEnd"/>
      <w:r w:rsidR="00A957AF" w:rsidRPr="00A957AF">
        <w:t>. 978 k.o. 321982 Pakrac i to: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2284 – livada sa 151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2292/4 – oranica sa 178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2340 – vrt u </w:t>
      </w:r>
      <w:proofErr w:type="spellStart"/>
      <w:r w:rsidRPr="00A957AF">
        <w:t>Vranovici</w:t>
      </w:r>
      <w:proofErr w:type="spellEnd"/>
      <w:r w:rsidRPr="00A957AF">
        <w:t xml:space="preserve"> sa 1 jutro i 566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2341 – livada u </w:t>
      </w:r>
      <w:proofErr w:type="spellStart"/>
      <w:r w:rsidRPr="00A957AF">
        <w:t>Vranovici</w:t>
      </w:r>
      <w:proofErr w:type="spellEnd"/>
      <w:r w:rsidRPr="00A957AF">
        <w:t xml:space="preserve"> sa 861 </w:t>
      </w:r>
      <w:proofErr w:type="spellStart"/>
      <w:r w:rsidRPr="00A957AF">
        <w:t>čhv</w:t>
      </w:r>
      <w:proofErr w:type="spellEnd"/>
      <w:r w:rsidRPr="00A957AF">
        <w:t>,</w:t>
      </w:r>
    </w:p>
    <w:p w:rsidRDefault="00A957AF" w:rsidP="00A957AF" w:rsidR="00A957AF" w:rsidRPr="00A957AF">
      <w:pPr>
        <w:ind w:firstLine="708"/>
        <w:jc w:val="both"/>
      </w:pPr>
      <w:r w:rsidRPr="00A957AF">
        <w:t xml:space="preserve">          odnosno ukupno 1 jutro i 1756 </w:t>
      </w:r>
      <w:proofErr w:type="spellStart"/>
      <w:r w:rsidRPr="00A957AF">
        <w:t>čhv</w:t>
      </w:r>
      <w:proofErr w:type="spellEnd"/>
    </w:p>
    <w:p w:rsidRDefault="00A957AF" w:rsidP="00A957AF" w:rsidR="00A957AF" w:rsidRPr="00A957AF">
      <w:pPr>
        <w:ind w:firstLine="708"/>
        <w:jc w:val="both"/>
      </w:pPr>
    </w:p>
    <w:p w:rsidRDefault="00857CB8" w:rsidP="00A957AF" w:rsidR="00857CB8" w:rsidRPr="00857CB8">
      <w:pPr>
        <w:ind w:firstLine="708"/>
        <w:jc w:val="both"/>
      </w:pP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III.  </w:t>
      </w:r>
      <w:proofErr w:type="spellStart"/>
      <w:r w:rsidRPr="00857CB8">
        <w:t>Kupovnina</w:t>
      </w:r>
      <w:proofErr w:type="spellEnd"/>
      <w:r w:rsidRPr="00857CB8">
        <w:t xml:space="preserve"> za</w:t>
      </w:r>
      <w:r w:rsidRPr="00857CB8">
        <w:rPr>
          <w:b/>
        </w:rPr>
        <w:t xml:space="preserve"> </w:t>
      </w:r>
      <w:r w:rsidRPr="00857CB8">
        <w:t xml:space="preserve">nekretnine iz točke I  ovoga rješenja upisane u </w:t>
      </w:r>
      <w:proofErr w:type="spellStart"/>
      <w:r w:rsidRPr="00857CB8">
        <w:t>zk.ul</w:t>
      </w:r>
      <w:proofErr w:type="spellEnd"/>
      <w:r w:rsidRPr="00857CB8">
        <w:t xml:space="preserve">. </w:t>
      </w:r>
      <w:r w:rsidR="00CA2A52">
        <w:t>978</w:t>
      </w:r>
      <w:r w:rsidRPr="00857CB8">
        <w:t xml:space="preserve"> k.o. </w:t>
      </w:r>
      <w:r w:rsidR="00CA2A52">
        <w:t>Pakrac</w:t>
      </w:r>
      <w:r w:rsidRPr="00857CB8">
        <w:t xml:space="preserve"> u iznosu od </w:t>
      </w:r>
      <w:r w:rsidR="00CA2A52">
        <w:t>3</w:t>
      </w:r>
      <w:r w:rsidRPr="00857CB8">
        <w:t xml:space="preserve">.001,00 Kn  platit će se iz sredstava koje je kupac- ponuditelj </w:t>
      </w:r>
      <w:r w:rsidR="007B0B6D">
        <w:t xml:space="preserve">AKTIVA 15 j.d.o.o. </w:t>
      </w:r>
      <w:proofErr w:type="spellStart"/>
      <w:r w:rsidR="007B0B6D">
        <w:t>Marcani</w:t>
      </w:r>
      <w:proofErr w:type="spellEnd"/>
      <w:r w:rsidR="007B0B6D">
        <w:t xml:space="preserve"> 131C, </w:t>
      </w:r>
      <w:proofErr w:type="spellStart"/>
      <w:r w:rsidR="007B0B6D">
        <w:t>Gračišće</w:t>
      </w:r>
      <w:proofErr w:type="spellEnd"/>
      <w:r w:rsidR="007B0B6D">
        <w:t xml:space="preserve"> , OIB 60714035074</w:t>
      </w:r>
      <w:r w:rsidRPr="00857CB8">
        <w:t xml:space="preserve">, položio po osnovi jamčevine na računu Financijske agencije broj HR3323900011300028779, a s obzirom da je novčani iznos uplaćen po osnovi jamčevine veći od iznosa </w:t>
      </w:r>
      <w:proofErr w:type="spellStart"/>
      <w:r w:rsidRPr="00857CB8">
        <w:t>kupovnine</w:t>
      </w:r>
      <w:proofErr w:type="spellEnd"/>
      <w:r w:rsidRPr="00857CB8">
        <w:t>.</w:t>
      </w:r>
      <w:r w:rsidR="007B0B6D">
        <w:t xml:space="preserve"> </w:t>
      </w:r>
    </w:p>
    <w:p w:rsidRDefault="00857CB8" w:rsidP="005A0A7A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</w:r>
      <w:proofErr w:type="spellStart"/>
      <w:r w:rsidRPr="00857CB8">
        <w:t>Kupovnina</w:t>
      </w:r>
      <w:proofErr w:type="spellEnd"/>
      <w:r w:rsidRPr="00857CB8">
        <w:t xml:space="preserve"> za nekretnine iz </w:t>
      </w:r>
      <w:proofErr w:type="spellStart"/>
      <w:r w:rsidRPr="00857CB8">
        <w:t>toč</w:t>
      </w:r>
      <w:proofErr w:type="spellEnd"/>
      <w:r w:rsidRPr="00857CB8">
        <w:t xml:space="preserve">. I   izreke rješenja ostaje na posebnom računu Agencije otvorenom za primitak jamčevine do primitka naloga suda za postupanje s novčanim sredstvima uplaćenim po osnovi jamčevine koja se uračunavaju u </w:t>
      </w:r>
      <w:proofErr w:type="spellStart"/>
      <w:r w:rsidRPr="00857CB8">
        <w:t>kupovninu</w:t>
      </w:r>
      <w:proofErr w:type="spellEnd"/>
      <w:r w:rsidRPr="00857CB8">
        <w:t>.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Ostatak sredstava po osnovi uplaćene jamčevine koji je veći od iznosa </w:t>
      </w:r>
      <w:proofErr w:type="spellStart"/>
      <w:r w:rsidRPr="00857CB8">
        <w:t>kupovnine</w:t>
      </w:r>
      <w:proofErr w:type="spellEnd"/>
      <w:r w:rsidRPr="00857CB8">
        <w:t xml:space="preserve"> za nekretnine iz točke I. izreke rješenja u iznosu od </w:t>
      </w:r>
      <w:r w:rsidR="007B0B6D">
        <w:t>17.155,</w:t>
      </w:r>
      <w:r w:rsidR="00115F44">
        <w:t>84</w:t>
      </w:r>
      <w:r w:rsidRPr="00857CB8">
        <w:rPr>
          <w:b/>
        </w:rPr>
        <w:t xml:space="preserve"> </w:t>
      </w:r>
      <w:r w:rsidRPr="00857CB8">
        <w:t xml:space="preserve">Kn  Financijska agencija vratiti će kupcu </w:t>
      </w:r>
      <w:r w:rsidR="007B0B6D">
        <w:t xml:space="preserve">AKTIVA 15 j.d.o.o. </w:t>
      </w:r>
      <w:proofErr w:type="spellStart"/>
      <w:r w:rsidR="007B0B6D">
        <w:t>Marcani</w:t>
      </w:r>
      <w:proofErr w:type="spellEnd"/>
      <w:r w:rsidR="007B0B6D">
        <w:t xml:space="preserve"> 131C, </w:t>
      </w:r>
      <w:proofErr w:type="spellStart"/>
      <w:r w:rsidR="007B0B6D">
        <w:t>Gračišće</w:t>
      </w:r>
      <w:proofErr w:type="spellEnd"/>
      <w:r w:rsidR="007B0B6D">
        <w:t xml:space="preserve"> , OIB 60714035074</w:t>
      </w:r>
      <w:r w:rsidR="0056137C">
        <w:t xml:space="preserve"> </w:t>
      </w:r>
      <w:r w:rsidRPr="00857CB8">
        <w:t xml:space="preserve">na račun naznačen na prijavi na sudjelovanje, a u roku od osam dana od dana zaprimanja ovog rješenja s potvrdom pravomoćnosti. 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ind w:firstLine="708"/>
        <w:jc w:val="both"/>
      </w:pPr>
      <w:r w:rsidRPr="00857CB8">
        <w:t xml:space="preserve"> </w:t>
      </w:r>
      <w:r w:rsidRPr="00857CB8">
        <w:tab/>
        <w:t>IV. Nalaže se Financijskoj agenciji ponuditeljima</w:t>
      </w:r>
      <w:r w:rsidR="00FD6756">
        <w:t xml:space="preserve"> </w:t>
      </w:r>
      <w:r w:rsidR="00FD6756" w:rsidRPr="00FD6756">
        <w:t>GRAD</w:t>
      </w:r>
      <w:r w:rsidR="00FD6756">
        <w:t>U</w:t>
      </w:r>
      <w:r w:rsidR="00FD6756" w:rsidRPr="00FD6756">
        <w:t xml:space="preserve"> PAKRAC, Trg bana Josipa Jelačića 18, Pakrac, OIB 79689915301</w:t>
      </w:r>
      <w:r w:rsidR="00764C6F">
        <w:t xml:space="preserve"> </w:t>
      </w:r>
      <w:r w:rsidR="001B66F2">
        <w:t>i VELIMIRU ŽAK, Zagreb, Opatička ulica 16, OIB 08955615751</w:t>
      </w:r>
      <w:r w:rsidRPr="00857CB8">
        <w:t xml:space="preserve"> izvršiti povrat uplaćene jamčevine za sudjelovanje na četvrtoj elektroničkoj javnoj d</w:t>
      </w:r>
      <w:r w:rsidR="000A3190">
        <w:t>ražbi radi prodaje nekretnina</w:t>
      </w:r>
      <w:r w:rsidRPr="00857CB8">
        <w:t xml:space="preserve"> upisan</w:t>
      </w:r>
      <w:r w:rsidR="00764C6F">
        <w:t>ih</w:t>
      </w:r>
      <w:r w:rsidRPr="00857CB8">
        <w:t xml:space="preserve"> u  </w:t>
      </w:r>
      <w:proofErr w:type="spellStart"/>
      <w:r w:rsidRPr="00857CB8">
        <w:t>zk.ul</w:t>
      </w:r>
      <w:proofErr w:type="spellEnd"/>
      <w:r w:rsidRPr="00857CB8">
        <w:t xml:space="preserve">. </w:t>
      </w:r>
      <w:r w:rsidR="00764C6F">
        <w:t>978</w:t>
      </w:r>
      <w:r w:rsidRPr="00857CB8">
        <w:t xml:space="preserve"> k.o. </w:t>
      </w:r>
      <w:r w:rsidR="00764C6F">
        <w:t>Pakrac</w:t>
      </w:r>
      <w:r w:rsidRPr="00857CB8">
        <w:t xml:space="preserve">  ( id</w:t>
      </w:r>
      <w:r w:rsidR="006476C9">
        <w:t>entifikator predmeta prodaje 366</w:t>
      </w:r>
      <w:r w:rsidR="00764C6F">
        <w:t>8</w:t>
      </w:r>
      <w:r w:rsidRPr="00857CB8">
        <w:t xml:space="preserve"> ) u ovoj pravnoj stvari u iznosu od </w:t>
      </w:r>
      <w:r w:rsidR="00562AE1">
        <w:t>20.156,84</w:t>
      </w:r>
      <w:r w:rsidRPr="00857CB8">
        <w:t xml:space="preserve"> Kn koja je evidentirana na posebnom računu  Agencije broj HR3323900011300028779, na račun ovih ponuditelja naznačen u prijavi na sudjelovanje, a u roku od osam dana od dana zaprimanja ovog rješenja s potvrdom pravomoćnosti.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 V.</w:t>
      </w:r>
      <w:r w:rsidRPr="00857CB8">
        <w:rPr>
          <w:b/>
        </w:rPr>
        <w:t xml:space="preserve"> </w:t>
      </w:r>
      <w:r w:rsidRPr="00857CB8">
        <w:t xml:space="preserve"> Nalaže se Financijskoj agenciji uplatiteljima jamčevine BOXKOR d.o.o. Zagreb</w:t>
      </w:r>
      <w:r w:rsidR="00AA0CC1">
        <w:t>, Trgovačka 6, OIB 99772654600,</w:t>
      </w:r>
      <w:r w:rsidRPr="00857CB8">
        <w:t xml:space="preserve"> </w:t>
      </w:r>
      <w:proofErr w:type="spellStart"/>
      <w:r w:rsidRPr="00857CB8">
        <w:t>KorBox</w:t>
      </w:r>
      <w:proofErr w:type="spellEnd"/>
      <w:r w:rsidRPr="00857CB8">
        <w:t xml:space="preserve"> d.o.o. Zagreb</w:t>
      </w:r>
      <w:r w:rsidR="00993C5E">
        <w:t>, Trgovačka 6, OIB 54253942164</w:t>
      </w:r>
      <w:r w:rsidR="00AA0CC1">
        <w:t xml:space="preserve"> i TERRA FIRMA d.d., Zagreb, </w:t>
      </w:r>
      <w:proofErr w:type="spellStart"/>
      <w:r w:rsidR="00AA0CC1">
        <w:t>Budmanijeva</w:t>
      </w:r>
      <w:proofErr w:type="spellEnd"/>
      <w:r w:rsidR="00AA0CC1">
        <w:t xml:space="preserve"> 3, OIB 22198253360</w:t>
      </w:r>
      <w:r w:rsidRPr="00857CB8">
        <w:t xml:space="preserve"> izvršiti povrat uplaćene jamčevine za sudjelovanje na četvrtoj elektroničkoj javnoj dražbi radi prodaje nekretnina upisanih u </w:t>
      </w:r>
      <w:proofErr w:type="spellStart"/>
      <w:r w:rsidRPr="00857CB8">
        <w:t>zk</w:t>
      </w:r>
      <w:proofErr w:type="spellEnd"/>
      <w:r w:rsidRPr="00857CB8">
        <w:t xml:space="preserve">. ul. </w:t>
      </w:r>
      <w:r w:rsidR="005A4BAA">
        <w:t>978</w:t>
      </w:r>
      <w:r w:rsidRPr="00857CB8">
        <w:t xml:space="preserve"> k.o. </w:t>
      </w:r>
      <w:r w:rsidR="005A4BAA">
        <w:t xml:space="preserve">Pakrac </w:t>
      </w:r>
      <w:r w:rsidRPr="00857CB8">
        <w:t>( ide</w:t>
      </w:r>
      <w:r w:rsidR="00213A91">
        <w:t>ntifikator predmeta prodaje 366</w:t>
      </w:r>
      <w:r w:rsidR="005A4BAA">
        <w:t>8</w:t>
      </w:r>
      <w:r w:rsidRPr="00857CB8">
        <w:t xml:space="preserve"> ) u ovoj pravnoj stvari u iznosu od </w:t>
      </w:r>
      <w:r w:rsidR="00C85C68">
        <w:t>20.156,84</w:t>
      </w:r>
      <w:r w:rsidRPr="00857CB8">
        <w:rPr>
          <w:b/>
        </w:rPr>
        <w:t xml:space="preserve"> </w:t>
      </w:r>
      <w:r w:rsidRPr="00857CB8">
        <w:t>Kn koja je evidentirana na posebnom računu  Agencije broj HR3323900011300028779, na račun ovih  ponuditelja naznačen u prijavi na sudjelovanje, a u roku od osam dana od dana zaprimanja ovog rješenja.</w:t>
      </w:r>
      <w:r w:rsidRPr="00857CB8">
        <w:tab/>
        <w:t xml:space="preserve"> </w:t>
      </w:r>
    </w:p>
    <w:p w:rsidRDefault="00857CB8" w:rsidP="00857CB8" w:rsidR="00857CB8" w:rsidRPr="00857CB8">
      <w:pPr>
        <w:jc w:val="both"/>
        <w:rPr>
          <w:b/>
        </w:rPr>
      </w:pPr>
      <w:r w:rsidRPr="00857CB8">
        <w:rPr>
          <w:b/>
        </w:rPr>
        <w:t xml:space="preserve"> </w:t>
      </w:r>
    </w:p>
    <w:p w:rsidRDefault="00857CB8" w:rsidP="00857CB8" w:rsidR="00857CB8">
      <w:pPr>
        <w:jc w:val="both"/>
      </w:pPr>
      <w:r w:rsidRPr="00857CB8">
        <w:t xml:space="preserve"> </w:t>
      </w:r>
      <w:r w:rsidRPr="00857CB8">
        <w:tab/>
        <w:t xml:space="preserve">            VI. Određuje se upis prava vlasništva u korist kupca </w:t>
      </w:r>
      <w:r w:rsidR="005C7F2C">
        <w:t xml:space="preserve">AKTIVA 15 j.d.o.o. </w:t>
      </w:r>
      <w:proofErr w:type="spellStart"/>
      <w:r w:rsidR="005C7F2C">
        <w:t>Marcani</w:t>
      </w:r>
      <w:proofErr w:type="spellEnd"/>
      <w:r w:rsidR="005C7F2C">
        <w:t xml:space="preserve"> 131C, </w:t>
      </w:r>
      <w:proofErr w:type="spellStart"/>
      <w:r w:rsidR="005C7F2C">
        <w:t>Gračišće</w:t>
      </w:r>
      <w:proofErr w:type="spellEnd"/>
      <w:r w:rsidR="005C7F2C">
        <w:t xml:space="preserve"> , OIB 60714035074</w:t>
      </w:r>
      <w:r w:rsidR="0011048E" w:rsidRPr="00857CB8">
        <w:t xml:space="preserve"> </w:t>
      </w:r>
      <w:r w:rsidRPr="00857CB8">
        <w:t xml:space="preserve">na dosuđenim nekretninama i to na: </w:t>
      </w:r>
    </w:p>
    <w:p w:rsidRDefault="005031CE" w:rsidP="00857CB8" w:rsidR="005031CE" w:rsidRPr="00857CB8">
      <w:pPr>
        <w:jc w:val="both"/>
      </w:pPr>
    </w:p>
    <w:p w:rsidRDefault="00857CB8" w:rsidP="005C7F2C" w:rsidR="005C7F2C" w:rsidRPr="00A957AF">
      <w:pPr>
        <w:ind w:firstLine="708"/>
        <w:jc w:val="both"/>
      </w:pPr>
      <w:r w:rsidRPr="00857CB8">
        <w:t xml:space="preserve"> </w:t>
      </w:r>
      <w:r w:rsidR="005031CE">
        <w:tab/>
      </w:r>
      <w:r w:rsidR="005C7F2C">
        <w:t xml:space="preserve">nekretninama </w:t>
      </w:r>
      <w:r w:rsidR="005C7F2C" w:rsidRPr="00A957AF">
        <w:t>upisn</w:t>
      </w:r>
      <w:r w:rsidR="005C7F2C">
        <w:t>im</w:t>
      </w:r>
      <w:r w:rsidR="005C7F2C" w:rsidRPr="00A957AF">
        <w:t xml:space="preserve"> u  </w:t>
      </w:r>
      <w:proofErr w:type="spellStart"/>
      <w:r w:rsidR="005C7F2C" w:rsidRPr="00A957AF">
        <w:t>zk.ul</w:t>
      </w:r>
      <w:proofErr w:type="spellEnd"/>
      <w:r w:rsidR="005C7F2C" w:rsidRPr="00A957AF">
        <w:t>. 978 k.o. 321982 Pakrac i to:</w:t>
      </w:r>
    </w:p>
    <w:p w:rsidRDefault="005C7F2C" w:rsidP="005C7F2C" w:rsidR="005C7F2C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2284 – livada sa 151 </w:t>
      </w:r>
      <w:proofErr w:type="spellStart"/>
      <w:r w:rsidRPr="00A957AF">
        <w:t>čhv</w:t>
      </w:r>
      <w:proofErr w:type="spellEnd"/>
      <w:r w:rsidRPr="00A957AF">
        <w:t>,</w:t>
      </w:r>
    </w:p>
    <w:p w:rsidRDefault="005C7F2C" w:rsidP="005C7F2C" w:rsidR="005C7F2C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2292/4 – oranica sa 178 </w:t>
      </w:r>
      <w:proofErr w:type="spellStart"/>
      <w:r w:rsidRPr="00A957AF">
        <w:t>čhv</w:t>
      </w:r>
      <w:proofErr w:type="spellEnd"/>
      <w:r w:rsidRPr="00A957AF">
        <w:t>,</w:t>
      </w:r>
    </w:p>
    <w:p w:rsidRDefault="005C7F2C" w:rsidP="005C7F2C" w:rsidR="005C7F2C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2340 – vrt u </w:t>
      </w:r>
      <w:proofErr w:type="spellStart"/>
      <w:r w:rsidRPr="00A957AF">
        <w:t>Vranovici</w:t>
      </w:r>
      <w:proofErr w:type="spellEnd"/>
      <w:r w:rsidRPr="00A957AF">
        <w:t xml:space="preserve"> sa 1 jutro i 566 </w:t>
      </w:r>
      <w:proofErr w:type="spellStart"/>
      <w:r w:rsidRPr="00A957AF">
        <w:t>čhv</w:t>
      </w:r>
      <w:proofErr w:type="spellEnd"/>
      <w:r w:rsidRPr="00A957AF">
        <w:t>,</w:t>
      </w:r>
    </w:p>
    <w:p w:rsidRDefault="005C7F2C" w:rsidP="005C7F2C" w:rsidR="005C7F2C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2341 – livada u </w:t>
      </w:r>
      <w:proofErr w:type="spellStart"/>
      <w:r w:rsidRPr="00A957AF">
        <w:t>Vranovici</w:t>
      </w:r>
      <w:proofErr w:type="spellEnd"/>
      <w:r w:rsidRPr="00A957AF">
        <w:t xml:space="preserve"> sa 861 </w:t>
      </w:r>
      <w:proofErr w:type="spellStart"/>
      <w:r w:rsidRPr="00A957AF">
        <w:t>čhv</w:t>
      </w:r>
      <w:proofErr w:type="spellEnd"/>
      <w:r w:rsidRPr="00A957AF">
        <w:t>,</w:t>
      </w:r>
    </w:p>
    <w:p w:rsidRDefault="005C7F2C" w:rsidP="005C7F2C" w:rsidR="005C7F2C" w:rsidRPr="00A957AF">
      <w:pPr>
        <w:ind w:firstLine="708"/>
        <w:jc w:val="both"/>
      </w:pPr>
      <w:r w:rsidRPr="00A957AF">
        <w:t xml:space="preserve">          odnosno ukupno 1 jutro i 1756 </w:t>
      </w:r>
      <w:proofErr w:type="spellStart"/>
      <w:r w:rsidRPr="00A957AF">
        <w:t>čhv</w:t>
      </w:r>
      <w:proofErr w:type="spellEnd"/>
    </w:p>
    <w:p w:rsidRDefault="00857CB8" w:rsidP="005C7F2C" w:rsidR="00857CB8" w:rsidRPr="00857CB8">
      <w:pPr>
        <w:ind w:firstLine="708"/>
        <w:jc w:val="both"/>
      </w:pPr>
    </w:p>
    <w:p w:rsidRDefault="00857CB8" w:rsidP="00857CB8" w:rsidR="00857CB8" w:rsidRPr="00857CB8">
      <w:pPr>
        <w:jc w:val="both"/>
      </w:pPr>
      <w:r w:rsidRPr="00857CB8">
        <w:t>a nakon pravomoćnosti ovoga rješenja o dosudi.</w:t>
      </w:r>
    </w:p>
    <w:p w:rsidRDefault="00857CB8" w:rsidP="00857CB8" w:rsidR="00857CB8" w:rsidRPr="00857CB8">
      <w:pPr>
        <w:jc w:val="both"/>
      </w:pPr>
    </w:p>
    <w:p w:rsidRDefault="00857CB8" w:rsidP="00854ABA" w:rsidR="00854ABA">
      <w:pPr>
        <w:ind w:firstLine="708"/>
        <w:jc w:val="both"/>
      </w:pPr>
      <w:r w:rsidRPr="00857CB8">
        <w:t xml:space="preserve">  </w:t>
      </w:r>
      <w:r w:rsidRPr="00857CB8">
        <w:tab/>
        <w:t>VII. Određuje se brisanje tereta i prava koja prestaju prodajom u zemljišnim knjigama i to</w:t>
      </w:r>
      <w:r w:rsidRPr="00857CB8">
        <w:rPr>
          <w:b/>
        </w:rPr>
        <w:t xml:space="preserve"> </w:t>
      </w:r>
      <w:r w:rsidR="00854ABA">
        <w:t>na nekretninama upisanim u</w:t>
      </w:r>
      <w:r w:rsidR="00854ABA" w:rsidRPr="00A957AF">
        <w:t xml:space="preserve"> </w:t>
      </w:r>
      <w:proofErr w:type="spellStart"/>
      <w:r w:rsidR="00854ABA" w:rsidRPr="00A957AF">
        <w:t>zk.ul</w:t>
      </w:r>
      <w:proofErr w:type="spellEnd"/>
      <w:r w:rsidR="00854ABA" w:rsidRPr="00A957AF">
        <w:t>. 978 k.o. 321982 Pakrac i to:</w:t>
      </w:r>
    </w:p>
    <w:p w:rsidRDefault="00854ABA" w:rsidP="00854ABA" w:rsidR="00854ABA" w:rsidRPr="00A957AF">
      <w:pPr>
        <w:ind w:firstLine="708"/>
        <w:jc w:val="both"/>
      </w:pPr>
    </w:p>
    <w:p w:rsidRDefault="00854ABA" w:rsidP="00854ABA" w:rsidR="00854ABA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2284 – livada sa 151 </w:t>
      </w:r>
      <w:proofErr w:type="spellStart"/>
      <w:r w:rsidRPr="00A957AF">
        <w:t>čhv</w:t>
      </w:r>
      <w:proofErr w:type="spellEnd"/>
      <w:r w:rsidRPr="00A957AF">
        <w:t>,</w:t>
      </w:r>
    </w:p>
    <w:p w:rsidRDefault="00854ABA" w:rsidP="00854ABA" w:rsidR="00854ABA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2292/4 – oranica sa 178 </w:t>
      </w:r>
      <w:proofErr w:type="spellStart"/>
      <w:r w:rsidRPr="00A957AF">
        <w:t>čhv</w:t>
      </w:r>
      <w:proofErr w:type="spellEnd"/>
      <w:r w:rsidRPr="00A957AF">
        <w:t>,</w:t>
      </w:r>
    </w:p>
    <w:p w:rsidRDefault="00854ABA" w:rsidP="00854ABA" w:rsidR="00854ABA" w:rsidRPr="00A957AF">
      <w:pPr>
        <w:ind w:firstLine="708"/>
        <w:jc w:val="both"/>
      </w:pPr>
      <w:r w:rsidRPr="00A957AF">
        <w:lastRenderedPageBreak/>
        <w:t xml:space="preserve"> </w:t>
      </w:r>
      <w:r w:rsidRPr="00A957AF">
        <w:tab/>
        <w:t xml:space="preserve">- kč.br. 2340 – vrt u </w:t>
      </w:r>
      <w:proofErr w:type="spellStart"/>
      <w:r w:rsidRPr="00A957AF">
        <w:t>Vranovici</w:t>
      </w:r>
      <w:proofErr w:type="spellEnd"/>
      <w:r w:rsidRPr="00A957AF">
        <w:t xml:space="preserve"> sa 1 jutro i 566 </w:t>
      </w:r>
      <w:proofErr w:type="spellStart"/>
      <w:r w:rsidRPr="00A957AF">
        <w:t>čhv</w:t>
      </w:r>
      <w:proofErr w:type="spellEnd"/>
      <w:r w:rsidRPr="00A957AF">
        <w:t>,</w:t>
      </w:r>
    </w:p>
    <w:p w:rsidRDefault="00854ABA" w:rsidP="00854ABA" w:rsidR="00854ABA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2341 – livada u </w:t>
      </w:r>
      <w:proofErr w:type="spellStart"/>
      <w:r w:rsidRPr="00A957AF">
        <w:t>Vranovici</w:t>
      </w:r>
      <w:proofErr w:type="spellEnd"/>
      <w:r w:rsidRPr="00A957AF">
        <w:t xml:space="preserve"> sa 861 </w:t>
      </w:r>
      <w:proofErr w:type="spellStart"/>
      <w:r w:rsidRPr="00A957AF">
        <w:t>čhv</w:t>
      </w:r>
      <w:proofErr w:type="spellEnd"/>
      <w:r w:rsidRPr="00A957AF">
        <w:t>,</w:t>
      </w:r>
    </w:p>
    <w:p w:rsidRDefault="00854ABA" w:rsidP="00854ABA" w:rsidR="00854ABA" w:rsidRPr="00A957AF">
      <w:pPr>
        <w:ind w:firstLine="708"/>
        <w:jc w:val="both"/>
      </w:pPr>
      <w:r w:rsidRPr="00A957AF">
        <w:t xml:space="preserve">          odnosno ukupno 1 jutro i 1756 </w:t>
      </w:r>
      <w:proofErr w:type="spellStart"/>
      <w:r w:rsidRPr="00A957AF">
        <w:t>čhv</w:t>
      </w:r>
      <w:proofErr w:type="spellEnd"/>
    </w:p>
    <w:p w:rsidRDefault="00854ABA" w:rsidP="00854ABA" w:rsidR="00854ABA" w:rsidRPr="00A957AF">
      <w:pPr>
        <w:ind w:firstLine="708"/>
        <w:jc w:val="both"/>
      </w:pPr>
    </w:p>
    <w:p w:rsidRDefault="00857CB8" w:rsidP="00854ABA" w:rsidR="00857CB8" w:rsidRPr="00857CB8">
      <w:pPr>
        <w:ind w:firstLine="708"/>
        <w:jc w:val="both"/>
      </w:pPr>
    </w:p>
    <w:p w:rsidRDefault="00857CB8" w:rsidP="00857CB8" w:rsidR="00857CB8" w:rsidRPr="00857CB8">
      <w:pPr>
        <w:jc w:val="both"/>
      </w:pPr>
      <w:r w:rsidRPr="00857CB8">
        <w:t xml:space="preserve">i to: </w:t>
      </w:r>
    </w:p>
    <w:p w:rsidRDefault="00857CB8" w:rsidP="00857CB8" w:rsidR="00857CB8" w:rsidRPr="00857CB8">
      <w:pPr>
        <w:jc w:val="both"/>
      </w:pPr>
      <w:r w:rsidRPr="00857CB8">
        <w:rPr>
          <w:b/>
        </w:rPr>
        <w:t xml:space="preserve">                        </w:t>
      </w:r>
      <w:r w:rsidRPr="00857CB8">
        <w:t>na listu B:</w:t>
      </w:r>
    </w:p>
    <w:p w:rsidRDefault="00857CB8" w:rsidP="00857CB8" w:rsidR="00857CB8" w:rsidRPr="00857CB8">
      <w:pPr>
        <w:jc w:val="both"/>
      </w:pPr>
    </w:p>
    <w:p w:rsidRDefault="00857CB8" w:rsidP="00E97E11" w:rsidR="00E97E11">
      <w:pPr>
        <w:jc w:val="both"/>
      </w:pPr>
      <w:r w:rsidRPr="00857CB8">
        <w:t xml:space="preserve"> </w:t>
      </w:r>
      <w:r w:rsidRPr="00857CB8">
        <w:tab/>
      </w:r>
      <w:r w:rsidRPr="00857CB8">
        <w:tab/>
      </w:r>
      <w:r w:rsidR="00E97E11">
        <w:t>- redni broj 2.3. – broj Z-18996/2016 – zabilježbe otvaranja stečajnog postupka izvršene po osnovi rješenja Trgovačkog suda u Osijeku Stalne Službe u Slavonskom Brodu broj 7/St-743/2016-19 od 24. studenog 2016. godine, i povijesnog izvatka iz sudskog registra od 24. studenog 2016. godine</w:t>
      </w:r>
    </w:p>
    <w:p w:rsidRDefault="00E97E11" w:rsidP="00E97E11" w:rsidR="00E97E11">
      <w:pPr>
        <w:jc w:val="both"/>
      </w:pPr>
    </w:p>
    <w:p w:rsidRDefault="00E97E11" w:rsidP="00E97E11" w:rsidR="00BB3032">
      <w:pPr>
        <w:jc w:val="both"/>
      </w:pPr>
      <w:r>
        <w:t xml:space="preserve"> </w:t>
      </w:r>
      <w:r>
        <w:tab/>
      </w:r>
      <w:r>
        <w:tab/>
        <w:t>- redni broj 2.4. – broj Z-938</w:t>
      </w:r>
      <w:r w:rsidR="00A55209">
        <w:t>7</w:t>
      </w:r>
      <w:r>
        <w:t xml:space="preserve">/2017 – zabilježbe prodaje nekretnina izvršene po osnovi rješenja </w:t>
      </w:r>
      <w:proofErr w:type="spellStart"/>
      <w:r>
        <w:t>posl</w:t>
      </w:r>
      <w:proofErr w:type="spellEnd"/>
      <w:r>
        <w:t>. br. 7/St-</w:t>
      </w:r>
      <w:r w:rsidR="0092085D">
        <w:t>743/2016-57</w:t>
      </w:r>
      <w:r>
        <w:t xml:space="preserve"> od 30. svibnja 2017. godine Trgovačkog suda u Osijeku Stalne Službe u Slavonskom Brodu</w:t>
      </w:r>
      <w:r>
        <w:tab/>
      </w:r>
    </w:p>
    <w:p w:rsidRDefault="00BB3032" w:rsidP="00E97E11" w:rsidR="00BB3032">
      <w:pPr>
        <w:jc w:val="both"/>
      </w:pPr>
    </w:p>
    <w:p w:rsidRDefault="00BB3032" w:rsidP="00BB3032" w:rsidR="00BB3032">
      <w:pPr>
        <w:jc w:val="both"/>
      </w:pPr>
      <w:r>
        <w:t xml:space="preserve"> </w:t>
      </w:r>
      <w:r>
        <w:tab/>
      </w:r>
      <w:r>
        <w:tab/>
      </w:r>
      <w:r w:rsidRPr="00D3476D">
        <w:t>Na listu C:</w:t>
      </w:r>
      <w:r w:rsidRPr="00D3476D">
        <w:tab/>
      </w:r>
    </w:p>
    <w:p w:rsidRDefault="00BB3032" w:rsidP="00BB3032" w:rsidR="00BB3032">
      <w:pPr>
        <w:jc w:val="both"/>
      </w:pPr>
    </w:p>
    <w:p w:rsidRDefault="00BB3032" w:rsidP="00BB3032" w:rsidR="00BB3032">
      <w:pPr>
        <w:jc w:val="both"/>
      </w:pPr>
      <w:r>
        <w:t xml:space="preserve"> </w:t>
      </w:r>
      <w:r>
        <w:tab/>
      </w:r>
      <w:r>
        <w:tab/>
        <w:t>- redni broj 1.1-</w:t>
      </w:r>
      <w:r w:rsidR="009D2752">
        <w:t xml:space="preserve"> </w:t>
      </w:r>
      <w:r>
        <w:t xml:space="preserve">broj Z-2642/2015- zabilježbe ovrhe izvršene po osnovi rješenja o ovrsi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>-1511/15-3 od 15. travnja 2015. godine i čl. 84. Zakona o ovrsi za korist Nove</w:t>
      </w:r>
      <w:r w:rsidRPr="00EC00E2">
        <w:t xml:space="preserve"> Ljubljansk</w:t>
      </w:r>
      <w:r>
        <w:t>e</w:t>
      </w:r>
      <w:r w:rsidRPr="00EC00E2">
        <w:t xml:space="preserve"> banke d.d., Ljubljana, Trg republike 2, OIB 17719334242</w:t>
      </w:r>
    </w:p>
    <w:p w:rsidRDefault="00BB3032" w:rsidP="00BB3032" w:rsidR="00BB3032">
      <w:pPr>
        <w:jc w:val="both"/>
      </w:pPr>
    </w:p>
    <w:p w:rsidRDefault="00BB3032" w:rsidP="00BB3032" w:rsidR="00BB3032">
      <w:pPr>
        <w:jc w:val="both"/>
      </w:pPr>
      <w:r>
        <w:t xml:space="preserve"> </w:t>
      </w:r>
      <w:r>
        <w:tab/>
      </w:r>
      <w:r>
        <w:tab/>
        <w:t>- redni broj 4.1. - broj Z-8529/2015 - zabilježbe pokretanja postupka predlagatelja osiguranja</w:t>
      </w:r>
      <w:r w:rsidRPr="00D014FA">
        <w:t xml:space="preserve"> </w:t>
      </w:r>
      <w:r w:rsidRPr="00EC00E2">
        <w:t>Nova Ljubljanska bank</w:t>
      </w:r>
      <w:r>
        <w:t>a</w:t>
      </w:r>
      <w:r w:rsidRPr="00EC00E2">
        <w:t xml:space="preserve"> d.d., Ljubljana, Trg republike 2, OIB 17719334242 kojeg zastupaju odvjetnici</w:t>
      </w:r>
      <w:r>
        <w:t xml:space="preserve"> iz Odvjetničkog društva </w:t>
      </w:r>
      <w:proofErr w:type="spellStart"/>
      <w:r>
        <w:t>Župić</w:t>
      </w:r>
      <w:proofErr w:type="spellEnd"/>
      <w:r>
        <w:t xml:space="preserve"> &amp;</w:t>
      </w:r>
      <w:r w:rsidRPr="00EC00E2">
        <w:t xml:space="preserve"> partneri</w:t>
      </w:r>
      <w:r>
        <w:t xml:space="preserve"> d.o.o. Zagreb, Ulica grada Vukovara 269 f  radi osiguranja novčane tražbine prisilnim zasnivanjem založnog prava na nekretnini, koji se vodi pred Općinskim sudom u Bjelovaru, Stalne Službe u Daruvaru pod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>-3321/2015 izvršene na temelju odredbe čl. 84. a st. 1. Zakona o izmjenama i dopunama Zakona o zemljišnim knjigama</w:t>
      </w:r>
    </w:p>
    <w:p w:rsidRDefault="00BB3032" w:rsidP="00BB3032" w:rsidR="00BB3032">
      <w:pPr>
        <w:jc w:val="both"/>
      </w:pPr>
    </w:p>
    <w:p w:rsidRDefault="00BB3032" w:rsidP="00E97E11" w:rsidR="00857CB8" w:rsidRPr="00857CB8">
      <w:pPr>
        <w:jc w:val="both"/>
        <w:rPr>
          <w:b/>
        </w:rPr>
      </w:pPr>
      <w:r>
        <w:t xml:space="preserve"> </w:t>
      </w:r>
      <w:r>
        <w:tab/>
      </w:r>
      <w:r>
        <w:tab/>
        <w:t xml:space="preserve">- redni broj 5.1. - broj Z - 8750/2015 - zabilježbe ovrhe izvršene na temelju rješenja o ovrsi Općinskog suda u Bjelovaru Stalne Službe u Daruvaru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Ovr</w:t>
      </w:r>
      <w:proofErr w:type="spellEnd"/>
      <w:r>
        <w:t xml:space="preserve">-3321/2015-3 od 08. rujna 2015. godine i čl. 84. Zakona o ovrsi za korist </w:t>
      </w:r>
      <w:r w:rsidRPr="00EC00E2">
        <w:t>Nova Ljubljanska bank</w:t>
      </w:r>
      <w:r>
        <w:t>a</w:t>
      </w:r>
      <w:r w:rsidRPr="00EC00E2">
        <w:t xml:space="preserve"> d.d., Ljubljana, Trg republike 2, OIB 17719334242</w:t>
      </w:r>
      <w:r>
        <w:t>.</w:t>
      </w:r>
      <w:r w:rsidR="00E97E11">
        <w:tab/>
      </w:r>
      <w:r w:rsidR="00857CB8" w:rsidRPr="00857CB8">
        <w:rPr>
          <w:b/>
        </w:rPr>
        <w:t xml:space="preserve"> </w:t>
      </w:r>
      <w:r w:rsidR="00857CB8" w:rsidRPr="00857CB8">
        <w:rPr>
          <w:b/>
        </w:rPr>
        <w:tab/>
      </w:r>
      <w:r w:rsidR="00857CB8" w:rsidRPr="00857CB8">
        <w:rPr>
          <w:b/>
        </w:rPr>
        <w:tab/>
      </w:r>
    </w:p>
    <w:p w:rsidRDefault="00857CB8" w:rsidP="00857CB8" w:rsidR="00857CB8" w:rsidRPr="00857CB8">
      <w:pPr>
        <w:jc w:val="both"/>
        <w:rPr>
          <w:b/>
        </w:rPr>
      </w:pPr>
      <w:r w:rsidRPr="00857CB8">
        <w:rPr>
          <w:b/>
        </w:rPr>
        <w:t xml:space="preserve"> </w:t>
      </w:r>
      <w:r w:rsidRPr="00857CB8">
        <w:rPr>
          <w:b/>
        </w:rPr>
        <w:tab/>
      </w:r>
    </w:p>
    <w:p w:rsidRDefault="00857CB8" w:rsidP="00857CB8" w:rsidR="00857CB8" w:rsidRPr="00857CB8">
      <w:pPr>
        <w:ind w:firstLine="1440"/>
        <w:jc w:val="both"/>
      </w:pPr>
      <w:r w:rsidRPr="00857CB8">
        <w:t>VIII.  Nekretnine koje su predmetom ovog rješenja predat će se kupcu zaključkom o predaji nakon što ovo rješenje postane pravomoćno</w:t>
      </w:r>
    </w:p>
    <w:p w:rsidRDefault="00857CB8" w:rsidP="00857CB8" w:rsidR="00857CB8" w:rsidRPr="00857CB8">
      <w:pPr>
        <w:jc w:val="both"/>
      </w:pPr>
    </w:p>
    <w:p w:rsidRDefault="00857CB8" w:rsidP="007A6F32" w:rsidR="007A6F32">
      <w:pPr>
        <w:ind w:firstLine="708"/>
        <w:jc w:val="both"/>
      </w:pPr>
      <w:r w:rsidRPr="00857CB8">
        <w:t xml:space="preserve"> </w:t>
      </w:r>
      <w:r w:rsidRPr="00857CB8">
        <w:tab/>
        <w:t xml:space="preserve">IX. U zemljišnim knjigama Zemljišnoknjižnog odjela </w:t>
      </w:r>
      <w:r w:rsidR="00600EA6">
        <w:t>Pakrac</w:t>
      </w:r>
      <w:r w:rsidRPr="00857CB8">
        <w:t xml:space="preserve"> Op</w:t>
      </w:r>
      <w:r w:rsidR="00600EA6">
        <w:t>ćinskog suda u Bjelovaru</w:t>
      </w:r>
      <w:r w:rsidRPr="00857CB8">
        <w:t xml:space="preserve"> i to na -  nekretninama upisanim u  </w:t>
      </w:r>
      <w:proofErr w:type="spellStart"/>
      <w:r w:rsidR="007A6F32" w:rsidRPr="00A957AF">
        <w:t>zk.ul</w:t>
      </w:r>
      <w:proofErr w:type="spellEnd"/>
      <w:r w:rsidR="007A6F32" w:rsidRPr="00A957AF">
        <w:t>. 978 k.o. 321982 Pakrac i to:</w:t>
      </w:r>
    </w:p>
    <w:p w:rsidRDefault="007A6F32" w:rsidP="007A6F32" w:rsidR="007A6F32" w:rsidRPr="00A957AF">
      <w:pPr>
        <w:ind w:firstLine="708"/>
        <w:jc w:val="both"/>
      </w:pPr>
    </w:p>
    <w:p w:rsidRDefault="007A6F32" w:rsidP="007A6F32" w:rsidR="007A6F32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2284 – livada sa 151 </w:t>
      </w:r>
      <w:proofErr w:type="spellStart"/>
      <w:r w:rsidRPr="00A957AF">
        <w:t>čhv</w:t>
      </w:r>
      <w:proofErr w:type="spellEnd"/>
      <w:r w:rsidRPr="00A957AF">
        <w:t>,</w:t>
      </w:r>
    </w:p>
    <w:p w:rsidRDefault="007A6F32" w:rsidP="007A6F32" w:rsidR="007A6F32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2292/4 – oranica sa 178 </w:t>
      </w:r>
      <w:proofErr w:type="spellStart"/>
      <w:r w:rsidRPr="00A957AF">
        <w:t>čhv</w:t>
      </w:r>
      <w:proofErr w:type="spellEnd"/>
      <w:r w:rsidRPr="00A957AF">
        <w:t>,</w:t>
      </w:r>
    </w:p>
    <w:p w:rsidRDefault="007A6F32" w:rsidP="007A6F32" w:rsidR="007A6F32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2340 – vrt u </w:t>
      </w:r>
      <w:proofErr w:type="spellStart"/>
      <w:r w:rsidRPr="00A957AF">
        <w:t>Vranovici</w:t>
      </w:r>
      <w:proofErr w:type="spellEnd"/>
      <w:r w:rsidRPr="00A957AF">
        <w:t xml:space="preserve"> sa 1 jutro i 566 </w:t>
      </w:r>
      <w:proofErr w:type="spellStart"/>
      <w:r w:rsidRPr="00A957AF">
        <w:t>čhv</w:t>
      </w:r>
      <w:proofErr w:type="spellEnd"/>
      <w:r w:rsidRPr="00A957AF">
        <w:t>,</w:t>
      </w:r>
    </w:p>
    <w:p w:rsidRDefault="007A6F32" w:rsidP="007A6F32" w:rsidR="007A6F32" w:rsidRPr="00A957AF">
      <w:pPr>
        <w:ind w:firstLine="708"/>
        <w:jc w:val="both"/>
      </w:pPr>
      <w:r w:rsidRPr="00A957AF">
        <w:t xml:space="preserve"> </w:t>
      </w:r>
      <w:r w:rsidRPr="00A957AF">
        <w:tab/>
        <w:t xml:space="preserve">- kč.br. 2341 – livada u </w:t>
      </w:r>
      <w:proofErr w:type="spellStart"/>
      <w:r w:rsidRPr="00A957AF">
        <w:t>Vranovici</w:t>
      </w:r>
      <w:proofErr w:type="spellEnd"/>
      <w:r w:rsidRPr="00A957AF">
        <w:t xml:space="preserve"> sa 861 </w:t>
      </w:r>
      <w:proofErr w:type="spellStart"/>
      <w:r w:rsidRPr="00A957AF">
        <w:t>čhv</w:t>
      </w:r>
      <w:proofErr w:type="spellEnd"/>
      <w:r w:rsidRPr="00A957AF">
        <w:t>,</w:t>
      </w:r>
    </w:p>
    <w:p w:rsidRDefault="007A6F32" w:rsidP="007A6F32" w:rsidR="007A6F32" w:rsidRPr="00A957AF">
      <w:pPr>
        <w:ind w:firstLine="708"/>
        <w:jc w:val="both"/>
      </w:pPr>
      <w:r w:rsidRPr="00A957AF">
        <w:t xml:space="preserve">          odnosno ukupno 1 jutro i 1756 </w:t>
      </w:r>
      <w:proofErr w:type="spellStart"/>
      <w:r w:rsidRPr="00A957AF">
        <w:t>čhv</w:t>
      </w:r>
      <w:proofErr w:type="spellEnd"/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>zabilježit će se dosuda nekretnina po osnovi ovoga rješenja.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ind w:firstLine="1440"/>
        <w:jc w:val="both"/>
      </w:pPr>
      <w:r w:rsidRPr="00857CB8">
        <w:lastRenderedPageBreak/>
        <w:t xml:space="preserve">X. Upis prava vlasništva iz točke VI. izreke ovog rješenja te upise iz točke VII. izreke ovog rješenja provest će Zemljišnoknjižni odjel </w:t>
      </w:r>
      <w:r w:rsidR="00DC0290">
        <w:t>Pakrac</w:t>
      </w:r>
      <w:r w:rsidRPr="00857CB8">
        <w:t xml:space="preserve"> Općinskog suda u </w:t>
      </w:r>
      <w:r w:rsidR="00DC0290">
        <w:t>Bjelovaru</w:t>
      </w:r>
      <w:r w:rsidRPr="00857CB8">
        <w:t xml:space="preserve">  po pravomoćnosti ovog rješenja i na temelju potvrde o uplati </w:t>
      </w:r>
      <w:proofErr w:type="spellStart"/>
      <w:r w:rsidRPr="00857CB8">
        <w:t>kupovnine</w:t>
      </w:r>
      <w:proofErr w:type="spellEnd"/>
      <w:r w:rsidRPr="00857CB8">
        <w:t>, dok će upis zabilježbe dosude iz točke IX</w:t>
      </w:r>
      <w:r w:rsidRPr="00857CB8">
        <w:rPr>
          <w:b/>
        </w:rPr>
        <w:t xml:space="preserve">. </w:t>
      </w:r>
      <w:r w:rsidRPr="00857CB8">
        <w:t xml:space="preserve">ovoga rješenja Zemljišnoknjižni odjel </w:t>
      </w:r>
      <w:r w:rsidR="001D1385">
        <w:t>Pakrac</w:t>
      </w:r>
      <w:r w:rsidRPr="00857CB8">
        <w:t xml:space="preserve"> O</w:t>
      </w:r>
      <w:r w:rsidR="001D1385">
        <w:t>pćinskog suda u Bjelovaru</w:t>
      </w:r>
      <w:r w:rsidRPr="00857CB8">
        <w:t xml:space="preserve"> izvršiti i prije pravomoćnosti rješenja, a po zaprimanju rješenja.</w:t>
      </w:r>
    </w:p>
    <w:p w:rsidRDefault="00857CB8" w:rsidP="00857CB8" w:rsidR="00857CB8" w:rsidRPr="00857CB8">
      <w:pPr>
        <w:jc w:val="both"/>
      </w:pPr>
      <w:r w:rsidRPr="00857CB8">
        <w:tab/>
        <w:t xml:space="preserve"> </w:t>
      </w:r>
      <w:r w:rsidRPr="00857CB8">
        <w:tab/>
        <w:t xml:space="preserve"> </w:t>
      </w:r>
    </w:p>
    <w:p w:rsidRDefault="001D1385" w:rsidP="00857CB8" w:rsidR="00857CB8" w:rsidRPr="00857CB8">
      <w:pPr>
        <w:jc w:val="both"/>
      </w:pPr>
      <w:r>
        <w:t xml:space="preserve"> </w:t>
      </w:r>
      <w:r>
        <w:tab/>
        <w:t xml:space="preserve"> </w:t>
      </w:r>
      <w:r>
        <w:tab/>
        <w:t>XI</w:t>
      </w:r>
      <w:r w:rsidR="00857CB8" w:rsidRPr="00857CB8">
        <w:t xml:space="preserve">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 w:rsidR="00857CB8" w:rsidRPr="00857CB8">
        <w:t>otpravak</w:t>
      </w:r>
      <w:proofErr w:type="spellEnd"/>
      <w:r w:rsidR="00857CB8" w:rsidRPr="00857CB8">
        <w:t xml:space="preserve"> rješenja.</w:t>
      </w:r>
    </w:p>
    <w:p w:rsidRDefault="00857CB8" w:rsidP="00857CB8" w:rsidR="00857CB8" w:rsidRPr="00857CB8">
      <w:pPr>
        <w:jc w:val="both"/>
      </w:pPr>
    </w:p>
    <w:p w:rsidRDefault="00857CB8" w:rsidP="00857CB8" w:rsidR="004E6FAA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XII. Ovo rješenje o dosudi nekretnine kupcu dostavit će se Financijskoj agenciji s potvrdom pravomoćnosti radi objave rješenja na mrežnim stranicama Agencije.     </w:t>
      </w:r>
    </w:p>
    <w:p w:rsidRDefault="00857CB8" w:rsidP="00857CB8" w:rsidR="00857CB8" w:rsidRPr="00857CB8">
      <w:pPr>
        <w:jc w:val="both"/>
      </w:pPr>
      <w:r w:rsidRPr="00857CB8">
        <w:t xml:space="preserve">           </w:t>
      </w:r>
    </w:p>
    <w:p w:rsidRDefault="00857CB8" w:rsidP="00857CB8" w:rsidR="00857CB8" w:rsidRPr="00857CB8"/>
    <w:p w:rsidRDefault="00857CB8" w:rsidP="00857CB8" w:rsidR="00857CB8" w:rsidRPr="00857CB8">
      <w:pPr>
        <w:jc w:val="center"/>
      </w:pPr>
      <w:r w:rsidRPr="00857CB8">
        <w:t>Obrazloženje</w:t>
      </w:r>
    </w:p>
    <w:p w:rsidRDefault="00857CB8" w:rsidP="00857CB8" w:rsidR="00857CB8" w:rsidRPr="00857CB8">
      <w:pPr>
        <w:jc w:val="center"/>
      </w:pPr>
    </w:p>
    <w:p w:rsidRDefault="00857CB8" w:rsidP="00857CB8" w:rsidR="00857CB8" w:rsidRPr="00857CB8">
      <w:pPr>
        <w:ind w:firstLine="1440"/>
        <w:jc w:val="both"/>
      </w:pPr>
      <w:r w:rsidRPr="00857CB8">
        <w:t>Pravomoćnim rješenjem poslovni broj 7/St-</w:t>
      </w:r>
      <w:r w:rsidR="003B021F">
        <w:t>743/2016</w:t>
      </w:r>
      <w:r w:rsidRPr="00857CB8">
        <w:t>-</w:t>
      </w:r>
      <w:r w:rsidR="003B021F">
        <w:t>5</w:t>
      </w:r>
      <w:r w:rsidR="00EC63B9">
        <w:t>7</w:t>
      </w:r>
      <w:r w:rsidRPr="00857CB8">
        <w:t xml:space="preserve"> od </w:t>
      </w:r>
      <w:r w:rsidR="003B021F">
        <w:t xml:space="preserve">30. svibnja </w:t>
      </w:r>
      <w:r w:rsidRPr="00857CB8">
        <w:t>2017. godine određeno je da će se</w:t>
      </w:r>
      <w:r w:rsidR="00133A72">
        <w:t xml:space="preserve"> postupak ovrhe koji se pred </w:t>
      </w:r>
      <w:proofErr w:type="spellStart"/>
      <w:r w:rsidR="00133A72">
        <w:t>Općisnkim</w:t>
      </w:r>
      <w:proofErr w:type="spellEnd"/>
      <w:r w:rsidR="00133A72">
        <w:t xml:space="preserve"> sudom u Bjelovaru Stalna Služba Pakrac vodio pod </w:t>
      </w:r>
      <w:proofErr w:type="spellStart"/>
      <w:r w:rsidR="00133A72">
        <w:t>posl</w:t>
      </w:r>
      <w:proofErr w:type="spellEnd"/>
      <w:r w:rsidR="00133A72">
        <w:t xml:space="preserve">. br. </w:t>
      </w:r>
      <w:proofErr w:type="spellStart"/>
      <w:r w:rsidR="00133A72">
        <w:t>O</w:t>
      </w:r>
      <w:r w:rsidR="004B00B8">
        <w:t>v</w:t>
      </w:r>
      <w:r w:rsidR="00133A72">
        <w:t>r</w:t>
      </w:r>
      <w:proofErr w:type="spellEnd"/>
      <w:r w:rsidR="00133A72">
        <w:t xml:space="preserve">-551/17 ( ranije </w:t>
      </w:r>
      <w:proofErr w:type="spellStart"/>
      <w:r w:rsidR="00133A72">
        <w:t>posl</w:t>
      </w:r>
      <w:proofErr w:type="spellEnd"/>
      <w:r w:rsidR="00133A72">
        <w:t xml:space="preserve">. br. </w:t>
      </w:r>
      <w:proofErr w:type="spellStart"/>
      <w:r w:rsidR="00133A72">
        <w:t>Ovr</w:t>
      </w:r>
      <w:proofErr w:type="spellEnd"/>
      <w:r w:rsidR="00133A72">
        <w:t xml:space="preserve">-1511/15 na koji je spojen postupak ovrhe pod </w:t>
      </w:r>
      <w:proofErr w:type="spellStart"/>
      <w:r w:rsidR="00133A72">
        <w:t>posl</w:t>
      </w:r>
      <w:proofErr w:type="spellEnd"/>
      <w:r w:rsidR="00133A72">
        <w:t>. br</w:t>
      </w:r>
      <w:r w:rsidR="004B00B8">
        <w:t>.</w:t>
      </w:r>
      <w:r w:rsidR="00133A72">
        <w:t xml:space="preserve"> </w:t>
      </w:r>
      <w:proofErr w:type="spellStart"/>
      <w:r w:rsidR="00133A72">
        <w:t>Ovr</w:t>
      </w:r>
      <w:proofErr w:type="spellEnd"/>
      <w:r w:rsidR="00133A72">
        <w:t>-3321/15 )</w:t>
      </w:r>
      <w:r w:rsidR="00DA4B1F">
        <w:t xml:space="preserve"> nastaviti na način da će se</w:t>
      </w:r>
      <w:r w:rsidRPr="00857CB8">
        <w:t xml:space="preserve"> nekretnine stečajnog dužnika opterećene </w:t>
      </w:r>
      <w:proofErr w:type="spellStart"/>
      <w:r w:rsidRPr="00857CB8">
        <w:t>razlučnim</w:t>
      </w:r>
      <w:proofErr w:type="spellEnd"/>
      <w:r w:rsidRPr="00857CB8">
        <w:t xml:space="preserve"> pravom koje čine stečajnu masu navedene u točkama I. i II. izreke ovoga rješenja prodavati u stečajnom postupku sukladno odredbi čl. 247. Stečajnog zakona ( NN 71/15, 104/17 ) elektroničkom javnom dražbom koju prodaju će provesti Financijska agencija.  </w:t>
      </w:r>
    </w:p>
    <w:p w:rsidRDefault="00857CB8" w:rsidP="00857CB8" w:rsidR="00857CB8" w:rsidRPr="00857CB8">
      <w:pPr>
        <w:ind w:firstLine="1416"/>
        <w:jc w:val="both"/>
      </w:pPr>
      <w:r w:rsidRPr="00857CB8">
        <w:t>Zaključkom poslovni broj 7/St-</w:t>
      </w:r>
      <w:r w:rsidR="003B021F">
        <w:t>743/2016-7</w:t>
      </w:r>
      <w:r w:rsidR="003E1E6D">
        <w:t>5</w:t>
      </w:r>
      <w:r w:rsidRPr="00857CB8">
        <w:t xml:space="preserve"> od </w:t>
      </w:r>
      <w:r w:rsidR="003B021F">
        <w:t>14. rujna</w:t>
      </w:r>
      <w:r w:rsidRPr="00857CB8">
        <w:t xml:space="preserve"> 2017. godine utvrđena je vrijednost predmetnih nekretnina u iznosu od </w:t>
      </w:r>
      <w:r w:rsidR="009B2F1C">
        <w:t>201.568,40</w:t>
      </w:r>
      <w:r w:rsidRPr="00857CB8">
        <w:t xml:space="preserve"> Kn za potrebe prodaje koju će  provesti Financijska agencija elektroničkom javnom dražbom te je tako određeno da se na četvrtoj elektroničkoj dražbi nekretnine ne mogu prodati ispod jedne kune.</w:t>
      </w:r>
    </w:p>
    <w:p w:rsidRDefault="00857CB8" w:rsidP="00857CB8" w:rsidR="006A25E2">
      <w:pPr>
        <w:ind w:firstLine="1416"/>
        <w:jc w:val="both"/>
      </w:pPr>
      <w:r w:rsidRPr="00857CB8">
        <w:t xml:space="preserve"> Nakon provedene četvrte elektroničke javne dražbe Financijska agencija izvijestila je sud da su u postupku provedene elektroničke javne dražbe koja je </w:t>
      </w:r>
      <w:r w:rsidR="006A25E2">
        <w:t>trajala od</w:t>
      </w:r>
      <w:r w:rsidRPr="00857CB8">
        <w:t xml:space="preserve"> </w:t>
      </w:r>
      <w:r w:rsidR="006A25E2">
        <w:t xml:space="preserve">06. srpnja 2018. godine do 26. rujna 2018. godine </w:t>
      </w:r>
      <w:r w:rsidRPr="00857CB8">
        <w:t>valjane ponudu u nadmetanju dali ponuditelji</w:t>
      </w:r>
      <w:r w:rsidR="000B1822">
        <w:t xml:space="preserve"> </w:t>
      </w:r>
      <w:r w:rsidR="00EE1D0A" w:rsidRPr="00EE1D0A">
        <w:t>GRAD PAKRAC, Trg bana Josipa Jelačića 18, Pakrac, OIB 79689915301</w:t>
      </w:r>
      <w:r w:rsidR="00EE1D0A">
        <w:t xml:space="preserve"> u iznosu od 1,00 Kn</w:t>
      </w:r>
      <w:r w:rsidR="00EE1D0A" w:rsidRPr="00EE1D0A">
        <w:t xml:space="preserve">, AKTIVA 15 j.d.o.o. </w:t>
      </w:r>
      <w:proofErr w:type="spellStart"/>
      <w:r w:rsidR="00EE1D0A" w:rsidRPr="00EE1D0A">
        <w:t>Marcani</w:t>
      </w:r>
      <w:proofErr w:type="spellEnd"/>
      <w:r w:rsidR="00EE1D0A" w:rsidRPr="00EE1D0A">
        <w:t xml:space="preserve"> 131C, </w:t>
      </w:r>
      <w:proofErr w:type="spellStart"/>
      <w:r w:rsidR="00EE1D0A" w:rsidRPr="00EE1D0A">
        <w:t>Gračišće</w:t>
      </w:r>
      <w:proofErr w:type="spellEnd"/>
      <w:r w:rsidR="00EE1D0A" w:rsidRPr="00EE1D0A">
        <w:t xml:space="preserve"> , OIB 60714035074</w:t>
      </w:r>
      <w:r w:rsidR="00BB68CB">
        <w:t xml:space="preserve"> u iznosu od 3.001,00 Kn i </w:t>
      </w:r>
      <w:r w:rsidR="00EE1D0A" w:rsidRPr="00EE1D0A">
        <w:t>VELIM</w:t>
      </w:r>
      <w:r w:rsidR="001D125D">
        <w:t>IR</w:t>
      </w:r>
      <w:r w:rsidR="00EE1D0A" w:rsidRPr="00EE1D0A">
        <w:t xml:space="preserve"> ŽAK, Zagreb, Opatička ulica 16, OIB 08955615751 </w:t>
      </w:r>
      <w:r w:rsidR="00EE1D0A">
        <w:t xml:space="preserve">u iznosu od </w:t>
      </w:r>
      <w:r w:rsidR="003A512C">
        <w:t>1</w:t>
      </w:r>
      <w:r w:rsidR="00BB68CB">
        <w:t xml:space="preserve">.001,00 Kn, </w:t>
      </w:r>
      <w:r w:rsidR="00EE1D0A">
        <w:t xml:space="preserve"> </w:t>
      </w:r>
      <w:r w:rsidR="008B09D8">
        <w:t xml:space="preserve">dok nije valjana ponuda ponuditelja </w:t>
      </w:r>
      <w:r w:rsidR="008B09D8" w:rsidRPr="00EE1D0A">
        <w:t>VELIM</w:t>
      </w:r>
      <w:r w:rsidR="008B09D8">
        <w:t>IR</w:t>
      </w:r>
      <w:r w:rsidR="008B09D8" w:rsidRPr="00EE1D0A">
        <w:t xml:space="preserve"> ŽAK, Zagreb, Opatička ulica 16, OIB 08955615751 </w:t>
      </w:r>
      <w:r w:rsidR="00543C82">
        <w:t xml:space="preserve"> u iznosu od </w:t>
      </w:r>
      <w:r w:rsidR="008B09D8">
        <w:t>4</w:t>
      </w:r>
      <w:r w:rsidR="00543C82">
        <w:t>.001,00 Kn</w:t>
      </w:r>
      <w:r w:rsidR="00751CD3">
        <w:t>, te da je odbijena</w:t>
      </w:r>
      <w:r w:rsidR="00543C82">
        <w:t xml:space="preserve"> jer je istekao rok za predaju ponuda. </w:t>
      </w:r>
    </w:p>
    <w:p w:rsidRDefault="00857CB8" w:rsidP="00857CB8" w:rsidR="00857CB8" w:rsidRPr="00857CB8">
      <w:pPr>
        <w:jc w:val="both"/>
      </w:pPr>
      <w:r w:rsidRPr="00857CB8">
        <w:tab/>
      </w:r>
      <w:r w:rsidRPr="00857CB8">
        <w:tab/>
        <w:t xml:space="preserve"> Kako je zaključkom poslovni broj 7/St-</w:t>
      </w:r>
      <w:r w:rsidR="00915864">
        <w:t>743/2016-7</w:t>
      </w:r>
      <w:r w:rsidR="008A11E9">
        <w:t>5</w:t>
      </w:r>
      <w:r w:rsidRPr="00857CB8">
        <w:t xml:space="preserve"> od </w:t>
      </w:r>
      <w:r w:rsidR="00915864">
        <w:t>14. rujna</w:t>
      </w:r>
      <w:r w:rsidRPr="00857CB8">
        <w:t xml:space="preserve"> 2017. godine utvrđeno da se predmetne nekretnine na četvrtoj elektroničkoj dražbi  ne mogu prodati ispod jedne kune, to je ponuda ponuditelja- kupca </w:t>
      </w:r>
      <w:r w:rsidR="00CD7BE3" w:rsidRPr="00EE1D0A">
        <w:t xml:space="preserve">AKTIVA 15 </w:t>
      </w:r>
      <w:r w:rsidR="001677AA">
        <w:t xml:space="preserve">j.d.o.o. </w:t>
      </w:r>
      <w:proofErr w:type="spellStart"/>
      <w:r w:rsidR="001677AA">
        <w:t>Marcani</w:t>
      </w:r>
      <w:proofErr w:type="spellEnd"/>
      <w:r w:rsidR="001677AA">
        <w:t xml:space="preserve"> 131C, </w:t>
      </w:r>
      <w:proofErr w:type="spellStart"/>
      <w:r w:rsidR="001677AA">
        <w:t>Gračišće</w:t>
      </w:r>
      <w:proofErr w:type="spellEnd"/>
      <w:r w:rsidR="00CD7BE3" w:rsidRPr="00EE1D0A">
        <w:t>, OIB 60714035074</w:t>
      </w:r>
      <w:r w:rsidR="00CD7BE3">
        <w:t xml:space="preserve"> </w:t>
      </w:r>
      <w:r w:rsidRPr="00857CB8">
        <w:t xml:space="preserve"> u iznosu od </w:t>
      </w:r>
      <w:r w:rsidR="00CD7BE3">
        <w:t>3</w:t>
      </w:r>
      <w:r w:rsidRPr="00857CB8">
        <w:t>.001,00 Kn koju je valjano ponudio u postupku elektroničke javne dražbe i koja je ranije evidentirana u sustavu najpovoljnija, te su ispunjeni uvjeti da mu se predmetne nekretnine dosude.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  </w:t>
      </w:r>
      <w:r w:rsidRPr="00857CB8">
        <w:tab/>
        <w:t xml:space="preserve">  U slučaju da kupac-ponuditelj </w:t>
      </w:r>
      <w:r w:rsidR="009C2F2B" w:rsidRPr="00EE1D0A">
        <w:t xml:space="preserve">AKTIVA 15 j.d.o.o. </w:t>
      </w:r>
      <w:proofErr w:type="spellStart"/>
      <w:r w:rsidR="009C2F2B" w:rsidRPr="00EE1D0A">
        <w:t>Marcani</w:t>
      </w:r>
      <w:proofErr w:type="spellEnd"/>
      <w:r w:rsidR="009C2F2B" w:rsidRPr="00EE1D0A">
        <w:t xml:space="preserve"> 131C, </w:t>
      </w:r>
      <w:proofErr w:type="spellStart"/>
      <w:r w:rsidR="009C2F2B" w:rsidRPr="00EE1D0A">
        <w:t>Gračišće</w:t>
      </w:r>
      <w:proofErr w:type="spellEnd"/>
      <w:r w:rsidR="009C2F2B" w:rsidRPr="00EE1D0A">
        <w:t xml:space="preserve"> , OIB 60714035074</w:t>
      </w:r>
      <w:r w:rsidR="009C2F2B">
        <w:t xml:space="preserve"> </w:t>
      </w:r>
      <w:r w:rsidRPr="00857CB8">
        <w:t xml:space="preserve">odustane od </w:t>
      </w:r>
      <w:proofErr w:type="spellStart"/>
      <w:r w:rsidRPr="00857CB8">
        <w:t>kupovnine</w:t>
      </w:r>
      <w:proofErr w:type="spellEnd"/>
      <w:r w:rsidRPr="00857CB8">
        <w:t xml:space="preserve">, nekretnine će se dosuditi kupcima koji su ponudili nižu cijenu, redom prema veličini cijene koju su ponudili, u kojem slučaju će se donijeti posebno rješenje. Odlučeno je, stoga, i da će sredstva koja su po osnovni jamčevine u svrhu sudjelovanja na dražbi uplatiti ostali ponuditelji čija valjana ponuda nije prihvaćena vratiti ponuditeljima, a po pravomoćnosti  rješenja. </w:t>
      </w:r>
    </w:p>
    <w:p w:rsidRDefault="00857CB8" w:rsidP="00857CB8" w:rsidR="00857CB8" w:rsidRPr="00857CB8">
      <w:pPr>
        <w:jc w:val="both"/>
      </w:pPr>
      <w:r w:rsidRPr="00857CB8">
        <w:lastRenderedPageBreak/>
        <w:t xml:space="preserve"> </w:t>
      </w:r>
      <w:r w:rsidRPr="00857CB8">
        <w:tab/>
      </w:r>
      <w:r w:rsidRPr="00857CB8">
        <w:tab/>
        <w:t xml:space="preserve">Nadalje, kako iz Izvještaja o provedenoj elektroničkoj javnoj dražbi FINA-e od </w:t>
      </w:r>
      <w:r w:rsidR="00387361">
        <w:t>27. rujna 2018</w:t>
      </w:r>
      <w:r w:rsidRPr="00857CB8">
        <w:t>. godine proizlazi da  valjanu ponudu u nadmetanju nisu dali ponuditelji BOXKOR d.o.o. Zagreb</w:t>
      </w:r>
      <w:r w:rsidR="00387361">
        <w:t>, Trgovačka 6, OIB 99772654600</w:t>
      </w:r>
      <w:r w:rsidR="00032D18">
        <w:t>,</w:t>
      </w:r>
      <w:r w:rsidRPr="00857CB8">
        <w:t xml:space="preserve"> </w:t>
      </w:r>
      <w:proofErr w:type="spellStart"/>
      <w:r w:rsidRPr="00857CB8">
        <w:t>KorBox</w:t>
      </w:r>
      <w:proofErr w:type="spellEnd"/>
      <w:r w:rsidRPr="00857CB8">
        <w:t xml:space="preserve"> d.o.o. Zagre</w:t>
      </w:r>
      <w:r w:rsidR="00032D18">
        <w:t xml:space="preserve">b, Trgovačka 6, OIB 54253942164 i TERRA FIRMA d.d., Zagreb, </w:t>
      </w:r>
      <w:proofErr w:type="spellStart"/>
      <w:r w:rsidR="00032D18">
        <w:t>Budmanijeva</w:t>
      </w:r>
      <w:proofErr w:type="spellEnd"/>
      <w:r w:rsidR="00032D18">
        <w:t xml:space="preserve"> 3, OIB 22198253360</w:t>
      </w:r>
      <w:r w:rsidR="00032D18" w:rsidRPr="00857CB8">
        <w:t xml:space="preserve"> </w:t>
      </w:r>
      <w:r w:rsidRPr="00857CB8">
        <w:t xml:space="preserve"> odlučeno je da će se sredstva koja po osnovi jamčevine u svrhu sudjelovanja na dražbi uplatili ovi ponuditelji odmah vratiti ponuditeljima. 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Nastavno tome, upise iz točke VI. i VII. ovoga rješenja provest će Zemljišnoknjižni odjel </w:t>
      </w:r>
      <w:r w:rsidR="00A824DE">
        <w:t>Pakrac</w:t>
      </w:r>
      <w:r w:rsidRPr="00857CB8">
        <w:t xml:space="preserve"> Općinskog suda u </w:t>
      </w:r>
      <w:r w:rsidR="00A824DE">
        <w:t>Bjelovaru</w:t>
      </w:r>
      <w:r w:rsidRPr="00857CB8">
        <w:t xml:space="preserve"> po pravomoćnosti ovoga rješenja, a radi provedbe ovih upisa Zemljišnoknjižnom odjelu </w:t>
      </w:r>
      <w:r w:rsidR="00A824DE">
        <w:t xml:space="preserve">Pakrac </w:t>
      </w:r>
      <w:r w:rsidRPr="00857CB8">
        <w:t xml:space="preserve">Općinskom sudu u </w:t>
      </w:r>
      <w:r w:rsidR="00A824DE">
        <w:t>Bjelovaru</w:t>
      </w:r>
      <w:r w:rsidRPr="00857CB8">
        <w:t xml:space="preserve"> dostaviti će se rješenje o dosudi s klauzulom pravomoćnosti i potvrda o uplati </w:t>
      </w:r>
      <w:proofErr w:type="spellStart"/>
      <w:r w:rsidRPr="00857CB8">
        <w:t>kupovnine</w:t>
      </w:r>
      <w:proofErr w:type="spellEnd"/>
      <w:r w:rsidRPr="00857CB8">
        <w:t>, dok će zabilježbu</w:t>
      </w:r>
      <w:r w:rsidRPr="00857CB8">
        <w:rPr>
          <w:b/>
        </w:rPr>
        <w:t xml:space="preserve"> </w:t>
      </w:r>
      <w:r w:rsidRPr="00857CB8">
        <w:t xml:space="preserve">dosude određenu u točci IX. izreke rješenja Zemljišnoknjižni odjel </w:t>
      </w:r>
      <w:r w:rsidR="00236728">
        <w:t>Pakrac</w:t>
      </w:r>
      <w:r w:rsidRPr="00857CB8">
        <w:t xml:space="preserve"> Op</w:t>
      </w:r>
      <w:r w:rsidR="00236728">
        <w:t>ćinskog  suda u Bjelovaru</w:t>
      </w:r>
      <w:r w:rsidRPr="00857CB8">
        <w:t xml:space="preserve">  provesti odmah po zaprimanju ovoga rješenja.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Stoga je na temelju odredbe čl. 247. Stečajnog zakona (NN 71/15, 104/17)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 xml:space="preserve">                      U Slavonskom Brodu </w:t>
      </w:r>
      <w:r w:rsidR="00032D18">
        <w:t>11</w:t>
      </w:r>
      <w:r w:rsidR="0021770A">
        <w:t>. listopada</w:t>
      </w:r>
      <w:r w:rsidRPr="00857CB8">
        <w:t xml:space="preserve"> 2018. godine                                                                  </w:t>
      </w:r>
    </w:p>
    <w:p w:rsidRDefault="00857CB8" w:rsidP="00857CB8" w:rsidR="00857CB8" w:rsidRPr="00857CB8">
      <w:r w:rsidRPr="00857CB8">
        <w:t xml:space="preserve">                                            </w:t>
      </w:r>
      <w:r w:rsidRPr="00857CB8">
        <w:tab/>
      </w:r>
      <w:r w:rsidRPr="00857CB8">
        <w:tab/>
      </w:r>
      <w:r w:rsidRPr="00857CB8">
        <w:tab/>
      </w:r>
      <w:r w:rsidRPr="00857CB8">
        <w:tab/>
      </w:r>
      <w:r w:rsidRPr="00857CB8">
        <w:tab/>
      </w:r>
      <w:r w:rsidRPr="00857CB8">
        <w:tab/>
      </w:r>
    </w:p>
    <w:p w:rsidRDefault="00857CB8" w:rsidP="00857CB8" w:rsidR="00857CB8" w:rsidRPr="00857CB8">
      <w:r w:rsidRPr="00857CB8">
        <w:t xml:space="preserve">                                                                             </w:t>
      </w:r>
      <w:r w:rsidR="00400042">
        <w:t xml:space="preserve">                          </w:t>
      </w:r>
      <w:r w:rsidR="00FC43F3">
        <w:t xml:space="preserve">         </w:t>
      </w:r>
      <w:r w:rsidRPr="00857CB8">
        <w:t>Stečajna sutkinja</w:t>
      </w:r>
    </w:p>
    <w:p w:rsidRDefault="00857CB8" w:rsidP="00FC43F3" w:rsidR="00400042" w:rsidRPr="00857CB8">
      <w:r w:rsidRPr="00857CB8">
        <w:t xml:space="preserve">                                                                            </w:t>
      </w:r>
      <w:r w:rsidR="00400042">
        <w:t xml:space="preserve">                           </w:t>
      </w:r>
      <w:r w:rsidR="00FC43F3">
        <w:t xml:space="preserve">           </w:t>
      </w:r>
      <w:r w:rsidRPr="00857CB8">
        <w:t>Mirna Vujčić</w:t>
      </w:r>
    </w:p>
    <w:p w:rsidRDefault="00857CB8" w:rsidP="00857CB8" w:rsidR="00857CB8" w:rsidRPr="00857CB8"/>
    <w:p w:rsidRDefault="00857CB8" w:rsidP="00857CB8" w:rsidR="00857CB8" w:rsidRPr="00857CB8">
      <w:pPr>
        <w:rPr>
          <w:b/>
          <w:sz w:val="18"/>
          <w:szCs w:val="18"/>
        </w:rPr>
      </w:pPr>
    </w:p>
    <w:p w:rsidRDefault="00857CB8" w:rsidP="00857CB8" w:rsidR="00857CB8" w:rsidRPr="00857CB8">
      <w:pPr>
        <w:rPr>
          <w:b/>
          <w:sz w:val="16"/>
          <w:szCs w:val="16"/>
        </w:rPr>
      </w:pPr>
      <w:r w:rsidRPr="00857CB8">
        <w:rPr>
          <w:b/>
          <w:sz w:val="16"/>
          <w:szCs w:val="16"/>
        </w:rPr>
        <w:t>NAPUTAK O PRAVNOM LIJEKU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Protiv ovog rješenja dopuštena je žalba u roku od osam dana po 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isteku osmog dana od dana objave rješenja na mrežnoj stranici 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>e-Oglasna ploča sudova. Žalba se podnosi  Visokom trgovačkom sudu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 u Zagrebu  putem ovoga suda  u tri  primjerka.</w:t>
      </w:r>
    </w:p>
    <w:p w:rsidRDefault="00857CB8" w:rsidP="00857CB8" w:rsidR="00857CB8" w:rsidRPr="00857CB8"/>
    <w:p w:rsidRDefault="001828E9" w:rsidP="001828E9" w:rsidR="001828E9">
      <w:pPr>
        <w:rPr>
          <w:sz w:val="16"/>
          <w:szCs w:val="16"/>
        </w:rPr>
      </w:pPr>
    </w:p>
    <w:p w:rsidRDefault="001828E9" w:rsidP="001828E9" w:rsidR="001828E9">
      <w:r>
        <w:t>DNA</w:t>
      </w:r>
    </w:p>
    <w:p w:rsidRDefault="001828E9" w:rsidP="001828E9" w:rsidR="001828E9"/>
    <w:p w:rsidRDefault="001828E9" w:rsidP="001828E9" w:rsidR="001828E9">
      <w:r>
        <w:t>1. Rješenje nepravomoćno</w:t>
      </w:r>
    </w:p>
    <w:p w:rsidRDefault="001828E9" w:rsidP="001828E9" w:rsidR="001828E9">
      <w:r>
        <w:t>2. Rješenje objaviti na mrežnoj stranici e-Oglasna ploča sudova, te dostaviti:</w:t>
      </w:r>
    </w:p>
    <w:p w:rsidRDefault="001828E9" w:rsidP="001828E9" w:rsidR="001828E9">
      <w:r>
        <w:t xml:space="preserve">- kupcu </w:t>
      </w:r>
      <w:r w:rsidR="00736FAA">
        <w:t>AKTIVA 15</w:t>
      </w:r>
    </w:p>
    <w:p w:rsidRDefault="0024046A" w:rsidP="001828E9" w:rsidR="001828E9">
      <w:r>
        <w:t>- ponuditeljima</w:t>
      </w:r>
      <w:r w:rsidR="00F257C8">
        <w:t xml:space="preserve"> </w:t>
      </w:r>
      <w:r w:rsidR="001828E9">
        <w:t xml:space="preserve"> čij</w:t>
      </w:r>
      <w:r>
        <w:t>e</w:t>
      </w:r>
      <w:r w:rsidR="001828E9">
        <w:t xml:space="preserve"> ponud</w:t>
      </w:r>
      <w:r>
        <w:t>e</w:t>
      </w:r>
      <w:r w:rsidR="001828E9">
        <w:t xml:space="preserve"> ni</w:t>
      </w:r>
      <w:r>
        <w:t>su</w:t>
      </w:r>
      <w:r w:rsidR="001828E9">
        <w:t xml:space="preserve"> prihvaćen</w:t>
      </w:r>
      <w:r>
        <w:t xml:space="preserve">e </w:t>
      </w:r>
      <w:proofErr w:type="spellStart"/>
      <w:r>
        <w:t>Boxkor</w:t>
      </w:r>
      <w:proofErr w:type="spellEnd"/>
      <w:r>
        <w:t xml:space="preserve">, </w:t>
      </w:r>
      <w:proofErr w:type="spellStart"/>
      <w:r>
        <w:t>Korbox</w:t>
      </w:r>
      <w:proofErr w:type="spellEnd"/>
      <w:r>
        <w:t xml:space="preserve">,  </w:t>
      </w:r>
      <w:proofErr w:type="spellStart"/>
      <w:r w:rsidR="00630376">
        <w:t>Terrafirma</w:t>
      </w:r>
      <w:proofErr w:type="spellEnd"/>
      <w:r w:rsidR="00630376">
        <w:t xml:space="preserve">, </w:t>
      </w:r>
      <w:r>
        <w:t xml:space="preserve">Grad Pakrac, Velimir </w:t>
      </w:r>
      <w:proofErr w:type="spellStart"/>
      <w:r>
        <w:t>Žak</w:t>
      </w:r>
      <w:proofErr w:type="spellEnd"/>
      <w:r w:rsidR="001828E9">
        <w:t xml:space="preserve"> </w:t>
      </w:r>
    </w:p>
    <w:p w:rsidRDefault="00F257C8" w:rsidP="001828E9" w:rsidR="001828E9">
      <w:r>
        <w:t>- stečajnom</w:t>
      </w:r>
      <w:r w:rsidR="001828E9">
        <w:t xml:space="preserve"> upravitelj</w:t>
      </w:r>
      <w:r>
        <w:t>u</w:t>
      </w:r>
    </w:p>
    <w:p w:rsidRDefault="001828E9" w:rsidP="001828E9" w:rsidR="001828E9">
      <w:r>
        <w:t xml:space="preserve">- Zemljišnoknjižnom odjelu </w:t>
      </w:r>
      <w:r w:rsidR="00F257C8">
        <w:t>Pakrac</w:t>
      </w:r>
      <w:r>
        <w:t xml:space="preserve"> Općinskog suda </w:t>
      </w:r>
      <w:r w:rsidR="00F257C8">
        <w:t>Bjelovar</w:t>
      </w:r>
      <w:r>
        <w:t xml:space="preserve"> uz dopis</w:t>
      </w:r>
    </w:p>
    <w:p w:rsidRDefault="001828E9" w:rsidP="001828E9" w:rsidR="001828E9">
      <w:r>
        <w:t xml:space="preserve">- Poreznoj upravi </w:t>
      </w:r>
      <w:r w:rsidR="00136BB5">
        <w:t>Požega</w:t>
      </w:r>
      <w:r>
        <w:t xml:space="preserve">  po pravomoćnosti</w:t>
      </w:r>
    </w:p>
    <w:p w:rsidRDefault="001828E9" w:rsidP="001828E9" w:rsidR="001828E9">
      <w:r>
        <w:t>- FINA odmah i po pravomoćnosti</w:t>
      </w:r>
    </w:p>
    <w:p w:rsidRDefault="001828E9" w:rsidP="001828E9" w:rsidR="001828E9">
      <w:r>
        <w:t xml:space="preserve">3. Kalendar 15 dana </w:t>
      </w:r>
    </w:p>
    <w:p w:rsidRDefault="001828E9" w:rsidP="001828E9" w:rsidR="001828E9"/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3FA" w:rsidP="00856939" w:rsidR="004623FA">
      <w:r>
        <w:separator/>
      </w:r>
    </w:p>
  </w:endnote>
  <w:endnote w:id="0" w:type="continuationSeparator">
    <w:p w:rsidRDefault="004623FA" w:rsidP="00856939" w:rsidR="00462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3FA" w:rsidP="00856939" w:rsidR="004623FA">
      <w:r>
        <w:separator/>
      </w:r>
    </w:p>
  </w:footnote>
  <w:footnote w:id="0" w:type="continuationSeparator">
    <w:p w:rsidRDefault="004623FA" w:rsidP="00856939" w:rsidR="00462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8AC" w:rsidP="00856939" w:rsidR="00856939">
    <w:pPr>
      <w:pStyle w:val="Zaglavlje"/>
      <w:jc w:val="right"/>
    </w:pPr>
    <w:r>
      <w:rPr>
        <w:b/>
      </w:rPr>
      <w:t>Broj:7/ St-743/2016-171</w:t>
    </w:r>
    <w:r w:rsidR="00856939">
      <w:rPr>
        <w:b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06BBA"/>
    <w:rsid w:val="00032D18"/>
    <w:rsid w:val="000709EB"/>
    <w:rsid w:val="00093F0B"/>
    <w:rsid w:val="000962D0"/>
    <w:rsid w:val="000A3190"/>
    <w:rsid w:val="000B1822"/>
    <w:rsid w:val="000B47E4"/>
    <w:rsid w:val="000D0317"/>
    <w:rsid w:val="000D2AEA"/>
    <w:rsid w:val="000E20B5"/>
    <w:rsid w:val="000E2458"/>
    <w:rsid w:val="001100DF"/>
    <w:rsid w:val="0011048E"/>
    <w:rsid w:val="00111754"/>
    <w:rsid w:val="00115F44"/>
    <w:rsid w:val="001305D0"/>
    <w:rsid w:val="00133A72"/>
    <w:rsid w:val="001355B4"/>
    <w:rsid w:val="00136BB5"/>
    <w:rsid w:val="001470E5"/>
    <w:rsid w:val="001559CF"/>
    <w:rsid w:val="001601C4"/>
    <w:rsid w:val="001677AA"/>
    <w:rsid w:val="0018035E"/>
    <w:rsid w:val="001828E9"/>
    <w:rsid w:val="001846E7"/>
    <w:rsid w:val="00187570"/>
    <w:rsid w:val="001908EB"/>
    <w:rsid w:val="00191C0D"/>
    <w:rsid w:val="001A7C8A"/>
    <w:rsid w:val="001B66F2"/>
    <w:rsid w:val="001B7CFC"/>
    <w:rsid w:val="001C2671"/>
    <w:rsid w:val="001C7CF2"/>
    <w:rsid w:val="001D125D"/>
    <w:rsid w:val="001D1385"/>
    <w:rsid w:val="001E1375"/>
    <w:rsid w:val="00200264"/>
    <w:rsid w:val="00213A91"/>
    <w:rsid w:val="0021770A"/>
    <w:rsid w:val="0023486A"/>
    <w:rsid w:val="00236728"/>
    <w:rsid w:val="0024046A"/>
    <w:rsid w:val="00264731"/>
    <w:rsid w:val="0027441C"/>
    <w:rsid w:val="002D68FC"/>
    <w:rsid w:val="002E2215"/>
    <w:rsid w:val="002F1D34"/>
    <w:rsid w:val="002F5A3D"/>
    <w:rsid w:val="00324EC9"/>
    <w:rsid w:val="00326A63"/>
    <w:rsid w:val="0033644D"/>
    <w:rsid w:val="00343833"/>
    <w:rsid w:val="003628AC"/>
    <w:rsid w:val="00374619"/>
    <w:rsid w:val="00375D02"/>
    <w:rsid w:val="00387361"/>
    <w:rsid w:val="0039126B"/>
    <w:rsid w:val="003A0528"/>
    <w:rsid w:val="003A31D2"/>
    <w:rsid w:val="003A3360"/>
    <w:rsid w:val="003A512C"/>
    <w:rsid w:val="003B021F"/>
    <w:rsid w:val="003B7E5C"/>
    <w:rsid w:val="003D287F"/>
    <w:rsid w:val="003E1E6D"/>
    <w:rsid w:val="003E40F3"/>
    <w:rsid w:val="00400042"/>
    <w:rsid w:val="004028EF"/>
    <w:rsid w:val="004034B6"/>
    <w:rsid w:val="00407A50"/>
    <w:rsid w:val="00412397"/>
    <w:rsid w:val="00417F01"/>
    <w:rsid w:val="00426B60"/>
    <w:rsid w:val="00461180"/>
    <w:rsid w:val="004623FA"/>
    <w:rsid w:val="00495416"/>
    <w:rsid w:val="004B00B8"/>
    <w:rsid w:val="004D3230"/>
    <w:rsid w:val="004E6FAA"/>
    <w:rsid w:val="004F5A56"/>
    <w:rsid w:val="004F7CF2"/>
    <w:rsid w:val="00500283"/>
    <w:rsid w:val="005031CE"/>
    <w:rsid w:val="005332E3"/>
    <w:rsid w:val="00536115"/>
    <w:rsid w:val="00543C82"/>
    <w:rsid w:val="0056134F"/>
    <w:rsid w:val="0056137C"/>
    <w:rsid w:val="00562AE1"/>
    <w:rsid w:val="00573F24"/>
    <w:rsid w:val="005770E4"/>
    <w:rsid w:val="005A0A7A"/>
    <w:rsid w:val="005A1499"/>
    <w:rsid w:val="005A3CF9"/>
    <w:rsid w:val="005A449D"/>
    <w:rsid w:val="005A4BAA"/>
    <w:rsid w:val="005A4DD8"/>
    <w:rsid w:val="005C31CC"/>
    <w:rsid w:val="005C7F2C"/>
    <w:rsid w:val="005D18CB"/>
    <w:rsid w:val="005E79DA"/>
    <w:rsid w:val="005F6DB3"/>
    <w:rsid w:val="00600EA6"/>
    <w:rsid w:val="00616DAB"/>
    <w:rsid w:val="00630376"/>
    <w:rsid w:val="006476C9"/>
    <w:rsid w:val="0065419B"/>
    <w:rsid w:val="006600EE"/>
    <w:rsid w:val="006641B6"/>
    <w:rsid w:val="00666042"/>
    <w:rsid w:val="00687AF0"/>
    <w:rsid w:val="0069735B"/>
    <w:rsid w:val="006A25E2"/>
    <w:rsid w:val="006C5BDE"/>
    <w:rsid w:val="006D1F54"/>
    <w:rsid w:val="006F4F5A"/>
    <w:rsid w:val="007309F8"/>
    <w:rsid w:val="00736352"/>
    <w:rsid w:val="00736FAA"/>
    <w:rsid w:val="00751CD3"/>
    <w:rsid w:val="00762382"/>
    <w:rsid w:val="00764C6F"/>
    <w:rsid w:val="00773C3E"/>
    <w:rsid w:val="00781AC8"/>
    <w:rsid w:val="00794424"/>
    <w:rsid w:val="0079729E"/>
    <w:rsid w:val="007A6F32"/>
    <w:rsid w:val="007A7463"/>
    <w:rsid w:val="007B084C"/>
    <w:rsid w:val="007B0B6D"/>
    <w:rsid w:val="007B3592"/>
    <w:rsid w:val="007B7EDE"/>
    <w:rsid w:val="007B7FC8"/>
    <w:rsid w:val="007C5920"/>
    <w:rsid w:val="007D6C8A"/>
    <w:rsid w:val="007E31E6"/>
    <w:rsid w:val="007E5FB0"/>
    <w:rsid w:val="0081760F"/>
    <w:rsid w:val="00826808"/>
    <w:rsid w:val="00831ABE"/>
    <w:rsid w:val="00854ABA"/>
    <w:rsid w:val="00856939"/>
    <w:rsid w:val="00857CB8"/>
    <w:rsid w:val="00873917"/>
    <w:rsid w:val="00873D0F"/>
    <w:rsid w:val="008A11E9"/>
    <w:rsid w:val="008B09D8"/>
    <w:rsid w:val="008C0B07"/>
    <w:rsid w:val="008C1BFD"/>
    <w:rsid w:val="008D63B7"/>
    <w:rsid w:val="008F4B07"/>
    <w:rsid w:val="00911FC3"/>
    <w:rsid w:val="00915864"/>
    <w:rsid w:val="0092085D"/>
    <w:rsid w:val="00924995"/>
    <w:rsid w:val="009268A0"/>
    <w:rsid w:val="00940F56"/>
    <w:rsid w:val="00962A2D"/>
    <w:rsid w:val="00963BE6"/>
    <w:rsid w:val="00963EB7"/>
    <w:rsid w:val="00966DBB"/>
    <w:rsid w:val="009731AB"/>
    <w:rsid w:val="0098341E"/>
    <w:rsid w:val="0098535A"/>
    <w:rsid w:val="00986AFB"/>
    <w:rsid w:val="0098773E"/>
    <w:rsid w:val="00993C5E"/>
    <w:rsid w:val="009A4A35"/>
    <w:rsid w:val="009B2F1C"/>
    <w:rsid w:val="009C2F2B"/>
    <w:rsid w:val="009D2752"/>
    <w:rsid w:val="009D4A04"/>
    <w:rsid w:val="009E6643"/>
    <w:rsid w:val="009F5F45"/>
    <w:rsid w:val="00A1249B"/>
    <w:rsid w:val="00A13479"/>
    <w:rsid w:val="00A16239"/>
    <w:rsid w:val="00A51F25"/>
    <w:rsid w:val="00A55209"/>
    <w:rsid w:val="00A600E2"/>
    <w:rsid w:val="00A7126E"/>
    <w:rsid w:val="00A76357"/>
    <w:rsid w:val="00A824DE"/>
    <w:rsid w:val="00A84ED1"/>
    <w:rsid w:val="00A957AF"/>
    <w:rsid w:val="00AA0CC1"/>
    <w:rsid w:val="00AA4770"/>
    <w:rsid w:val="00AA7320"/>
    <w:rsid w:val="00AB712D"/>
    <w:rsid w:val="00AC3E94"/>
    <w:rsid w:val="00AD5C68"/>
    <w:rsid w:val="00AE54C6"/>
    <w:rsid w:val="00AF3B37"/>
    <w:rsid w:val="00B01CC2"/>
    <w:rsid w:val="00B17ABD"/>
    <w:rsid w:val="00B24EC7"/>
    <w:rsid w:val="00B27860"/>
    <w:rsid w:val="00B3306A"/>
    <w:rsid w:val="00B41E0D"/>
    <w:rsid w:val="00B556CC"/>
    <w:rsid w:val="00B66B0F"/>
    <w:rsid w:val="00B721FA"/>
    <w:rsid w:val="00B76653"/>
    <w:rsid w:val="00B86291"/>
    <w:rsid w:val="00B975F2"/>
    <w:rsid w:val="00BA5D0F"/>
    <w:rsid w:val="00BB3032"/>
    <w:rsid w:val="00BB5ED5"/>
    <w:rsid w:val="00BB68CB"/>
    <w:rsid w:val="00BC6B2D"/>
    <w:rsid w:val="00BC78F1"/>
    <w:rsid w:val="00BD273B"/>
    <w:rsid w:val="00BD330A"/>
    <w:rsid w:val="00C13CD6"/>
    <w:rsid w:val="00C22A84"/>
    <w:rsid w:val="00C30503"/>
    <w:rsid w:val="00C37962"/>
    <w:rsid w:val="00C5299E"/>
    <w:rsid w:val="00C60A3A"/>
    <w:rsid w:val="00C65D5F"/>
    <w:rsid w:val="00C85C68"/>
    <w:rsid w:val="00CA2A52"/>
    <w:rsid w:val="00CB3C16"/>
    <w:rsid w:val="00CD4BA7"/>
    <w:rsid w:val="00CD7BE3"/>
    <w:rsid w:val="00CF1291"/>
    <w:rsid w:val="00D014FA"/>
    <w:rsid w:val="00D0585C"/>
    <w:rsid w:val="00D3476D"/>
    <w:rsid w:val="00D46721"/>
    <w:rsid w:val="00D55631"/>
    <w:rsid w:val="00D76AFC"/>
    <w:rsid w:val="00DA4B1F"/>
    <w:rsid w:val="00DB052E"/>
    <w:rsid w:val="00DC0290"/>
    <w:rsid w:val="00DC22DD"/>
    <w:rsid w:val="00DC2597"/>
    <w:rsid w:val="00DC62F4"/>
    <w:rsid w:val="00DC7DC7"/>
    <w:rsid w:val="00DD321F"/>
    <w:rsid w:val="00DD651A"/>
    <w:rsid w:val="00DF6D87"/>
    <w:rsid w:val="00E04FBE"/>
    <w:rsid w:val="00E11546"/>
    <w:rsid w:val="00E14A71"/>
    <w:rsid w:val="00E2282C"/>
    <w:rsid w:val="00E31C07"/>
    <w:rsid w:val="00E330F9"/>
    <w:rsid w:val="00E564FA"/>
    <w:rsid w:val="00E73A97"/>
    <w:rsid w:val="00E75A6F"/>
    <w:rsid w:val="00E82287"/>
    <w:rsid w:val="00E834F9"/>
    <w:rsid w:val="00E93613"/>
    <w:rsid w:val="00E97E11"/>
    <w:rsid w:val="00EA4CDC"/>
    <w:rsid w:val="00EB4E42"/>
    <w:rsid w:val="00EC00E2"/>
    <w:rsid w:val="00EC63B9"/>
    <w:rsid w:val="00ED24F3"/>
    <w:rsid w:val="00EE1D0A"/>
    <w:rsid w:val="00EF1E32"/>
    <w:rsid w:val="00F2031A"/>
    <w:rsid w:val="00F257C8"/>
    <w:rsid w:val="00F41042"/>
    <w:rsid w:val="00F8559F"/>
    <w:rsid w:val="00F9394A"/>
    <w:rsid w:val="00F96C3F"/>
    <w:rsid w:val="00FA0295"/>
    <w:rsid w:val="00FC088D"/>
    <w:rsid w:val="00FC16B5"/>
    <w:rsid w:val="00FC43F3"/>
    <w:rsid w:val="00FC7E5D"/>
    <w:rsid w:val="00FD6756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C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616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C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616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76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7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7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13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9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St-743/2016-167</izvorni_sadrzaj>
    <derivirana_varijabla naziv="DomainObject.PredzadnjaOdlukaIzPredmeta.Oznaka_1">St-743/2016-167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B083B-F44E-48C3-B912-FF691B5BE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2011</properties:Words>
  <properties:Characters>10699</properties:Characters>
  <properties:Lines>245</properties:Lines>
  <properties:Paragraphs>88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2018-10-10T11:51:00Z</dcterms:created>
  <dc:creator>wsadmin</dc:creator>
  <cp:lastModifiedBy>wsadmin</cp:lastModifiedBy>
  <cp:lastPrinted>2018-10-11T05:45:00Z</cp:lastPrinted>
  <dcterms:modified xmlns:xsi="http://www.w3.org/2001/XMLSchema-instance" xsi:type="dcterms:W3CDTF">2018-10-11T05:47:00Z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(st-743-2016-10.10.2018..(2) GRUPA FERDINAND.docx)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