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3021" w14:paraId="fae3021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C73636">
        <w:t>577</w:t>
      </w:r>
      <w:r w:rsidRPr="001568BE">
        <w:t>/20</w:t>
      </w:r>
      <w:r w:rsidRPr="00F06A9B">
        <w:t>1</w:t>
      </w:r>
      <w:r w:rsidR="00C73636">
        <w:t>7</w:t>
      </w:r>
      <w:r w:rsidRPr="00F06A9B">
        <w:t>-</w:t>
      </w:r>
      <w:r w:rsidR="00C73636">
        <w:t>65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C73636" w:rsidRPr="000D43AB">
        <w:t>Ribarska zadruga LANTERNA, Pula, Vernalska 4, OIB 01125608804</w:t>
      </w:r>
      <w:r w:rsidRPr="006400EE">
        <w:t xml:space="preserve">, </w:t>
      </w:r>
      <w:r w:rsidR="00BC2D24">
        <w:t>1</w:t>
      </w:r>
      <w:r w:rsidR="00C73636">
        <w:t>9</w:t>
      </w:r>
      <w:r w:rsidR="00D55BC0">
        <w:t>. veljače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26374D" w:rsidP="00AD539E" w:rsidR="0026374D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D539E" w:rsidP="00AD539E" w:rsidR="00AD539E">
      <w:pPr>
        <w:jc w:val="both"/>
      </w:pPr>
      <w:r>
        <w:tab/>
        <w:t xml:space="preserve">- </w:t>
      </w:r>
      <w:r w:rsidR="00C73636">
        <w:t>ISTARSKA KREDITNA BANKA UMAG d.d. Umag, Ernesta Miloša 1</w:t>
      </w:r>
      <w:r w:rsidR="00957180" w:rsidRPr="00A22118">
        <w:t xml:space="preserve">, OIB: </w:t>
      </w:r>
      <w:r w:rsidR="00C73636">
        <w:t>65723536010</w:t>
      </w:r>
      <w:r>
        <w:t>,</w:t>
      </w:r>
      <w:r w:rsidRPr="00252067">
        <w:t xml:space="preserve"> </w:t>
      </w:r>
      <w:r>
        <w:t xml:space="preserve">u iznosu od </w:t>
      </w:r>
      <w:r w:rsidR="00C73636">
        <w:t>342.236,00</w:t>
      </w:r>
      <w:r>
        <w:t xml:space="preserve"> kn, (ID nadmetanja: </w:t>
      </w:r>
      <w:r w:rsidR="00C73636">
        <w:t>12812</w:t>
      </w:r>
      <w:r>
        <w:t xml:space="preserve">) na </w:t>
      </w:r>
      <w:r w:rsidRPr="00957180">
        <w:t xml:space="preserve">račun broj </w:t>
      </w:r>
      <w:r w:rsidR="00BC2D24">
        <w:t>HR</w:t>
      </w:r>
      <w:r w:rsidR="00C73636">
        <w:t>77</w:t>
      </w:r>
      <w:r w:rsidR="0026374D">
        <w:t xml:space="preserve"> </w:t>
      </w:r>
      <w:r w:rsidR="00C73636">
        <w:t>2380</w:t>
      </w:r>
      <w:r w:rsidR="0026374D">
        <w:t xml:space="preserve"> 00</w:t>
      </w:r>
      <w:r w:rsidR="00C73636">
        <w:t>6</w:t>
      </w:r>
      <w:r w:rsidR="0026374D">
        <w:t xml:space="preserve">1 </w:t>
      </w:r>
      <w:r w:rsidR="00C73636">
        <w:t>0000</w:t>
      </w:r>
      <w:r w:rsidR="0026374D">
        <w:t xml:space="preserve"> </w:t>
      </w:r>
      <w:r w:rsidR="00C73636">
        <w:t>0000</w:t>
      </w:r>
      <w:r w:rsidR="0026374D">
        <w:t xml:space="preserve"> </w:t>
      </w:r>
      <w:r w:rsidR="00C73636">
        <w:t>5.</w:t>
      </w:r>
    </w:p>
    <w:p w:rsidRDefault="00E83606" w:rsidP="00AD539E" w:rsidR="00E83606">
      <w:pPr>
        <w:jc w:val="both"/>
      </w:pPr>
    </w:p>
    <w:p w:rsidRDefault="00AD539E" w:rsidP="00AD539E" w:rsidR="00AD539E">
      <w:pPr>
        <w:jc w:val="both"/>
      </w:pPr>
    </w:p>
    <w:p w:rsidRDefault="00F11C6B" w:rsidP="00AD539E" w:rsidR="00F11C6B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C73636">
        <w:t>19</w:t>
      </w:r>
      <w:r w:rsidR="00D55BC0">
        <w:t>. veljače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2F2515">
        <w:t xml:space="preserve"> </w:t>
      </w:r>
      <w:r>
        <w:t>Damir Rabar</w:t>
      </w:r>
      <w:r w:rsidR="00FD298C">
        <w:t>, v.r.</w:t>
      </w:r>
    </w:p>
    <w:p w:rsidRDefault="00AD539E" w:rsidP="00AD539E" w:rsidR="00AD539E"/>
    <w:p w:rsidRDefault="00D55BC0" w:rsidP="00AD539E" w:rsidR="00D55BC0"/>
    <w:p w:rsidRDefault="00D55BC0" w:rsidP="00AD539E" w:rsidR="00D55BC0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7F6D21" w:rsidR="007F6D21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5BC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7F6D21">
          <w:t>1 St-841</w:t>
        </w:r>
        <w:r w:rsidR="007F6D21" w:rsidRPr="001568BE">
          <w:t>/20</w:t>
        </w:r>
        <w:r w:rsidR="007F6D21" w:rsidRPr="00F06A9B">
          <w:t>1</w:t>
        </w:r>
        <w:r w:rsidR="007F6D21">
          <w:t>6</w:t>
        </w:r>
        <w:r w:rsidR="007F6D21" w:rsidRPr="00F06A9B">
          <w:t>-</w:t>
        </w:r>
        <w:r w:rsidR="007F6D21">
          <w:t>71</w:t>
        </w:r>
      </w:p>
      <w:p w:rsidRDefault="00DE4304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94D2A"/>
    <w:rsid w:val="000C6474"/>
    <w:rsid w:val="00186E3D"/>
    <w:rsid w:val="001959EF"/>
    <w:rsid w:val="001E1C76"/>
    <w:rsid w:val="0026374D"/>
    <w:rsid w:val="002F2515"/>
    <w:rsid w:val="00342D89"/>
    <w:rsid w:val="00391CD8"/>
    <w:rsid w:val="004C311F"/>
    <w:rsid w:val="0050380B"/>
    <w:rsid w:val="0053124C"/>
    <w:rsid w:val="00554328"/>
    <w:rsid w:val="00591561"/>
    <w:rsid w:val="00605D9E"/>
    <w:rsid w:val="00606BED"/>
    <w:rsid w:val="006400EE"/>
    <w:rsid w:val="006579C1"/>
    <w:rsid w:val="00675CE5"/>
    <w:rsid w:val="00682060"/>
    <w:rsid w:val="006B4731"/>
    <w:rsid w:val="006C06BB"/>
    <w:rsid w:val="00721844"/>
    <w:rsid w:val="007E11F8"/>
    <w:rsid w:val="007E6459"/>
    <w:rsid w:val="007F6CB3"/>
    <w:rsid w:val="007F6D21"/>
    <w:rsid w:val="008A6F14"/>
    <w:rsid w:val="00957180"/>
    <w:rsid w:val="00974AE1"/>
    <w:rsid w:val="00985388"/>
    <w:rsid w:val="00A04131"/>
    <w:rsid w:val="00A41E51"/>
    <w:rsid w:val="00A61DBF"/>
    <w:rsid w:val="00A9703E"/>
    <w:rsid w:val="00AB2DBB"/>
    <w:rsid w:val="00AD539E"/>
    <w:rsid w:val="00B174CA"/>
    <w:rsid w:val="00B26C27"/>
    <w:rsid w:val="00B7232A"/>
    <w:rsid w:val="00B83CCB"/>
    <w:rsid w:val="00B8592A"/>
    <w:rsid w:val="00B9729B"/>
    <w:rsid w:val="00BC2D24"/>
    <w:rsid w:val="00BF20D5"/>
    <w:rsid w:val="00C36D6E"/>
    <w:rsid w:val="00C73636"/>
    <w:rsid w:val="00C765C3"/>
    <w:rsid w:val="00CB7FEA"/>
    <w:rsid w:val="00D50B3A"/>
    <w:rsid w:val="00D55596"/>
    <w:rsid w:val="00D55BC0"/>
    <w:rsid w:val="00D66FB1"/>
    <w:rsid w:val="00DE4304"/>
    <w:rsid w:val="00DF0360"/>
    <w:rsid w:val="00DF5904"/>
    <w:rsid w:val="00E83606"/>
    <w:rsid w:val="00E86677"/>
    <w:rsid w:val="00EC7326"/>
    <w:rsid w:val="00ED13ED"/>
    <w:rsid w:val="00EE2FEA"/>
    <w:rsid w:val="00F11C6B"/>
    <w:rsid w:val="00F35F85"/>
    <w:rsid w:val="00F740DD"/>
    <w:rsid w:val="00FA7E69"/>
    <w:rsid w:val="00FD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72F09306-AB41-4692-9973-E7F06FCEA3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30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30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30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30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6.6.18. spis je dan u ref. 1</izvorni_sadrzaj>
    <derivirana_varijabla naziv="DomainObject.Predmet.Opis_1">6.6.18. spis je dan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
Ribarska zadruga - druga pravna
osoba (nije d.o.o.)</izvorni_sadrzaj>
    <derivirana_varijabla naziv="DomainObject.Predmet.PrimjedbaSuca_1">06.02.2018. spisu prileže 3 plava 
registratora s prijavama tražbina
Ribarska zadruga - druga pravna
osoba (nije d.o.o.)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St-577/2017-63</izvorni_sadrzaj>
    <derivirana_varijabla naziv="DomainObject.PredzadnjaOdlukaIzPredmeta.Oznaka_1">St-577/2017-63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723</properties:Characters>
  <properties:Lines>38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2019-02-19T08:28:00Z</dcterms:created>
  <dc:creator>Jasmina Matika</dc:creator>
  <cp:lastModifiedBy>Lorena Paris Aničić</cp:lastModifiedBy>
  <cp:lastPrinted>2019-02-19T08:32:00Z</cp:lastPrinted>
  <dcterms:modified xmlns:xsi="http://www.w3.org/2001/XMLSchema-instance" xsi:type="dcterms:W3CDTF">2019-02-19T08:34:00Z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(St-577-17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