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965d" w14:paraId="2a2965d" w:rsidRDefault="002F0D6B" w:rsidR="00B43D89" w:rsidRPr="0093617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936170">
      <w:pPr>
        <w:jc w:val="right"/>
        <w:rPr>
          <w:rFonts w:hAnsi="Times New Roman" w:ascii="Times New Roman"/>
          <w:szCs w:val="24"/>
        </w:rPr>
      </w:pP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B5699E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 xml:space="preserve"> </w:t>
      </w:r>
      <w:r w:rsidR="00395529" w:rsidRPr="00936170">
        <w:rPr>
          <w:rFonts w:hAnsi="Times New Roman" w:ascii="Times New Roman"/>
          <w:szCs w:val="24"/>
        </w:rPr>
        <w:t xml:space="preserve"> </w:t>
      </w:r>
      <w:r w:rsidR="00AE445B" w:rsidRPr="00936170">
        <w:rPr>
          <w:rFonts w:hAnsi="Times New Roman" w:ascii="Times New Roman"/>
          <w:szCs w:val="24"/>
        </w:rPr>
        <w:t>R</w:t>
      </w:r>
      <w:r w:rsidRPr="00936170">
        <w:rPr>
          <w:rFonts w:hAnsi="Times New Roman" w:ascii="Times New Roman"/>
          <w:szCs w:val="24"/>
        </w:rPr>
        <w:t>epublika Hrvatska</w:t>
      </w:r>
    </w:p>
    <w:p w:rsidRDefault="00AE445B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AE445B" w:rsidRPr="00936170">
        <w:rPr>
          <w:rFonts w:hAnsi="Times New Roman" w:ascii="Times New Roman"/>
          <w:szCs w:val="24"/>
        </w:rPr>
        <w:t>Zagreb, Amruševa 2/II</w:t>
      </w:r>
    </w:p>
    <w:p w:rsidRDefault="00AE445B" w:rsidP="00AE445B" w:rsidR="00395529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</w:t>
      </w:r>
      <w:r w:rsidR="00395529" w:rsidRPr="00936170">
        <w:rPr>
          <w:rFonts w:hAnsi="Times New Roman" w:ascii="Times New Roman"/>
          <w:szCs w:val="24"/>
        </w:rPr>
        <w:t>.</w:t>
      </w:r>
      <w:r w:rsidR="002F0D6B">
        <w:rPr>
          <w:rFonts w:hAnsi="Times New Roman" w:ascii="Times New Roman"/>
          <w:szCs w:val="24"/>
        </w:rPr>
        <w:t xml:space="preserve"> St-1347/15</w:t>
      </w:r>
      <w:r w:rsidR="004C3BAB">
        <w:rPr>
          <w:rFonts w:hAnsi="Times New Roman" w:ascii="Times New Roman"/>
          <w:szCs w:val="24"/>
        </w:rPr>
        <w:t>-4</w:t>
      </w:r>
    </w:p>
    <w:p w:rsidRDefault="00096F21" w:rsidP="00AE445B" w:rsidR="00096F21">
      <w:pPr>
        <w:jc w:val="right"/>
        <w:rPr>
          <w:rFonts w:hAnsi="Times New Roman" w:ascii="Times New Roman"/>
          <w:szCs w:val="24"/>
        </w:rPr>
      </w:pPr>
    </w:p>
    <w:p w:rsidRDefault="00096F21" w:rsidP="00221E52" w:rsidR="00221E52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221E52"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221E52"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AE445B" w:rsidP="00AE445B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93617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B530A9" w:rsidR="00B530A9" w:rsidRPr="0093617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 w:rsidR="00F10C86" w:rsidRPr="00936170">
        <w:rPr>
          <w:szCs w:val="24"/>
        </w:rPr>
        <w:t>TRGOVAČKI SUD U ZAGREBU</w:t>
      </w:r>
      <w:r w:rsidR="00616BF1" w:rsidRPr="00936170">
        <w:rPr>
          <w:szCs w:val="24"/>
        </w:rPr>
        <w:t>,</w:t>
      </w:r>
      <w:r w:rsidR="00F10C86" w:rsidRPr="00936170">
        <w:rPr>
          <w:szCs w:val="24"/>
        </w:rPr>
        <w:t xml:space="preserve"> po sucu</w:t>
      </w:r>
      <w:r w:rsidR="00B90C3F" w:rsidRPr="00936170">
        <w:rPr>
          <w:szCs w:val="24"/>
        </w:rPr>
        <w:t xml:space="preserve"> pojedincu</w:t>
      </w:r>
      <w:r w:rsidR="00395529" w:rsidRPr="00936170">
        <w:rPr>
          <w:szCs w:val="24"/>
        </w:rPr>
        <w:t xml:space="preserve"> Luciji Butigan, postupajući po </w:t>
      </w:r>
      <w:r w:rsidR="002F0D6B">
        <w:rPr>
          <w:szCs w:val="24"/>
        </w:rPr>
        <w:t>Zahtjevu</w:t>
      </w:r>
      <w:r w:rsidR="004146D7">
        <w:rPr>
          <w:szCs w:val="24"/>
        </w:rPr>
        <w:t xml:space="preserve"> predlagatelja</w:t>
      </w:r>
      <w:r w:rsidR="00395529" w:rsidRPr="00936170">
        <w:rPr>
          <w:szCs w:val="24"/>
        </w:rPr>
        <w:t xml:space="preserve"> Financijske agen</w:t>
      </w:r>
      <w:r w:rsidR="002F0D6B">
        <w:rPr>
          <w:szCs w:val="24"/>
        </w:rPr>
        <w:t>cije Zagreb, Podružnica Zagreb</w:t>
      </w:r>
      <w:r w:rsidR="00395529" w:rsidRPr="00936170">
        <w:rPr>
          <w:szCs w:val="24"/>
        </w:rPr>
        <w:t>,</w:t>
      </w:r>
      <w:r w:rsidR="002F0D6B">
        <w:rPr>
          <w:szCs w:val="24"/>
        </w:rPr>
        <w:t xml:space="preserve"> Trg Svibanjskih žrtava 1195. 1.,</w:t>
      </w:r>
      <w:r w:rsidR="00395529" w:rsidRPr="00936170">
        <w:rPr>
          <w:szCs w:val="24"/>
        </w:rPr>
        <w:t xml:space="preserve"> u </w:t>
      </w:r>
      <w:r w:rsidR="002F0D6B">
        <w:rPr>
          <w:szCs w:val="24"/>
        </w:rPr>
        <w:t xml:space="preserve">skraćenom </w:t>
      </w:r>
      <w:r w:rsidR="00395529" w:rsidRPr="00936170">
        <w:rPr>
          <w:szCs w:val="24"/>
        </w:rPr>
        <w:t>stečajnom postupku nad dužnikom</w:t>
      </w:r>
      <w:r w:rsidR="00493B6F" w:rsidRPr="00936170">
        <w:rPr>
          <w:szCs w:val="24"/>
        </w:rPr>
        <w:t xml:space="preserve">  </w:t>
      </w:r>
      <w:r w:rsidR="002F0D6B" w:rsidRPr="002F0D6B">
        <w:rPr>
          <w:szCs w:val="24"/>
        </w:rPr>
        <w:t>BIT SERVIS - INFORMATIKA I TRGOVINA d.o.o.</w:t>
      </w:r>
      <w:r w:rsidR="002F0D6B">
        <w:rPr>
          <w:szCs w:val="24"/>
        </w:rPr>
        <w:t>, Zagreb, Bijenička 23a, OIB:06977365208, dana 3. veljače</w:t>
      </w:r>
      <w:r w:rsidR="00395529" w:rsidRPr="00936170">
        <w:rPr>
          <w:szCs w:val="24"/>
        </w:rPr>
        <w:t xml:space="preserve"> 201</w:t>
      </w:r>
      <w:r w:rsidR="002F0D6B">
        <w:rPr>
          <w:szCs w:val="24"/>
        </w:rPr>
        <w:t>6</w:t>
      </w:r>
      <w:r w:rsidR="00395529" w:rsidRPr="00936170">
        <w:rPr>
          <w:szCs w:val="24"/>
        </w:rPr>
        <w:t>.</w:t>
      </w:r>
    </w:p>
    <w:p w:rsidRDefault="00395529" w:rsidP="00F10C86" w:rsidR="00395529" w:rsidRPr="00936170">
      <w:pPr>
        <w:pStyle w:val="Tijeloteksta"/>
        <w:rPr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Pr="008F6B45">
        <w:rPr>
          <w:rFonts w:hAnsi="Times New Roman" w:ascii="Times New Roman"/>
          <w:szCs w:val="24"/>
        </w:rPr>
        <w:t xml:space="preserve">Odbacuje se kao nedopušten prijedlog za otvaranje stečajnog postupka nad </w:t>
      </w:r>
      <w:r w:rsidR="00602DA9">
        <w:rPr>
          <w:rFonts w:hAnsi="Times New Roman" w:ascii="Times New Roman"/>
          <w:szCs w:val="24"/>
        </w:rPr>
        <w:t xml:space="preserve">trgovačkim društvom </w:t>
      </w:r>
      <w:r w:rsidR="002F0D6B" w:rsidRPr="002F0D6B">
        <w:rPr>
          <w:rFonts w:hAnsi="Times New Roman" w:ascii="Times New Roman"/>
          <w:szCs w:val="24"/>
        </w:rPr>
        <w:t>BIT SERVIS - INFORMATIKA I TRGOVINA d.o.o., Zagreb, Bijenička 23a, OIB:06977365208</w:t>
      </w:r>
      <w:r w:rsidRPr="008F6B45">
        <w:rPr>
          <w:rFonts w:hAnsi="Times New Roman" w:ascii="Times New Roman"/>
          <w:szCs w:val="24"/>
        </w:rPr>
        <w:t>.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Obrazloženje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1026F1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 je dana  30. listopada</w:t>
      </w:r>
      <w:r w:rsidR="00B50BE4">
        <w:rPr>
          <w:rFonts w:hAnsi="Times New Roman" w:ascii="Times New Roman"/>
          <w:szCs w:val="24"/>
        </w:rPr>
        <w:t xml:space="preserve"> 2015</w:t>
      </w:r>
      <w:r w:rsidR="00602DA9" w:rsidRPr="00602DA9">
        <w:rPr>
          <w:rFonts w:hAnsi="Times New Roman" w:ascii="Times New Roman"/>
          <w:szCs w:val="24"/>
        </w:rPr>
        <w:t xml:space="preserve">. podnio prijedlog za otvaranje </w:t>
      </w:r>
      <w:r>
        <w:rPr>
          <w:rFonts w:hAnsi="Times New Roman" w:ascii="Times New Roman"/>
          <w:szCs w:val="24"/>
        </w:rPr>
        <w:t xml:space="preserve">stečajnog postupka nad dužnikom </w:t>
      </w:r>
      <w:r w:rsidRPr="001026F1">
        <w:rPr>
          <w:rFonts w:hAnsi="Times New Roman" w:ascii="Times New Roman"/>
          <w:szCs w:val="24"/>
        </w:rPr>
        <w:t>BIT SERVIS - INFORMATIKA I TRGOVINA d.o.o., Zagreb, Bijenička 23a, OIB:06977365208</w:t>
      </w:r>
      <w:r>
        <w:rPr>
          <w:rFonts w:hAnsi="Times New Roman" w:ascii="Times New Roman"/>
          <w:szCs w:val="24"/>
        </w:rPr>
        <w:t>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Rješenjem ovog Suda, T</w:t>
      </w:r>
      <w:r w:rsidR="002D3335">
        <w:rPr>
          <w:rFonts w:hAnsi="Times New Roman" w:ascii="Times New Roman"/>
          <w:szCs w:val="24"/>
        </w:rPr>
        <w:t>t-</w:t>
      </w:r>
      <w:r w:rsidR="001026F1">
        <w:rPr>
          <w:rFonts w:hAnsi="Times New Roman" w:ascii="Times New Roman"/>
          <w:szCs w:val="24"/>
        </w:rPr>
        <w:t>10/22435-1 od 19. studenog 2010.</w:t>
      </w:r>
      <w:r w:rsidRPr="00602DA9">
        <w:rPr>
          <w:rFonts w:hAnsi="Times New Roman" w:ascii="Times New Roman"/>
          <w:szCs w:val="24"/>
        </w:rPr>
        <w:t xml:space="preserve"> predloženi stečajni dužnik brisan je iz sudskog registra.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6. SZ-a određeno je da se u stečajnom postupku na odgovarajući način primjenjuju pravila parničnog postupka u postupku pred trgovačkim sudovima.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1026F1" w:rsidP="001026F1" w:rsidR="001026F1" w:rsidRPr="00A10BCD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lastRenderedPageBreak/>
        <w:t>Člankom 3. stavak 1. Stečajnog zakona (Narodne novine br. 44/96, 161/98, 29/99, 129/00, 123/03, 197/03, 187/04, 82/06, 116/10, 125/12, 133/12) propisano je da se stečaj može provesti nad pravnom osobom te nad imovinom dužnika pojedinca, osim ako Zakonom nije drukčije određeno.</w:t>
      </w:r>
    </w:p>
    <w:p w:rsidRDefault="00602DA9" w:rsidP="00602DA9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 obzirom da je prijedlog za otvaranje stečajnog postupka podnesen nad društvom koje je brisano iz sudskog registra, ovaj Sud je stajališta da se predmetni nedostatak u pogledu procesne sposobnosti na strani dužnika ne može otkloniti. 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Temeljem, svega naprijed navedenog odlučeno je kao u izreci rješenja.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</w:p>
    <w:p w:rsidRDefault="00B43D89" w:rsidR="00B43D89" w:rsidRPr="0093617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 w:rsidR="001026F1">
        <w:rPr>
          <w:b w:val="false"/>
          <w:szCs w:val="24"/>
        </w:rPr>
        <w:t>, 3. veljače</w:t>
      </w:r>
      <w:r w:rsidRPr="00936170">
        <w:rPr>
          <w:b w:val="false"/>
          <w:szCs w:val="24"/>
        </w:rPr>
        <w:t xml:space="preserve"> </w:t>
      </w:r>
      <w:r w:rsidR="00AE445B" w:rsidRPr="00936170">
        <w:rPr>
          <w:b w:val="false"/>
          <w:szCs w:val="24"/>
        </w:rPr>
        <w:t>201</w:t>
      </w:r>
      <w:r w:rsidR="001026F1">
        <w:rPr>
          <w:b w:val="false"/>
          <w:szCs w:val="24"/>
        </w:rPr>
        <w:t>6</w:t>
      </w:r>
      <w:r w:rsidR="00AE445B" w:rsidRPr="00936170">
        <w:rPr>
          <w:b w:val="false"/>
          <w:szCs w:val="24"/>
        </w:rPr>
        <w:t>.</w:t>
      </w:r>
    </w:p>
    <w:p w:rsidRDefault="00AA6632" w:rsidR="00AA6632" w:rsidRPr="00936170">
      <w:pPr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="00FB4BF3"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 xml:space="preserve"> </w:t>
      </w:r>
      <w:r w:rsidR="00B90C3F" w:rsidRPr="00936170">
        <w:rPr>
          <w:rFonts w:hAnsi="Times New Roman" w:ascii="Times New Roman"/>
          <w:szCs w:val="24"/>
        </w:rPr>
        <w:t xml:space="preserve">    </w:t>
      </w:r>
      <w:r w:rsidR="006C1D16">
        <w:rPr>
          <w:rFonts w:hAnsi="Times New Roman" w:ascii="Times New Roman"/>
          <w:szCs w:val="24"/>
        </w:rPr>
        <w:t xml:space="preserve">      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S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U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D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A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C: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="00FB4BF3" w:rsidRPr="00936170">
        <w:rPr>
          <w:rFonts w:hAnsi="Times New Roman" w:ascii="Times New Roman"/>
          <w:szCs w:val="24"/>
        </w:rPr>
        <w:tab/>
        <w:t xml:space="preserve"> </w:t>
      </w:r>
      <w:r w:rsidR="006C1D16">
        <w:rPr>
          <w:rFonts w:hAnsi="Times New Roman" w:ascii="Times New Roman"/>
          <w:szCs w:val="24"/>
        </w:rPr>
        <w:t xml:space="preserve">    </w:t>
      </w:r>
      <w:r w:rsidRPr="00936170">
        <w:rPr>
          <w:rFonts w:hAnsi="Times New Roman" w:ascii="Times New Roman"/>
          <w:szCs w:val="24"/>
        </w:rPr>
        <w:t>LUCIJA BUTIGAN</w:t>
      </w:r>
      <w:r w:rsidR="006C1D16">
        <w:rPr>
          <w:rFonts w:hAnsi="Times New Roman" w:ascii="Times New Roman"/>
          <w:szCs w:val="24"/>
        </w:rPr>
        <w:t>, v.r.</w:t>
      </w:r>
    </w:p>
    <w:p w:rsidRDefault="006C1D16" w:rsidR="006C1D16">
      <w:pPr>
        <w:rPr>
          <w:rFonts w:hAnsi="Times New Roman" w:ascii="Times New Roman"/>
          <w:szCs w:val="24"/>
        </w:rPr>
      </w:pPr>
    </w:p>
    <w:p w:rsidRDefault="006C1D16" w:rsidP="0009191F" w:rsidR="006C1D16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6C1D16" w:rsidR="006C1D16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6C1D16" w:rsidR="006C1D16" w:rsidRPr="00936170">
      <w:pPr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</w:p>
    <w:p w:rsidRDefault="00B43D89" w:rsidR="00B43D89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936170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936170">
        <w:rPr>
          <w:szCs w:val="24"/>
        </w:rPr>
        <w:t>pisanim</w:t>
      </w:r>
      <w:r w:rsidRPr="00936170">
        <w:rPr>
          <w:szCs w:val="24"/>
        </w:rPr>
        <w:t xml:space="preserve"> otpr</w:t>
      </w:r>
      <w:r w:rsidR="00352803" w:rsidRPr="00936170">
        <w:rPr>
          <w:szCs w:val="24"/>
        </w:rPr>
        <w:t>avka rješenja u dva primjerka.</w:t>
      </w:r>
      <w:r w:rsidR="00467E4F" w:rsidRPr="00936170">
        <w:rPr>
          <w:szCs w:val="24"/>
        </w:rPr>
        <w:t xml:space="preserve"> </w:t>
      </w:r>
      <w:r w:rsidR="00352803" w:rsidRPr="00936170">
        <w:rPr>
          <w:szCs w:val="24"/>
        </w:rPr>
        <w:t>Ž</w:t>
      </w:r>
      <w:r w:rsidRPr="00936170">
        <w:rPr>
          <w:szCs w:val="24"/>
        </w:rPr>
        <w:t>alba</w:t>
      </w:r>
      <w:r w:rsidR="00352803" w:rsidRPr="00936170">
        <w:rPr>
          <w:szCs w:val="24"/>
        </w:rPr>
        <w:t xml:space="preserve"> </w:t>
      </w:r>
      <w:r w:rsidRPr="00936170">
        <w:rPr>
          <w:szCs w:val="24"/>
        </w:rPr>
        <w:t>se podnosi Visokom trgovačkom sudu R</w:t>
      </w:r>
      <w:r w:rsidR="00CD42AC" w:rsidRPr="00936170">
        <w:rPr>
          <w:szCs w:val="24"/>
        </w:rPr>
        <w:t>H putem ovog suda.</w:t>
      </w:r>
    </w:p>
    <w:p w:rsidRDefault="00AD30AC" w:rsidP="00AD30AC" w:rsidR="00AD30AC" w:rsidRPr="00936170">
      <w:pPr>
        <w:rPr>
          <w:rFonts w:hAnsi="Times New Roman" w:ascii="Times New Roman"/>
          <w:szCs w:val="24"/>
        </w:rPr>
      </w:pP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A936EC" w:rsidR="00A936EC" w:rsidRPr="006C1D16">
      <w:pPr>
        <w:jc w:val="both"/>
        <w:rPr>
          <w:rFonts w:hAnsi="Times New Roman" w:ascii="Times New Roman"/>
          <w:color w:val="FFFFFF"/>
          <w:szCs w:val="24"/>
        </w:rPr>
      </w:pPr>
      <w:r w:rsidRPr="006C1D16">
        <w:rPr>
          <w:rFonts w:hAnsi="Times New Roman" w:ascii="Times New Roman"/>
          <w:color w:val="FFFFFF"/>
          <w:szCs w:val="24"/>
        </w:rPr>
        <w:t>DNA:</w:t>
      </w:r>
    </w:p>
    <w:p w:rsidRDefault="00E434D7" w:rsidP="00A936EC" w:rsidR="00FB4BF3" w:rsidRPr="006C1D16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6C1D16">
        <w:rPr>
          <w:rFonts w:hAnsi="Times New Roman" w:ascii="Times New Roman"/>
          <w:color w:val="FFFFFF"/>
          <w:szCs w:val="24"/>
        </w:rPr>
        <w:t>predlagatel</w:t>
      </w:r>
      <w:r w:rsidR="00AE445B" w:rsidRPr="006C1D16">
        <w:rPr>
          <w:rFonts w:hAnsi="Times New Roman" w:ascii="Times New Roman"/>
          <w:color w:val="FFFFFF"/>
          <w:szCs w:val="24"/>
        </w:rPr>
        <w:t>j</w:t>
      </w:r>
      <w:r w:rsidR="00395529" w:rsidRPr="006C1D16">
        <w:rPr>
          <w:rFonts w:hAnsi="Times New Roman" w:ascii="Times New Roman"/>
          <w:color w:val="FFFFFF"/>
          <w:szCs w:val="24"/>
        </w:rPr>
        <w:t>-Fina Zagreb</w:t>
      </w:r>
    </w:p>
    <w:p w:rsidRDefault="001026F1" w:rsidP="00A936EC" w:rsidR="001026F1" w:rsidRPr="006C1D16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6C1D16">
        <w:rPr>
          <w:rFonts w:hAnsi="Times New Roman" w:ascii="Times New Roman"/>
          <w:color w:val="FFFFFF"/>
          <w:szCs w:val="24"/>
        </w:rPr>
        <w:t>e-oglasna ploča 8 dana</w:t>
      </w:r>
    </w:p>
    <w:p w:rsidRDefault="00A936EC" w:rsidR="00B530A9" w:rsidRPr="006C1D16">
      <w:pPr>
        <w:jc w:val="both"/>
        <w:rPr>
          <w:rFonts w:hAnsi="Times New Roman" w:ascii="Times New Roman"/>
          <w:color w:val="FFFFFF"/>
          <w:szCs w:val="24"/>
        </w:rPr>
      </w:pPr>
      <w:r w:rsidRPr="006C1D16">
        <w:rPr>
          <w:rFonts w:hAnsi="Times New Roman" w:ascii="Times New Roman"/>
          <w:color w:val="FFFFFF"/>
          <w:szCs w:val="24"/>
        </w:rPr>
        <w:tab/>
      </w:r>
      <w:r w:rsidRPr="006C1D16">
        <w:rPr>
          <w:rFonts w:hAnsi="Times New Roman" w:ascii="Times New Roman"/>
          <w:color w:val="FFFFFF"/>
          <w:szCs w:val="24"/>
        </w:rPr>
        <w:tab/>
      </w:r>
      <w:r w:rsidRPr="006C1D16">
        <w:rPr>
          <w:rFonts w:hAnsi="Times New Roman" w:ascii="Times New Roman"/>
          <w:color w:val="FFFFFF"/>
          <w:szCs w:val="24"/>
        </w:rPr>
        <w:tab/>
      </w:r>
      <w:r w:rsidRPr="006C1D16">
        <w:rPr>
          <w:rFonts w:hAnsi="Times New Roman" w:ascii="Times New Roman"/>
          <w:color w:val="FFFFFF"/>
          <w:szCs w:val="24"/>
        </w:rPr>
        <w:tab/>
      </w:r>
    </w:p>
    <w:p w:rsidRDefault="00A936EC" w:rsidP="00A936EC" w:rsidR="00A936EC" w:rsidRPr="00936170">
      <w:pPr>
        <w:jc w:val="both"/>
        <w:rPr>
          <w:rFonts w:hAnsi="Times New Roman" w:ascii="Times New Roman"/>
          <w:szCs w:val="24"/>
        </w:rPr>
      </w:pPr>
    </w:p>
    <w:sectPr w:rsidSect="00936170" w:rsidR="00A936EC" w:rsidRPr="0093617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B3" w:rsidR="00760DB3">
      <w:r>
        <w:separator/>
      </w:r>
    </w:p>
  </w:endnote>
  <w:endnote w:id="0" w:type="continuationSeparator">
    <w:p w:rsidRDefault="00760DB3" w:rsidR="00760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B3" w:rsidR="00760DB3">
      <w:r>
        <w:separator/>
      </w:r>
    </w:p>
  </w:footnote>
  <w:footnote w:id="0" w:type="continuationSeparator">
    <w:p w:rsidRDefault="00760DB3" w:rsidR="00760D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3B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 w:rsidRPr="00936170">
      <w:rPr>
        <w:rFonts w:hAnsi="Times New Roman" w:ascii="Times New Roman"/>
        <w:szCs w:val="24"/>
      </w:rPr>
      <w:t>20. St-</w:t>
    </w:r>
    <w:r w:rsidR="001026F1">
      <w:rPr>
        <w:rFonts w:hAnsi="Times New Roman" w:ascii="Times New Roman"/>
        <w:szCs w:val="24"/>
      </w:rPr>
      <w:t>1347/15</w:t>
    </w:r>
  </w:p>
  <w:p w:rsidRDefault="00602DA9" w:rsidP="00395529" w:rsidR="00602DA9">
    <w:pPr>
      <w:pStyle w:val="Zaglavlje"/>
      <w:jc w:val="right"/>
      <w:rPr>
        <w:sz w:val="22"/>
        <w:szCs w:val="22"/>
      </w:rPr>
    </w:pPr>
  </w:p>
  <w:p w:rsidRDefault="00602DA9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5F88"/>
    <w:rsid w:val="00096F21"/>
    <w:rsid w:val="000C0E70"/>
    <w:rsid w:val="001026F1"/>
    <w:rsid w:val="00113D02"/>
    <w:rsid w:val="00195B34"/>
    <w:rsid w:val="001B47B5"/>
    <w:rsid w:val="00221E52"/>
    <w:rsid w:val="002621BD"/>
    <w:rsid w:val="002D3335"/>
    <w:rsid w:val="002E5502"/>
    <w:rsid w:val="002F0D6B"/>
    <w:rsid w:val="00307A5F"/>
    <w:rsid w:val="003148CC"/>
    <w:rsid w:val="003222A8"/>
    <w:rsid w:val="00352803"/>
    <w:rsid w:val="003778C2"/>
    <w:rsid w:val="00395529"/>
    <w:rsid w:val="003B215C"/>
    <w:rsid w:val="003F7C94"/>
    <w:rsid w:val="00405489"/>
    <w:rsid w:val="004146D7"/>
    <w:rsid w:val="00432D11"/>
    <w:rsid w:val="004452CF"/>
    <w:rsid w:val="00445C8F"/>
    <w:rsid w:val="00467E4F"/>
    <w:rsid w:val="00493B6F"/>
    <w:rsid w:val="004A435E"/>
    <w:rsid w:val="004C2B56"/>
    <w:rsid w:val="004C3BAB"/>
    <w:rsid w:val="004E3108"/>
    <w:rsid w:val="00500310"/>
    <w:rsid w:val="00512FC8"/>
    <w:rsid w:val="005C470C"/>
    <w:rsid w:val="00602DA9"/>
    <w:rsid w:val="00602F3D"/>
    <w:rsid w:val="00616BF1"/>
    <w:rsid w:val="006C1D16"/>
    <w:rsid w:val="006C506D"/>
    <w:rsid w:val="006E0B15"/>
    <w:rsid w:val="006F05C1"/>
    <w:rsid w:val="006F4493"/>
    <w:rsid w:val="00760DB3"/>
    <w:rsid w:val="007C1E80"/>
    <w:rsid w:val="00814840"/>
    <w:rsid w:val="00822564"/>
    <w:rsid w:val="00842D18"/>
    <w:rsid w:val="008703C3"/>
    <w:rsid w:val="00873335"/>
    <w:rsid w:val="008A3B5E"/>
    <w:rsid w:val="008E7ECE"/>
    <w:rsid w:val="008F6B45"/>
    <w:rsid w:val="00904B79"/>
    <w:rsid w:val="00914141"/>
    <w:rsid w:val="00933BC1"/>
    <w:rsid w:val="00936170"/>
    <w:rsid w:val="0099727D"/>
    <w:rsid w:val="009B38CB"/>
    <w:rsid w:val="009E29A4"/>
    <w:rsid w:val="00A936EC"/>
    <w:rsid w:val="00AA6632"/>
    <w:rsid w:val="00AD30AC"/>
    <w:rsid w:val="00AE445B"/>
    <w:rsid w:val="00B10A40"/>
    <w:rsid w:val="00B25BC8"/>
    <w:rsid w:val="00B43A20"/>
    <w:rsid w:val="00B43D89"/>
    <w:rsid w:val="00B4505C"/>
    <w:rsid w:val="00B45721"/>
    <w:rsid w:val="00B50BE4"/>
    <w:rsid w:val="00B530A9"/>
    <w:rsid w:val="00B5699E"/>
    <w:rsid w:val="00B90C3F"/>
    <w:rsid w:val="00BA6EA0"/>
    <w:rsid w:val="00BC0E43"/>
    <w:rsid w:val="00BD53DA"/>
    <w:rsid w:val="00C334DE"/>
    <w:rsid w:val="00C83E1F"/>
    <w:rsid w:val="00CA2956"/>
    <w:rsid w:val="00CD42AC"/>
    <w:rsid w:val="00CD75B1"/>
    <w:rsid w:val="00CE0441"/>
    <w:rsid w:val="00CE34F7"/>
    <w:rsid w:val="00D00212"/>
    <w:rsid w:val="00D15A44"/>
    <w:rsid w:val="00D47AA8"/>
    <w:rsid w:val="00D5043A"/>
    <w:rsid w:val="00D51499"/>
    <w:rsid w:val="00D56D06"/>
    <w:rsid w:val="00D866C2"/>
    <w:rsid w:val="00DB2132"/>
    <w:rsid w:val="00DD4877"/>
    <w:rsid w:val="00DF0E14"/>
    <w:rsid w:val="00E434D7"/>
    <w:rsid w:val="00E524EB"/>
    <w:rsid w:val="00F10C86"/>
    <w:rsid w:val="00F24B70"/>
    <w:rsid w:val="00F44A22"/>
    <w:rsid w:val="00F759F7"/>
    <w:rsid w:val="00F97166"/>
    <w:rsid w:val="00FB16AA"/>
    <w:rsid w:val="00FB4BF3"/>
    <w:rsid w:val="00FC23BC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C1D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D1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D1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D1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D1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C1D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D1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D1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D1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D1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St-1347/2015-4</izvorni_sadrzaj>
    <derivirana_varijabla naziv="DomainObject.Oznaka_1">St-1347/2015-4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1347</izvorni_sadrzaj>
    <derivirana_varijabla naziv="DomainObject.Predmet.Broj_1">1347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St-1347/2015</izvorni_sadrzaj>
    <derivirana_varijabla naziv="DomainObject.Predmet.OznakaBroj_1">St-1347/2015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BIT SERVIS - INFORMATIKA I TRGOVINA d.o.o.</izvorni_sadrzaj>
    <derivirana_varijabla naziv="DomainObject.Predmet.ProtustrankaFormated_1">  BIT SERVIS - INFORMATIKA I TRGOVINA d.o.o.</derivirana_varijabla>
  </DomainObject.Predmet.ProtustrankaFormated>
  <DomainObject.Predmet.ProtustrankaFormatedOIB>
    <izvorni_sadrzaj>  BIT SERVIS - INFORMATIKA I TRGOVINA d.o.o., OIB 06977365208</izvorni_sadrzaj>
    <derivirana_varijabla naziv="DomainObject.Predmet.ProtustrankaFormatedOIB_1">  BIT SERVIS - INFORMATIKA I TRGOVINA d.o.o., OIB 06977365208</derivirana_varijabla>
  </DomainObject.Predmet.ProtustrankaFormatedOIB>
  <DomainObject.Predmet.ProtustrankaFormatedWithAdress>
    <izvorni_sadrzaj> BIT SERVIS - INFORMATIKA I TRGOVINA d.o.o., Bijenička 23a, 10000 Zagreb</izvorni_sadrzaj>
    <derivirana_varijabla naziv="DomainObject.Predmet.ProtustrankaFormatedWithAdress_1"> BIT SERVIS - INFORMATIKA I TRGOVINA d.o.o., Bijenička 23a, 10000 Zagreb</derivirana_varijabla>
  </DomainObject.Predmet.ProtustrankaFormatedWithAdress>
  <DomainObject.Predmet.ProtustrankaFormatedWithAdressOIB>
    <izvorni_sadrzaj> BIT SERVIS - INFORMATIKA I TRGOVINA d.o.o., OIB 06977365208, Bijenička 23a, 10000 Zagreb</izvorni_sadrzaj>
    <derivirana_varijabla naziv="DomainObject.Predmet.ProtustrankaFormatedWithAdressOIB_1"> BIT SERVIS - INFORMATIKA I TRGOVINA d.o.o., OIB 06977365208, Bijenička 23a, 10000 Zagreb</derivirana_varijabla>
  </DomainObject.Predmet.ProtustrankaFormatedWithAdressOIB>
  <DomainObject.Predmet.ProtustrankaWithAdress>
    <izvorni_sadrzaj>BIT SERVIS - INFORMATIKA I TRGOVINA d.o.o. Bijenička 23a, 10000 Zagreb</izvorni_sadrzaj>
    <derivirana_varijabla naziv="DomainObject.Predmet.ProtustrankaWithAdress_1">BIT SERVIS - INFORMATIKA I TRGOVINA d.o.o. Bijenička 23a, 10000 Zagreb</derivirana_varijabla>
  </DomainObject.Predmet.ProtustrankaWithAdress>
  <DomainObject.Predmet.ProtustrankaWithAdressOIB>
    <izvorni_sadrzaj>BIT SERVIS - INFORMATIKA I TRGOVINA d.o.o., OIB 06977365208, Bijenička 23a, 10000 Zagreb</izvorni_sadrzaj>
    <derivirana_varijabla naziv="DomainObject.Predmet.ProtustrankaWithAdressOIB_1">BIT SERVIS - INFORMATIKA I TRGOVINA d.o.o., OIB 06977365208, Bijenička 23a, 10000 Zagreb</derivirana_varijabla>
  </DomainObject.Predmet.ProtustrankaWithAdressOIB>
  <DomainObject.Predmet.ProtustrankaNazivFormated>
    <izvorni_sadrzaj>BIT SERVIS - INFORMATIKA I TRGOVINA d.o.o.</izvorni_sadrzaj>
    <derivirana_varijabla naziv="DomainObject.Predmet.ProtustrankaNazivFormated_1">BIT SERVIS - INFORMATIKA I TRGOVINA d.o.o.</derivirana_varijabla>
  </DomainObject.Predmet.ProtustrankaNazivFormated>
  <DomainObject.Predmet.ProtustrankaNazivFormatedOIB>
    <izvorni_sadrzaj>BIT SERVIS - INFORMATIKA I TRGOVINA d.o.o., OIB 06977365208</izvorni_sadrzaj>
    <derivirana_varijabla naziv="DomainObject.Predmet.ProtustrankaNazivFormatedOIB_1">BIT SERVIS - INFORMATIKA I TRGOVINA d.o.o., OIB 06977365208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BIT SERVIS - INFORMATIKA I TRGOVINA d.o.o.</item>
    </izvorni_sadrzaj>
    <derivirana_varijabla naziv="DomainObject.Predmet.ProtuStrankaListFormated_1">
      <item>BIT SERVIS - INFORMATIKA I TRGOVINA d.o.o.</item>
    </derivirana_varijabla>
  </DomainObject.Predmet.ProtuStrankaListFormated>
  <DomainObject.Predmet.ProtuStrankaListFormatedOIB>
    <izvorni_sadrzaj>
      <item>BIT SERVIS - INFORMATIKA I TRGOVINA d.o.o., OIB 06977365208</item>
    </izvorni_sadrzaj>
    <derivirana_varijabla naziv="DomainObject.Predmet.ProtuStrankaListFormatedOIB_1">
      <item>BIT SERVIS - INFORMATIKA I TRGOVINA d.o.o., OIB 06977365208</item>
    </derivirana_varijabla>
  </DomainObject.Predmet.ProtuStrankaListFormatedOIB>
  <DomainObject.Predmet.ProtuStrankaListFormatedWithAdress>
    <izvorni_sadrzaj>
      <item>BIT SERVIS - INFORMATIKA I TRGOVINA d.o.o., Bijenička 23a, 10000 Zagreb</item>
    </izvorni_sadrzaj>
    <derivirana_varijabla naziv="DomainObject.Predmet.ProtuStrankaListFormatedWithAdress_1">
      <item>BIT SERVIS - INFORMATIKA I TRGOVINA d.o.o., Bijenička 23a, 10000 Zagreb</item>
    </derivirana_varijabla>
  </DomainObject.Predmet.ProtuStrankaListFormatedWithAdress>
  <DomainObject.Predmet.ProtuStrankaListFormatedWithAdressOIB>
    <izvorni_sadrzaj>
      <item>BIT SERVIS - INFORMATIKA I TRGOVINA d.o.o., OIB 06977365208, Bijenička 23a, 10000 Zagreb</item>
    </izvorni_sadrzaj>
    <derivirana_varijabla naziv="DomainObject.Predmet.ProtuStrankaListFormatedWithAdressOIB_1">
      <item>BIT SERVIS - INFORMATIKA I TRGOVINA d.o.o., OIB 06977365208, Bijenička 23a, 10000 Zagreb</item>
    </derivirana_varijabla>
  </DomainObject.Predmet.ProtuStrankaListFormatedWithAdressOIB>
  <DomainObject.Predmet.ProtuStrankaListNazivFormated>
    <izvorni_sadrzaj>
      <item>BIT SERVIS - INFORMATIKA I TRGOVINA d.o.o.</item>
    </izvorni_sadrzaj>
    <derivirana_varijabla naziv="DomainObject.Predmet.ProtuStrankaListNazivFormated_1">
      <item>BIT SERVIS - INFORMATIKA I TRGOVINA d.o.o.</item>
    </derivirana_varijabla>
  </DomainObject.Predmet.ProtuStrankaListNazivFormated>
  <DomainObject.Predmet.ProtuStrankaListNazivFormatedOIB>
    <izvorni_sadrzaj>
      <item>BIT SERVIS - INFORMATIKA I TRGOVINA d.o.o., OIB 06977365208</item>
    </izvorni_sadrzaj>
    <derivirana_varijabla naziv="DomainObject.Predmet.ProtuStrankaListNazivFormatedOIB_1">
      <item>BIT SERVIS - INFORMATIKA I TRGOVINA d.o.o., OIB 06977365208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St-1347/2015-4</izvorni_sadrzaj>
    <derivirana_varijabla naziv="DomainObject.PoslovniBrojDokumenta_1">St-1347/2015-4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BIT SERVIS - INFORMATIKA I TRGOVINA d.o.o.</izvorni_sadrzaj>
    <derivirana_varijabla naziv="DomainObject.Predmet.ProtustrankaIDrugi_1">BIT SERVIS - INFORMATIKA I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BIT SERVIS - INFORMATIKA I TRGOVINA d.o.o., OIB 06977365208, Bijenička 23a, 10000 Zagreb</izvorni_sadrzaj>
    <derivirana_varijabla naziv="DomainObject.Predmet.ProtustrankaIDrugiAdressOIB_1">BIT SERVIS - INFORMATIKA I TRGOVINA d.o.o., OIB 06977365208, Bijenička 23a,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BIT SERVIS - INFORMATIKA I TRGOVINA d.o.o.</item>
    </izvorni_sadrzaj>
    <derivirana_varijabla naziv="DomainObject.Predmet.SudioniciListNaziv_1">
      <item>FINA Regionalni centar Zagreb</item>
      <item>BIT SERVIS - INFORMATIKA I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BIT SERVIS - INFORMATIKA I TRGOVINA d.o.o., OIB 06977365208, Bijenička 23a,10000 Zagreb</item>
    </izvorni_sadrzaj>
    <derivirana_varijabla naziv="DomainObject.Predmet.SudioniciListAdressOIB_1">
      <item>FINA Regionalni centar Zagreb, OIB 85821130368, Trg svibanjskih žrtava 1995. 1,10000 Zagreb</item>
      <item>BIT SERVIS - INFORMATIKA I TRGOVINA d.o.o., OIB 06977365208, Bijenička 23a,10000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06977365208</item>
    </izvorni_sadrzaj>
    <derivirana_varijabla naziv="DomainObject.Predmet.SudioniciListNazivOIB_1">
      <item>, OIB 85821130368</item>
      <item>, OIB 06977365208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470</properties:Words>
  <properties:Characters>2524</properties:Characters>
  <properties:Lines>78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2016-02-03T09:47:00Z</dcterms:created>
  <dc:creator>Sudsko vijeće</dc:creator>
  <cp:lastModifiedBy>Valentina Kranjčić</cp:lastModifiedBy>
  <cp:lastPrinted>2016-02-03T09:57:00Z</cp:lastPrinted>
  <dcterms:modified xmlns:xsi="http://www.w3.org/2001/XMLSchema-instance" xsi:type="dcterms:W3CDTF">2016-02-03T09:57:00Z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St-1347/2015-4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