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1c5d" w14:paraId="7da1c5d" w:rsidRDefault="00CD15D4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2A53" w:rsidP="00E23533" w:rsidR="00A72A53"/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B67707">
        <w:t xml:space="preserve">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845A47">
        <w:t>-851/17</w:t>
      </w:r>
      <w:r w:rsidR="00B67707">
        <w:t>-13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845A47" w:rsidP="00301645" w:rsidR="004E3704" w:rsidRPr="00491880">
      <w:pPr>
        <w:jc w:val="both"/>
      </w:pPr>
      <w:r w:rsidRPr="00845A47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845A47">
        <w:t>85821130368</w:t>
      </w:r>
      <w:r w:rsidRPr="00845A47">
        <w:rPr>
          <w:lang w:val="pt-BR"/>
        </w:rPr>
        <w:t>, za otvaranje stečajnog postupka nad dužnikom FM GRADITELJSTVO j.d.o.o., Ozalj, Vrhovac 69ª, OIB: 52926933994</w:t>
      </w:r>
      <w:r w:rsidR="00491880" w:rsidRPr="00A11B02">
        <w:t>,</w:t>
      </w:r>
      <w:r w:rsidR="00253E92">
        <w:t xml:space="preserve"> </w:t>
      </w:r>
      <w:r>
        <w:rPr>
          <w:lang w:val="pt-BR"/>
        </w:rPr>
        <w:t>14. srpnja</w:t>
      </w:r>
      <w:r w:rsidR="00CB42C9">
        <w:rPr>
          <w:lang w:val="pt-BR"/>
        </w:rPr>
        <w:t xml:space="preserve"> 2017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845A47" w:rsidRPr="00845A47">
        <w:rPr>
          <w:lang w:val="pt-BR"/>
        </w:rPr>
        <w:t>FM GRADITELJSTVO j.d.o.o., Ozalj, Vrhovac 69ª, OIB: 52926933994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 xml:space="preserve">Financijska agencija podnijela je, na temelju odredbe čl. 110. Stečajnog zakona („Narodne novine“ broj 79/15, dalje: SZ), prijedlog da se nad društvom </w:t>
      </w:r>
      <w:r w:rsidR="00845A47" w:rsidRPr="00845A47">
        <w:rPr>
          <w:lang w:val="pt-BR"/>
        </w:rPr>
        <w:t>FM GRADITELJSTVO j.d.o.o., Ozalj</w:t>
      </w:r>
      <w:r w:rsidR="00ED5304" w:rsidRPr="00ED5304">
        <w:rPr>
          <w:lang w:val="pt-BR"/>
        </w:rPr>
        <w:t xml:space="preserve">, </w:t>
      </w:r>
      <w:r>
        <w:rPr>
          <w:lang w:val="pt-BR"/>
        </w:rPr>
        <w:t>otvori stečajni postupak.</w:t>
      </w:r>
      <w: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253E92">
        <w:t xml:space="preserve"> </w:t>
      </w:r>
      <w:r w:rsidR="00AE2EBB">
        <w:t>dostavio sudu</w:t>
      </w:r>
      <w:r w:rsidR="00ED5304">
        <w:t xml:space="preserve"> </w:t>
      </w:r>
      <w:r w:rsidR="00845A47">
        <w:t>potvrdu Financijske agencije od 10. srpnja 2017. (list 23. spisa)</w:t>
      </w:r>
      <w:r w:rsidR="00ED5304">
        <w:t xml:space="preserve">,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845A47">
        <w:t>14. srpnja</w:t>
      </w:r>
      <w:r w:rsidR="00E23533">
        <w:t xml:space="preserve"> </w:t>
      </w:r>
      <w:r w:rsidR="00A11B02">
        <w:t xml:space="preserve"> </w:t>
      </w:r>
      <w:r w:rsidR="00900561" w:rsidRPr="00491880">
        <w:t>2</w:t>
      </w:r>
      <w:r w:rsidR="004E147A">
        <w:t>017</w:t>
      </w:r>
      <w:r w:rsidR="00900561" w:rsidRPr="00491880">
        <w:t>.</w:t>
      </w:r>
    </w:p>
    <w:p w:rsidRDefault="00E23533" w:rsidP="00E23533" w:rsidR="00E23533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lastRenderedPageBreak/>
        <w:tab/>
        <w:t>SUDAC:</w:t>
      </w:r>
    </w:p>
    <w:p w:rsidRDefault="00CD15D4" w:rsidP="00DD5CA6" w:rsidR="00CD15D4" w:rsidRPr="00491880">
      <w:pPr>
        <w:pStyle w:val="Tijeloteksta"/>
        <w:ind w:left="5760"/>
        <w:jc w:val="right"/>
      </w:pPr>
      <w:r>
        <w:t xml:space="preserve">      Gordan Zubak</w:t>
      </w:r>
      <w:r w:rsidR="00B67707">
        <w:t>,v.r.</w:t>
      </w:r>
    </w:p>
    <w:p w:rsidRDefault="0009690D" w:rsidP="00686CF1" w:rsidR="0009690D">
      <w:pPr>
        <w:pStyle w:val="Tijeloteksta"/>
        <w:ind w:left="5760"/>
      </w:pPr>
    </w:p>
    <w:p w:rsidRDefault="00A72A53" w:rsidP="00686CF1" w:rsidR="00A72A53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DD5CA6" w:rsidP="000E2D4A" w:rsidR="00DD5CA6">
      <w:pPr>
        <w:pStyle w:val="Tijeloteksta"/>
      </w:pPr>
    </w:p>
    <w:p w:rsidRDefault="00A72A53" w:rsidP="000E2D4A" w:rsidR="00A72A53">
      <w:pPr>
        <w:pStyle w:val="Tijeloteksta"/>
      </w:pPr>
    </w:p>
    <w:p w:rsidRDefault="00B67707" w:rsidP="00BA7734" w:rsidR="00B67707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</w:t>
      </w:r>
    </w:p>
    <w:p w:rsidRDefault="00B67707" w:rsidP="00BA7734" w:rsidR="00B6770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A72A53" w:rsidR="00B639DE" w:rsidRPr="00491880">
      <w:headerReference w:type="default" r:id="rId10"/>
      <w:pgSz w:h="15840" w:w="12240"/>
      <w:pgMar w:gutter="0" w:footer="708" w:header="708" w:left="1800" w:bottom="156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707">
          <w:rPr>
            <w:noProof/>
          </w:rPr>
          <w:t>2</w:t>
        </w:r>
        <w:r>
          <w:fldChar w:fldCharType="end"/>
        </w:r>
        <w:r w:rsidR="00845A47">
          <w:tab/>
          <w:t>67. St-851/17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45A47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72A53"/>
    <w:rsid w:val="00A94094"/>
    <w:rsid w:val="00AA3771"/>
    <w:rsid w:val="00AE2EBB"/>
    <w:rsid w:val="00AE5E54"/>
    <w:rsid w:val="00B4536B"/>
    <w:rsid w:val="00B639DE"/>
    <w:rsid w:val="00B67707"/>
    <w:rsid w:val="00B93980"/>
    <w:rsid w:val="00BC5EF0"/>
    <w:rsid w:val="00BE3959"/>
    <w:rsid w:val="00BE39EF"/>
    <w:rsid w:val="00BF1284"/>
    <w:rsid w:val="00BF630B"/>
    <w:rsid w:val="00BF6E62"/>
    <w:rsid w:val="00C067B5"/>
    <w:rsid w:val="00C179FA"/>
    <w:rsid w:val="00C70E09"/>
    <w:rsid w:val="00CB42C9"/>
    <w:rsid w:val="00CD0640"/>
    <w:rsid w:val="00CD15D4"/>
    <w:rsid w:val="00CE6CFD"/>
    <w:rsid w:val="00D172C5"/>
    <w:rsid w:val="00D243BF"/>
    <w:rsid w:val="00D909DA"/>
    <w:rsid w:val="00DA2130"/>
    <w:rsid w:val="00DD5CA6"/>
    <w:rsid w:val="00DE2DCB"/>
    <w:rsid w:val="00DE5D50"/>
    <w:rsid w:val="00E23533"/>
    <w:rsid w:val="00E41EB3"/>
    <w:rsid w:val="00EA20DA"/>
    <w:rsid w:val="00ED5304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St-851/2017</izvorni_sadrzaj>
    <derivirana_varijabla naziv="DomainObject.Predmet.OznakaBroj_1">St-851/2017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FM GRADITELJSTVO j.d.o.o. zastupanog po punomoćniku Mirko Ferenac</izvorni_sadrzaj>
    <derivirana_varijabla naziv="DomainObject.Predmet.ProtustrankaFormated_1">  FM GRADITELJSTVO j.d.o.o. zastupanog po punomoćniku Mirko Ferenac</derivirana_varijabla>
  </DomainObject.Predmet.ProtustrankaFormated>
  <DomainObject.Predmet.ProtustrankaFormatedOIB>
    <izvorni_sadrzaj>  FM GRADITELJSTVO j.d.o.o., OIB 52926933994 zastupanog po punomoćniku Mirko Ferenac</izvorni_sadrzaj>
    <derivirana_varijabla naziv="DomainObject.Predmet.ProtustrankaFormatedOIB_1">  FM GRADITELJSTVO j.d.o.o., OIB 52926933994 zastupanog po punomoćniku Mirko Ferenac</derivirana_varijabla>
  </DomainObject.Predmet.ProtustrankaFormatedOIB>
  <DomainObject.Predmet.ProtustrankaFormatedWithAdress>
    <izvorni_sadrzaj> FM GRADITELJSTVO j.d.o.o., Vrhovac 69/A, 47280 Ozalj zastupanog po punomoćniku Mirko Ferenac</izvorni_sadrzaj>
    <derivirana_varijabla naziv="DomainObject.Predmet.ProtustrankaFormatedWithAdress_1"> FM GRADITELJSTVO j.d.o.o., Vrhovac 69/A, 47280 Ozalj zastupanog po punomoćniku Mirko Ferenac</derivirana_varijabla>
  </DomainObject.Predmet.ProtustrankaFormatedWithAdress>
  <DomainObject.Predmet.ProtustrankaFormatedWithAdressOIB>
    <izvorni_sadrzaj> FM GRADITELJSTVO j.d.o.o., OIB 52926933994, Vrhovac 69/A, 47280 Ozalj zastupanog po punomoćniku Mirko Ferenac</izvorni_sadrzaj>
    <derivirana_varijabla naziv="DomainObject.Predmet.ProtustrankaFormatedWithAdressOIB_1"> FM GRADITELJSTVO j.d.o.o., OIB 52926933994, Vrhovac 69/A, 47280 Ozalj zastupanog po punomoćniku Mirko Ferenac</derivirana_varijabla>
  </DomainObject.Predmet.ProtustrankaFormatedWithAdressOIB>
  <DomainObject.Predmet.ProtustrankaWithAdress>
    <izvorni_sadrzaj>FM GRADITELJSTVO j.d.o.o. Vrhovac 69/A, 47280 Ozalj</izvorni_sadrzaj>
    <derivirana_varijabla naziv="DomainObject.Predmet.ProtustrankaWithAdress_1">FM GRADITELJSTVO j.d.o.o. Vrhovac 69/A, 47280 Ozalj</derivirana_varijabla>
  </DomainObject.Predmet.ProtustrankaWithAdress>
  <DomainObject.Predmet.ProtustrankaWithAdressOIB>
    <izvorni_sadrzaj>FM GRADITELJSTVO j.d.o.o., OIB 52926933994, Vrhovac 69/A, 47280 Ozalj</izvorni_sadrzaj>
    <derivirana_varijabla naziv="DomainObject.Predmet.ProtustrankaWithAdressOIB_1">FM GRADITELJSTVO j.d.o.o., OIB 52926933994, Vrhovac 69/A, 47280 Ozalj</derivirana_varijabla>
  </DomainObject.Predmet.ProtustrankaWithAdressOIB>
  <DomainObject.Predmet.ProtustrankaNazivFormated>
    <izvorni_sadrzaj>FM GRADITELJSTVO j.d.o.o.</izvorni_sadrzaj>
    <derivirana_varijabla naziv="DomainObject.Predmet.ProtustrankaNazivFormated_1">FM GRADITELJSTVO j.d.o.o.</derivirana_varijabla>
  </DomainObject.Predmet.ProtustrankaNazivFormated>
  <DomainObject.Predmet.ProtustrankaNazivFormatedOIB>
    <izvorni_sadrzaj>FM GRADITELJSTVO j.d.o.o., OIB 52926933994</izvorni_sadrzaj>
    <derivirana_varijabla naziv="DomainObject.Predmet.ProtustrankaNazivFormatedOIB_1">FM GRADITELJSTVO j.d.o.o., OIB 52926933994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FM GRADITELJSTVO j.d.o.o. zastupanog po punomoćniku Mirko Ferenac</item>
    </izvorni_sadrzaj>
    <derivirana_varijabla naziv="DomainObject.Predmet.ProtuStrankaListFormated_1">
      <item>FM GRADITELJSTVO j.d.o.o. zastupanog po punomoćniku Mirko Ferenac</item>
    </derivirana_varijabla>
  </DomainObject.Predmet.ProtuStrankaListFormated>
  <DomainObject.Predmet.ProtuStrankaListFormatedOIB>
    <izvorni_sadrzaj>
      <item>FM GRADITELJSTVO j.d.o.o., OIB 52926933994 zastupanog po punomoćniku Mirko Ferenac</item>
    </izvorni_sadrzaj>
    <derivirana_varijabla naziv="DomainObject.Predmet.ProtuStrankaListFormatedOIB_1">
      <item>FM GRADITELJSTVO j.d.o.o., OIB 52926933994 zastupanog po punomoćniku Mirko Ferenac</item>
    </derivirana_varijabla>
  </DomainObject.Predmet.ProtuStrankaListFormatedOIB>
  <DomainObject.Predmet.ProtuStrankaListFormatedWithAdress>
    <izvorni_sadrzaj>
      <item>FM GRADITELJSTVO j.d.o.o., Vrhovac 69/A, 47280 Ozalj zastupanog po punomoćniku Mirko Ferenac</item>
    </izvorni_sadrzaj>
    <derivirana_varijabla naziv="DomainObject.Predmet.ProtuStrankaListFormatedWithAdress_1">
      <item>FM GRADITELJSTVO j.d.o.o., Vrhovac 69/A, 47280 Ozalj zastupanog po punomoćniku Mirko Ferenac</item>
    </derivirana_varijabla>
  </DomainObject.Predmet.ProtuStrankaListFormatedWithAdress>
  <DomainObject.Predmet.ProtuStrankaListFormatedWithAdressOIB>
    <izvorni_sadrzaj>
      <item>FM GRADITELJSTVO j.d.o.o., OIB 52926933994, Vrhovac 69/A, 47280 Ozalj zastupanog po punomoćniku Mirko Ferenac</item>
    </izvorni_sadrzaj>
    <derivirana_varijabla naziv="DomainObject.Predmet.ProtuStrankaListFormatedWithAdressOIB_1">
      <item>FM GRADITELJSTVO j.d.o.o., OIB 52926933994, Vrhovac 69/A, 47280 Ozalj zastupanog po punomoćniku Mirko Ferenac</item>
    </derivirana_varijabla>
  </DomainObject.Predmet.ProtuStrankaListFormatedWithAdressOIB>
  <DomainObject.Predmet.ProtuStrankaListNazivFormated>
    <izvorni_sadrzaj>
      <item>FM GRADITELJSTVO j.d.o.o.</item>
    </izvorni_sadrzaj>
    <derivirana_varijabla naziv="DomainObject.Predmet.ProtuStrankaListNazivFormated_1">
      <item>FM GRADITELJSTVO j.d.o.o.</item>
    </derivirana_varijabla>
  </DomainObject.Predmet.ProtuStrankaListNazivFormated>
  <DomainObject.Predmet.ProtuStrankaListNazivFormatedOIB>
    <izvorni_sadrzaj>
      <item>FM GRADITELJSTVO j.d.o.o., OIB 52926933994</item>
    </izvorni_sadrzaj>
    <derivirana_varijabla naziv="DomainObject.Predmet.ProtuStrankaListNazivFormatedOIB_1">
      <item>FM GRADITELJSTVO j.d.o.o., OIB 52926933994</item>
    </derivirana_varijabla>
  </DomainObject.Predmet.ProtuStrankaListNazivFormatedOIB>
  <DomainObject.Predmet.OstaliListFormated>
    <izvorni_sadrzaj>
      <item>Mirko Ferenac punomoćnik sudionika u postupku FM GRADITELJSTVO j.d.o.o.</item>
      <item>Karlovačka banka d.d.</item>
    </izvorni_sadrzaj>
    <derivirana_varijabla naziv="DomainObject.Predmet.OstaliListFormated_1">
      <item>Mirko Ferenac punomoćnik sudionika u postupku FM GRADITELJSTVO j.d.o.o.</item>
      <item>Karlovačka banka d.d.</item>
    </derivirana_varijabla>
  </DomainObject.Predmet.OstaliListFormated>
  <DomainObject.Predmet.OstaliListFormatedOIB>
    <izvorni_sadrzaj>
      <item>Mirko Ferenac, OIB 02451894434 punomoćnik sudionika u postupku FM GRADITELJSTVO j.d.o.o.</item>
      <item>Karlovačka banka d.d.</item>
    </izvorni_sadrzaj>
    <derivirana_varijabla naziv="DomainObject.Predmet.OstaliListFormatedOIB_1">
      <item>Mirko Ferenac, OIB 02451894434 punomoćnik sudionika u postupku FM GRADITELJSTVO j.d.o.o.</item>
      <item>Karlovačka banka d.d.</item>
    </derivirana_varijabla>
  </DomainObject.Predmet.OstaliListFormatedOIB>
  <DomainObject.Predmet.OstaliListFormatedWithAdress>
    <izvorni_sadrzaj>
      <item>Mirko Ferenac, Vrhovac 69a, 47280 Vrhovac punomoćnik sudionika u postupku FM GRADITELJSTVO j.d.o.o.</item>
      <item>Karlovačka banka d.d., I. G. Kovačića 1, 47000 Karlovac</item>
    </izvorni_sadrzaj>
    <derivirana_varijabla naziv="DomainObject.Predmet.OstaliListFormatedWithAdress_1">
      <item>Mirko Ferenac, Vrhovac 69a, 47280 Vrhovac punomoćnik sudionika u postupku FM GRADITELJSTVO j.d.o.o.</item>
      <item>Karlovačka banka d.d., I. G. Kovačića 1, 47000 Karlovac</item>
    </derivirana_varijabla>
  </DomainObject.Predmet.OstaliListFormatedWithAdress>
  <DomainObject.Predmet.OstaliListFormatedWithAdressOIB>
    <izvorni_sadrzaj>
      <item>Mirko Ferenac, OIB 02451894434, Vrhovac 69a, 47280 Vrhovac punomoćnik sudionika u postupku FM GRADITELJSTVO j.d.o.o.</item>
      <item>Karlovačka banka d.d., I. G. Kovačića 1, 47000 Karlovac</item>
    </izvorni_sadrzaj>
    <derivirana_varijabla naziv="DomainObject.Predmet.OstaliListFormatedWithAdressOIB_1">
      <item>Mirko Ferenac, OIB 02451894434, Vrhovac 69a, 47280 Vrhovac punomoćnik sudionika u postupku FM GRADITELJSTVO j.d.o.o.</item>
      <item>Karlovačka banka d.d., I. G. Kovačića 1, 47000 Karlovac</item>
    </derivirana_varijabla>
  </DomainObject.Predmet.OstaliListFormatedWithAdressOIB>
  <DomainObject.Predmet.OstaliListNazivFormated>
    <izvorni_sadrzaj>
      <item>Mirko Ferenac</item>
      <item>Karlovačka banka d.d.</item>
    </izvorni_sadrzaj>
    <derivirana_varijabla naziv="DomainObject.Predmet.OstaliListNazivFormated_1">
      <item>Mirko Ferenac</item>
      <item>Karlovačka banka d.d.</item>
    </derivirana_varijabla>
  </DomainObject.Predmet.OstaliListNazivFormated>
  <DomainObject.Predmet.OstaliListNazivFormatedOIB>
    <izvorni_sadrzaj>
      <item>Mirko Ferenac, OIB 02451894434</item>
      <item>Karlovačka banka d.d.</item>
    </izvorni_sadrzaj>
    <derivirana_varijabla naziv="DomainObject.Predmet.OstaliListNazivFormatedOIB_1">
      <item>Mirko Ferenac, OIB 02451894434</item>
      <item>Karlovačka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FM GRADITELJSTVO j.d.o.o.</izvorni_sadrzaj>
    <derivirana_varijabla naziv="DomainObject.Predmet.ProtustrankaIDrugi_1">FM GRADITELJSTVO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FM GRADITELJSTVO j.d.o.o., OIB 52926933994, Vrhovac 69/A, 47280 Ozalj</izvorni_sadrzaj>
    <derivirana_varijabla naziv="DomainObject.Predmet.ProtustrankaIDrugiAdressOIB_1">FM GRADITELJSTVO j.d.o.o., OIB 52926933994, Vrhovac 69/A,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FM GRADITELJSTVO j.d.o.o.</item>
      <item>Mirko Ferenac</item>
      <item>Karlovačka banka d.d.</item>
    </izvorni_sadrzaj>
    <derivirana_varijabla naziv="DomainObject.Predmet.SudioniciListNaziv_1">
      <item>FINA regionalni centar Zagreb, podružnica Karlovac</item>
      <item>FM GRADITELJSTVO j.d.o.o.</item>
      <item>Mirko Ferenac</item>
      <item>Karlovačka banka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FM GRADITELJSTVO j.d.o.o., OIB 52926933994, Vrhovac 69/A,47280 Ozalj</item>
      <item>Mirko Ferenac, OIB 02451894434, Vrhovac 69a,47280 Vrhovac</item>
      <item>Karlovačka banka d.d., I. G. Kovačića 1,47000 Karlovac</item>
    </izvorni_sadrzaj>
    <derivirana_varijabla naziv="DomainObject.Predmet.SudioniciListAdressOIB_1">
      <item>FINA regionalni centar Zagreb, podružnica Karlovac, OIB 85821130368, Vitezovićeva 1,47000 Karlovac</item>
      <item>FM GRADITELJSTVO j.d.o.o., OIB 52926933994, Vrhovac 69/A,47280 Ozalj</item>
      <item>Mirko Ferenac, OIB 02451894434, Vrhovac 69a,47280 Vrhovac</item>
      <item>Karlovačka banka d.d., I. G.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52926933994</item>
      <item>, OIB 02451894434</item>
      <item>, OIB null</item>
    </izvorni_sadrzaj>
    <derivirana_varijabla naziv="DomainObject.Predmet.SudioniciListNazivOIB_1">
      <item>, OIB 85821130368</item>
      <item>, OIB 52926933994</item>
      <item>, OIB 02451894434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1580</properties:Characters>
  <properties:Lines>56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2017-07-14T08:31:00Z</dcterms:created>
  <dc:creator>nmarkovic</dc:creator>
  <cp:lastModifiedBy>Katica Franjić</cp:lastModifiedBy>
  <cp:lastPrinted>2017-07-14T09:02:00Z</cp:lastPrinted>
  <dcterms:modified xmlns:xsi="http://www.w3.org/2001/XMLSchema-instance" xsi:type="dcterms:W3CDTF">2017-07-14T09:03:00Z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