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ccb24" w14:paraId="1bccb24" w:rsidRDefault="00883FE5" w:rsidR="00883FE5" w:rsidRPr="000C543E">
      <w:pPr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  <w:r w:rsidRPr="000C543E">
        <w:rPr>
          <w:sz w:val="24"/>
        </w:rPr>
        <w:t xml:space="preserve">             </w:t>
      </w:r>
    </w:p>
    <w:p w:rsidRDefault="00883FE5" w:rsidR="00883FE5" w:rsidRPr="000C543E">
      <w:pPr>
        <w:rPr>
          <w:sz w:val="24"/>
        </w:rPr>
      </w:pPr>
    </w:p>
    <w:p w:rsidRDefault="00883FE5" w:rsidR="00883FE5" w:rsidRPr="000C543E">
      <w:pPr>
        <w:rPr>
          <w:sz w:val="24"/>
        </w:rPr>
      </w:pPr>
    </w:p>
    <w:p w:rsidRDefault="00883FE5" w:rsidP="00A11B7E" w:rsidR="00883FE5" w:rsidRPr="000C543E">
      <w:pPr>
        <w:tabs>
          <w:tab w:pos="1130" w:val="left"/>
        </w:tabs>
        <w:rPr>
          <w:sz w:val="24"/>
        </w:rPr>
      </w:pPr>
      <w:r>
        <w:rPr>
          <w:sz w:val="24"/>
        </w:rPr>
        <w:tab/>
      </w:r>
      <w:hyperlink r:id="rId9" w:history="true">
        <w:r w:rsidR="00356530">
          <w:rPr>
            <w:noProof/>
            <w:color w:val="0000FF"/>
            <w:sz w:val="22"/>
            <w:szCs w:val="22"/>
          </w:rPr>
          <w:pict>
            <v:shapetype id="_x0000_t75" coordsize="21600,21600" path="m@4@5l@4@11@9@11@9@5xe" o:preferrelative="t" o:spt="75.0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o:connecttype="rect" gradientshapeok="t"/>
              <o:lock v:ext="edit" aspectratio="t"/>
            </v:shapetype>
            <v:shape o:button="t" o:spid="_x0000_i1025" id="Slika 1" style="width:43pt;height:57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ype="#_x0000_t75">
              <v:fill o:detectmouseclick="t"/>
              <v:imagedata r:id="rId10" o:title=""/>
            </v:shape>
          </w:pict>
        </w:r>
      </w:hyperlink>
    </w:p>
    <w:p w:rsidRDefault="00883FE5" w:rsidP="002F4C8B" w:rsidR="00883FE5" w:rsidRPr="002F4C8B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2F4C8B">
        <w:rPr>
          <w:b/>
        </w:rPr>
        <w:t>REPUBLIKA HRVATSKA</w:t>
      </w:r>
    </w:p>
    <w:p w:rsidRDefault="00883FE5" w:rsidP="002F4C8B" w:rsidR="00883FE5" w:rsidRPr="002F4C8B">
      <w:pPr>
        <w:rPr>
          <w:b/>
        </w:rPr>
      </w:pPr>
      <w:r w:rsidRPr="002F4C8B">
        <w:rPr>
          <w:b/>
        </w:rPr>
        <w:t xml:space="preserve">     TRGOVAČKI SUD U SPLITU</w:t>
      </w:r>
    </w:p>
    <w:p w:rsidRDefault="00883FE5" w:rsidP="002F4C8B" w:rsidR="00883FE5" w:rsidRPr="002F4C8B">
      <w:pPr>
        <w:rPr>
          <w:b/>
        </w:rPr>
      </w:pPr>
      <w:r w:rsidRPr="002F4C8B">
        <w:rPr>
          <w:b/>
        </w:rPr>
        <w:t xml:space="preserve">   STALNA SLUŽBA DUBROVNIK</w:t>
      </w:r>
    </w:p>
    <w:p w:rsidRDefault="00883FE5" w:rsidP="002F4C8B" w:rsidR="00883FE5" w:rsidRPr="002F4C8B">
      <w:pPr>
        <w:rPr>
          <w:b/>
        </w:rPr>
      </w:pPr>
      <w:r w:rsidRPr="002F4C8B">
        <w:rPr>
          <w:b/>
        </w:rPr>
        <w:t xml:space="preserve">   Dr. Ante Starčevića 23, Dubrovnik </w:t>
      </w:r>
    </w:p>
    <w:p w:rsidRDefault="00883FE5" w:rsidR="00883FE5" w:rsidRPr="000C543E">
      <w:pPr>
        <w:rPr>
          <w:sz w:val="24"/>
        </w:rPr>
      </w:pPr>
    </w:p>
    <w:p w:rsidRDefault="00883FE5" w:rsidR="00883FE5" w:rsidRPr="009C0A9F">
      <w:pPr>
        <w:pStyle w:val="Naslov1"/>
        <w:rPr>
          <w:sz w:val="22"/>
          <w:szCs w:val="22"/>
        </w:rPr>
      </w:pPr>
      <w:r w:rsidRPr="009C0A9F">
        <w:rPr>
          <w:sz w:val="22"/>
          <w:szCs w:val="22"/>
        </w:rPr>
        <w:t xml:space="preserve">Posl. br. </w:t>
      </w:r>
      <w:r>
        <w:rPr>
          <w:sz w:val="22"/>
          <w:szCs w:val="22"/>
        </w:rPr>
        <w:t>6</w:t>
      </w:r>
      <w:r w:rsidRPr="009C0A9F">
        <w:rPr>
          <w:sz w:val="22"/>
          <w:szCs w:val="22"/>
        </w:rPr>
        <w:t>-St.</w:t>
      </w:r>
      <w:r>
        <w:rPr>
          <w:sz w:val="22"/>
          <w:szCs w:val="22"/>
        </w:rPr>
        <w:t>464</w:t>
      </w:r>
      <w:r w:rsidRPr="009C0A9F">
        <w:rPr>
          <w:sz w:val="22"/>
          <w:szCs w:val="22"/>
        </w:rPr>
        <w:t>/</w:t>
      </w:r>
      <w:r>
        <w:rPr>
          <w:sz w:val="22"/>
          <w:szCs w:val="22"/>
        </w:rPr>
        <w:t>2013-167</w:t>
      </w:r>
    </w:p>
    <w:p w:rsidRDefault="00883FE5" w:rsidR="00883FE5" w:rsidRPr="009C0A9F">
      <w:pPr>
        <w:jc w:val="right"/>
        <w:rPr>
          <w:b/>
          <w:sz w:val="22"/>
          <w:szCs w:val="22"/>
        </w:rPr>
      </w:pPr>
    </w:p>
    <w:p w:rsidRDefault="00883FE5" w:rsidR="00883FE5">
      <w:pPr>
        <w:pStyle w:val="Naslov2"/>
        <w:rPr>
          <w:sz w:val="22"/>
          <w:szCs w:val="22"/>
        </w:rPr>
      </w:pPr>
      <w:r w:rsidRPr="009C0A9F">
        <w:rPr>
          <w:sz w:val="22"/>
          <w:szCs w:val="22"/>
        </w:rPr>
        <w:t xml:space="preserve">R </w:t>
      </w:r>
      <w:r>
        <w:rPr>
          <w:sz w:val="22"/>
          <w:szCs w:val="22"/>
        </w:rPr>
        <w:t>E P U B L I K A    H R V A T S K A</w:t>
      </w:r>
    </w:p>
    <w:p w:rsidRDefault="00883FE5" w:rsidR="00883FE5">
      <w:pPr>
        <w:pStyle w:val="Naslov2"/>
        <w:rPr>
          <w:sz w:val="22"/>
          <w:szCs w:val="22"/>
        </w:rPr>
      </w:pPr>
    </w:p>
    <w:p w:rsidRDefault="00883FE5" w:rsidR="00883FE5" w:rsidRPr="009C0A9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R </w:t>
      </w:r>
      <w:r w:rsidRPr="009C0A9F">
        <w:rPr>
          <w:sz w:val="22"/>
          <w:szCs w:val="22"/>
        </w:rPr>
        <w:t>J E Š E N J E</w:t>
      </w:r>
    </w:p>
    <w:p w:rsidRDefault="00883FE5" w:rsidR="00883FE5" w:rsidRPr="009C0A9F">
      <w:pPr>
        <w:jc w:val="center"/>
        <w:rPr>
          <w:b/>
          <w:sz w:val="22"/>
          <w:szCs w:val="22"/>
        </w:rPr>
      </w:pPr>
    </w:p>
    <w:p w:rsidRDefault="00883FE5" w:rsidR="00883FE5" w:rsidRPr="009C0A9F">
      <w:pPr>
        <w:pStyle w:val="Tijeloteksta"/>
        <w:rPr>
          <w:sz w:val="22"/>
          <w:szCs w:val="22"/>
        </w:rPr>
      </w:pPr>
      <w:r w:rsidRPr="009C0A9F">
        <w:rPr>
          <w:sz w:val="22"/>
          <w:szCs w:val="22"/>
        </w:rPr>
        <w:tab/>
        <w:t>Trgovački sud u</w:t>
      </w:r>
      <w:r>
        <w:rPr>
          <w:sz w:val="22"/>
          <w:szCs w:val="22"/>
        </w:rPr>
        <w:t xml:space="preserve"> Splitu, Stalna služba u </w:t>
      </w:r>
      <w:r w:rsidRPr="009C0A9F">
        <w:rPr>
          <w:sz w:val="22"/>
          <w:szCs w:val="22"/>
        </w:rPr>
        <w:t>Dubrovniku</w:t>
      </w:r>
      <w:r>
        <w:rPr>
          <w:sz w:val="22"/>
          <w:szCs w:val="22"/>
        </w:rPr>
        <w:t xml:space="preserve">, </w:t>
      </w:r>
      <w:r w:rsidRPr="009C0A9F">
        <w:rPr>
          <w:sz w:val="22"/>
          <w:szCs w:val="22"/>
        </w:rPr>
        <w:t xml:space="preserve">po sucu tog suda Srđanu Gavraniću kao stečajnom sucu u stečajnom postupku nad dužnikom </w:t>
      </w:r>
      <w:r w:rsidRPr="00E013E8">
        <w:rPr>
          <w:sz w:val="22"/>
          <w:szCs w:val="22"/>
        </w:rPr>
        <w:t>JEDINSTVO, poljoprivredna zadruga „u stečaju“, Smokvica, OIB: 30698530431, MBS: 060019487, zastupana po stečajnom upravitelju Vlahu Monkoviću iz Cavtata</w:t>
      </w:r>
      <w:r w:rsidRPr="006604E9">
        <w:rPr>
          <w:sz w:val="22"/>
          <w:szCs w:val="22"/>
        </w:rPr>
        <w:t>,</w:t>
      </w:r>
      <w:r w:rsidRPr="009C0A9F">
        <w:rPr>
          <w:sz w:val="22"/>
          <w:szCs w:val="22"/>
        </w:rPr>
        <w:t xml:space="preserve"> nakon javnog roči</w:t>
      </w:r>
      <w:r>
        <w:rPr>
          <w:sz w:val="22"/>
          <w:szCs w:val="22"/>
        </w:rPr>
        <w:t>šta za diobu kupovine održanog 1</w:t>
      </w:r>
      <w:r w:rsidRPr="00ED0650">
        <w:rPr>
          <w:sz w:val="22"/>
          <w:szCs w:val="22"/>
        </w:rPr>
        <w:t xml:space="preserve">. </w:t>
      </w:r>
      <w:r>
        <w:rPr>
          <w:sz w:val="22"/>
          <w:szCs w:val="22"/>
        </w:rPr>
        <w:t>listopada</w:t>
      </w:r>
      <w:r w:rsidRPr="002A75E0">
        <w:rPr>
          <w:sz w:val="22"/>
          <w:szCs w:val="22"/>
        </w:rPr>
        <w:t xml:space="preserve"> 201</w:t>
      </w:r>
      <w:r>
        <w:rPr>
          <w:sz w:val="22"/>
          <w:szCs w:val="22"/>
        </w:rPr>
        <w:t>5</w:t>
      </w:r>
      <w:r w:rsidRPr="002A75E0">
        <w:rPr>
          <w:sz w:val="22"/>
          <w:szCs w:val="22"/>
        </w:rPr>
        <w:t xml:space="preserve">. godine </w:t>
      </w:r>
      <w:r w:rsidRPr="009C0A9F">
        <w:rPr>
          <w:sz w:val="22"/>
          <w:szCs w:val="22"/>
        </w:rPr>
        <w:t xml:space="preserve">u nazočnosti </w:t>
      </w:r>
      <w:r>
        <w:rPr>
          <w:sz w:val="22"/>
          <w:szCs w:val="22"/>
        </w:rPr>
        <w:t xml:space="preserve">stečajnog upravitelja </w:t>
      </w:r>
      <w:r w:rsidRPr="004A5340">
        <w:rPr>
          <w:sz w:val="22"/>
          <w:szCs w:val="22"/>
        </w:rPr>
        <w:t xml:space="preserve">i u odsutnosti uredno pozvanog razlučnog vjerovnika REPUBLIKA HRVATSKA MINSITARSTVO FINANCIJA, </w:t>
      </w:r>
      <w:r>
        <w:rPr>
          <w:sz w:val="22"/>
          <w:szCs w:val="22"/>
        </w:rPr>
        <w:t xml:space="preserve">te Općina Smokvica, </w:t>
      </w:r>
      <w:r w:rsidRPr="009C0A9F">
        <w:rPr>
          <w:sz w:val="22"/>
          <w:szCs w:val="22"/>
        </w:rPr>
        <w:t>istog dana</w:t>
      </w:r>
    </w:p>
    <w:p w:rsidRDefault="00883FE5" w:rsidR="00883FE5" w:rsidRPr="009C0A9F">
      <w:pPr>
        <w:jc w:val="both"/>
        <w:rPr>
          <w:sz w:val="22"/>
          <w:szCs w:val="22"/>
        </w:rPr>
      </w:pPr>
    </w:p>
    <w:p w:rsidRDefault="00883FE5" w:rsidR="00883FE5" w:rsidRPr="009C0A9F">
      <w:pPr>
        <w:jc w:val="both"/>
        <w:rPr>
          <w:sz w:val="22"/>
          <w:szCs w:val="22"/>
        </w:rPr>
      </w:pPr>
    </w:p>
    <w:p w:rsidRDefault="00883FE5" w:rsidR="00883FE5" w:rsidRPr="009C0A9F">
      <w:pPr>
        <w:jc w:val="center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>r i j e š i o    j e</w:t>
      </w:r>
    </w:p>
    <w:p w:rsidRDefault="00883FE5" w:rsidR="00883FE5" w:rsidRPr="009C0A9F">
      <w:pPr>
        <w:jc w:val="center"/>
        <w:rPr>
          <w:b/>
          <w:sz w:val="22"/>
          <w:szCs w:val="22"/>
        </w:rPr>
      </w:pPr>
    </w:p>
    <w:p w:rsidRDefault="00883FE5" w:rsidP="0095656D" w:rsidR="00883FE5" w:rsidRPr="009C0A9F">
      <w:pPr>
        <w:pStyle w:val="Naslov3"/>
        <w:rPr>
          <w:sz w:val="22"/>
          <w:szCs w:val="22"/>
        </w:rPr>
      </w:pPr>
      <w:r w:rsidRPr="009C0A9F">
        <w:rPr>
          <w:sz w:val="22"/>
          <w:szCs w:val="22"/>
        </w:rPr>
        <w:tab/>
        <w:t xml:space="preserve">Iz utrška kupovine u iznosu od </w:t>
      </w:r>
      <w:r>
        <w:rPr>
          <w:sz w:val="22"/>
          <w:szCs w:val="22"/>
        </w:rPr>
        <w:t>445</w:t>
      </w:r>
      <w:r w:rsidRPr="005843D3">
        <w:rPr>
          <w:szCs w:val="24"/>
        </w:rPr>
        <w:t xml:space="preserve">.000,00 kuna </w:t>
      </w:r>
      <w:r w:rsidRPr="009C0A9F">
        <w:rPr>
          <w:sz w:val="22"/>
          <w:szCs w:val="22"/>
        </w:rPr>
        <w:t>ostvarenog prodajom</w:t>
      </w:r>
      <w:r>
        <w:rPr>
          <w:sz w:val="22"/>
          <w:szCs w:val="22"/>
        </w:rPr>
        <w:t xml:space="preserve"> imovine stečajnog dužnika i to nekretnine oznake</w:t>
      </w:r>
      <w:r w:rsidRPr="009C0A9F">
        <w:rPr>
          <w:sz w:val="22"/>
          <w:szCs w:val="22"/>
        </w:rPr>
        <w:t>:</w:t>
      </w:r>
    </w:p>
    <w:p w:rsidRDefault="00883FE5" w:rsidP="00577265" w:rsidR="00883FE5">
      <w:pPr>
        <w:jc w:val="both"/>
        <w:rPr>
          <w:sz w:val="22"/>
          <w:szCs w:val="22"/>
        </w:rPr>
      </w:pPr>
      <w:r w:rsidRPr="00E013E8">
        <w:rPr>
          <w:sz w:val="22"/>
          <w:szCs w:val="22"/>
        </w:rPr>
        <w:t xml:space="preserve">- kat. čestica 725 zgr. neplodno </w:t>
      </w:r>
      <w:smartTag w:element="metricconverter" w:uri="urn:schemas-microsoft-com:office:smarttags">
        <w:smartTagPr>
          <w:attr w:val="48 m2" w:name="ProductID"/>
        </w:smartTagPr>
        <w:r w:rsidRPr="00E013E8">
          <w:rPr>
            <w:sz w:val="22"/>
            <w:szCs w:val="22"/>
          </w:rPr>
          <w:t>48 m2</w:t>
        </w:r>
      </w:smartTag>
      <w:r w:rsidRPr="00E013E8">
        <w:rPr>
          <w:sz w:val="22"/>
          <w:szCs w:val="22"/>
        </w:rPr>
        <w:t xml:space="preserve">, kat. čestica 3575/16 šuma </w:t>
      </w:r>
      <w:smartTag w:element="metricconverter" w:uri="urn:schemas-microsoft-com:office:smarttags">
        <w:smartTagPr>
          <w:attr w:val="884 m2" w:name="ProductID"/>
        </w:smartTagPr>
        <w:r w:rsidRPr="00E013E8">
          <w:rPr>
            <w:sz w:val="22"/>
            <w:szCs w:val="22"/>
          </w:rPr>
          <w:t>884 m2</w:t>
        </w:r>
      </w:smartTag>
      <w:r w:rsidRPr="00E013E8">
        <w:rPr>
          <w:sz w:val="22"/>
          <w:szCs w:val="22"/>
        </w:rPr>
        <w:t>, z.ul. 2584 K.O. Smokvica</w:t>
      </w:r>
      <w:r>
        <w:rPr>
          <w:sz w:val="22"/>
          <w:szCs w:val="22"/>
        </w:rPr>
        <w:t>,</w:t>
      </w:r>
    </w:p>
    <w:p w:rsidRDefault="00883FE5" w:rsidP="008C3DC9" w:rsidR="00883FE5" w:rsidRPr="00EA22B7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I.</w:t>
      </w:r>
      <w:r w:rsidRPr="00EA22B7">
        <w:rPr>
          <w:sz w:val="22"/>
          <w:szCs w:val="22"/>
        </w:rPr>
        <w:tab/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EA22B7">
          <w:rPr>
            <w:sz w:val="22"/>
            <w:szCs w:val="22"/>
          </w:rPr>
          <w:t>170. st</w:t>
        </w:r>
      </w:smartTag>
      <w:r w:rsidRPr="00EA22B7">
        <w:rPr>
          <w:sz w:val="22"/>
          <w:szCs w:val="22"/>
        </w:rPr>
        <w:t xml:space="preserve">. 1. Stečajnog zakona u iznosu od </w:t>
      </w:r>
      <w:r>
        <w:rPr>
          <w:sz w:val="22"/>
          <w:szCs w:val="22"/>
        </w:rPr>
        <w:t>22.250</w:t>
      </w:r>
      <w:r w:rsidRPr="00EA22B7">
        <w:rPr>
          <w:sz w:val="22"/>
          <w:szCs w:val="22"/>
        </w:rPr>
        <w:t>,</w:t>
      </w:r>
      <w:r>
        <w:rPr>
          <w:sz w:val="22"/>
          <w:szCs w:val="22"/>
        </w:rPr>
        <w:t>00</w:t>
      </w:r>
      <w:r w:rsidRPr="00EA22B7">
        <w:rPr>
          <w:sz w:val="22"/>
          <w:szCs w:val="22"/>
        </w:rPr>
        <w:t xml:space="preserve"> kuna (slovima: </w:t>
      </w:r>
      <w:r>
        <w:rPr>
          <w:sz w:val="22"/>
          <w:szCs w:val="22"/>
        </w:rPr>
        <w:t>dvadeset-dvije-tisuće-dvije-stotine-pedeset kuna</w:t>
      </w:r>
      <w:r w:rsidRPr="00EA22B7">
        <w:rPr>
          <w:sz w:val="22"/>
          <w:szCs w:val="22"/>
        </w:rPr>
        <w:t>).</w:t>
      </w:r>
    </w:p>
    <w:p w:rsidRDefault="00883FE5" w:rsidP="00E252F8" w:rsidR="00883FE5" w:rsidRPr="00EF09D8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II.</w:t>
      </w:r>
      <w:r w:rsidRPr="00EA22B7">
        <w:rPr>
          <w:sz w:val="22"/>
          <w:szCs w:val="22"/>
        </w:rPr>
        <w:tab/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EA22B7">
          <w:rPr>
            <w:sz w:val="22"/>
            <w:szCs w:val="22"/>
          </w:rPr>
          <w:t>170. st</w:t>
        </w:r>
      </w:smartTag>
      <w:r w:rsidRPr="00EA22B7">
        <w:rPr>
          <w:sz w:val="22"/>
          <w:szCs w:val="22"/>
        </w:rPr>
        <w:t xml:space="preserve">. 2. Stečajnog zakona u iznosu od </w:t>
      </w:r>
      <w:r>
        <w:rPr>
          <w:sz w:val="22"/>
          <w:szCs w:val="22"/>
        </w:rPr>
        <w:t>22.250</w:t>
      </w:r>
      <w:r w:rsidRPr="00EA22B7">
        <w:rPr>
          <w:sz w:val="22"/>
          <w:szCs w:val="22"/>
        </w:rPr>
        <w:t>,</w:t>
      </w:r>
      <w:r>
        <w:rPr>
          <w:sz w:val="22"/>
          <w:szCs w:val="22"/>
        </w:rPr>
        <w:t>00</w:t>
      </w:r>
      <w:r w:rsidRPr="00EA22B7">
        <w:rPr>
          <w:sz w:val="22"/>
          <w:szCs w:val="22"/>
        </w:rPr>
        <w:t xml:space="preserve"> kuna (slovima: </w:t>
      </w:r>
      <w:r>
        <w:rPr>
          <w:sz w:val="22"/>
          <w:szCs w:val="22"/>
        </w:rPr>
        <w:t>dvadeset-dvije-tisuće-dvije-stotine-pedeset kuna</w:t>
      </w:r>
      <w:r w:rsidRPr="00EA22B7">
        <w:rPr>
          <w:sz w:val="22"/>
          <w:szCs w:val="22"/>
        </w:rPr>
        <w:t>).</w:t>
      </w:r>
    </w:p>
    <w:p w:rsidRDefault="00883FE5" w:rsidP="008C3DC9" w:rsidR="00883FE5" w:rsidRPr="00EA22B7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III.</w:t>
      </w:r>
      <w:r w:rsidRPr="00EA22B7">
        <w:rPr>
          <w:sz w:val="22"/>
          <w:szCs w:val="22"/>
        </w:rPr>
        <w:tab/>
        <w:t>Po odbitku iznosa troškova stečajnog postupka navedenog u točki I. i II. ovog rješenja iz ostvarenog utrška namiruje se tražbina razlučnog vjerovnika:</w:t>
      </w:r>
    </w:p>
    <w:p w:rsidRDefault="00883FE5" w:rsidP="008C3DC9" w:rsidR="00883FE5" w:rsidRPr="00D84265">
      <w:pPr>
        <w:pStyle w:val="Tijeloteksta"/>
        <w:numPr>
          <w:ilvl w:val="0"/>
          <w:numId w:val="2"/>
        </w:numPr>
        <w:tabs>
          <w:tab w:pos="360" w:val="clear"/>
          <w:tab w:pos="720" w:val="num"/>
        </w:tabs>
        <w:ind w:firstLine="0" w:left="0"/>
        <w:rPr>
          <w:sz w:val="22"/>
          <w:szCs w:val="22"/>
        </w:rPr>
      </w:pPr>
      <w:r w:rsidRPr="00D84265">
        <w:rPr>
          <w:sz w:val="22"/>
          <w:szCs w:val="22"/>
        </w:rPr>
        <w:t>REPUBLIKA HRVATSKA MINISTARSTVO FINANCIJA, Zagreb, OIB: 18683136487</w:t>
      </w:r>
      <w:r w:rsidRPr="00D84265">
        <w:rPr>
          <w:rFonts w:cs="Arial" w:hAnsi="Arial" w:ascii="Arial"/>
        </w:rPr>
        <w:t xml:space="preserve"> </w:t>
      </w:r>
      <w:r w:rsidRPr="00D84265">
        <w:rPr>
          <w:sz w:val="22"/>
          <w:szCs w:val="22"/>
        </w:rPr>
        <w:t xml:space="preserve">u iznosu od </w:t>
      </w:r>
      <w:r>
        <w:rPr>
          <w:sz w:val="22"/>
          <w:szCs w:val="22"/>
        </w:rPr>
        <w:t>440.500,00</w:t>
      </w:r>
      <w:r w:rsidRPr="00D84265">
        <w:rPr>
          <w:sz w:val="22"/>
          <w:szCs w:val="22"/>
        </w:rPr>
        <w:t xml:space="preserve"> kuna (slovima: četiri-</w:t>
      </w:r>
      <w:r>
        <w:rPr>
          <w:sz w:val="22"/>
          <w:szCs w:val="22"/>
        </w:rPr>
        <w:t>stotine-četrdeset-tisuća-pet-stotina kuna</w:t>
      </w:r>
      <w:r w:rsidRPr="00D84265">
        <w:rPr>
          <w:sz w:val="22"/>
          <w:szCs w:val="22"/>
        </w:rPr>
        <w:t>).</w:t>
      </w:r>
    </w:p>
    <w:p w:rsidRDefault="00883FE5" w:rsidP="008C3DC9" w:rsidR="00883FE5" w:rsidRPr="000A206E">
      <w:pPr>
        <w:pStyle w:val="Tijeloteksta"/>
        <w:rPr>
          <w:sz w:val="22"/>
          <w:szCs w:val="22"/>
        </w:rPr>
      </w:pPr>
      <w:r w:rsidRPr="000A206E">
        <w:rPr>
          <w:b/>
          <w:sz w:val="22"/>
          <w:szCs w:val="22"/>
        </w:rPr>
        <w:t>IV.</w:t>
      </w:r>
      <w:r w:rsidRPr="000A206E">
        <w:rPr>
          <w:sz w:val="22"/>
          <w:szCs w:val="22"/>
        </w:rPr>
        <w:t xml:space="preserve"> </w:t>
      </w:r>
      <w:r w:rsidRPr="000A206E">
        <w:rPr>
          <w:sz w:val="22"/>
          <w:szCs w:val="22"/>
        </w:rPr>
        <w:tab/>
        <w:t>Nalaže se u roku od tri dana od pravomoćnosti ovog rješenja isplatiti iznose navedene u točki I., II. i III. ovog rješenja.</w:t>
      </w:r>
    </w:p>
    <w:p w:rsidRDefault="00883FE5" w:rsidP="00335E63" w:rsidR="00883FE5">
      <w:pPr>
        <w:pStyle w:val="Tijeloteksta"/>
        <w:rPr>
          <w:b/>
          <w:sz w:val="22"/>
          <w:szCs w:val="22"/>
        </w:rPr>
      </w:pPr>
    </w:p>
    <w:p w:rsidRDefault="00883FE5" w:rsidR="00883FE5">
      <w:pPr>
        <w:pStyle w:val="Naslov2"/>
        <w:rPr>
          <w:sz w:val="22"/>
          <w:szCs w:val="22"/>
        </w:rPr>
      </w:pPr>
    </w:p>
    <w:p w:rsidRDefault="00883FE5" w:rsidR="00883FE5" w:rsidRPr="009C0A9F">
      <w:pPr>
        <w:pStyle w:val="Naslov2"/>
        <w:rPr>
          <w:sz w:val="22"/>
          <w:szCs w:val="22"/>
        </w:rPr>
      </w:pPr>
      <w:r w:rsidRPr="009C0A9F">
        <w:rPr>
          <w:sz w:val="22"/>
          <w:szCs w:val="22"/>
        </w:rPr>
        <w:t>Obrazloženje</w:t>
      </w:r>
    </w:p>
    <w:p w:rsidRDefault="00883FE5" w:rsidR="00883FE5" w:rsidRPr="009C0A9F">
      <w:pPr>
        <w:jc w:val="center"/>
        <w:rPr>
          <w:b/>
          <w:sz w:val="22"/>
          <w:szCs w:val="22"/>
        </w:rPr>
      </w:pPr>
    </w:p>
    <w:p w:rsidRDefault="00883FE5" w:rsidP="002023FC" w:rsidR="00883FE5" w:rsidRPr="001635B9">
      <w:pPr>
        <w:ind w:firstLine="720"/>
        <w:jc w:val="both"/>
        <w:rPr>
          <w:sz w:val="22"/>
          <w:szCs w:val="22"/>
        </w:rPr>
      </w:pPr>
      <w:r w:rsidRPr="001635B9">
        <w:rPr>
          <w:sz w:val="22"/>
          <w:szCs w:val="22"/>
        </w:rPr>
        <w:t xml:space="preserve">Nakon što </w:t>
      </w:r>
      <w:r>
        <w:rPr>
          <w:sz w:val="22"/>
          <w:szCs w:val="22"/>
        </w:rPr>
        <w:t>je</w:t>
      </w:r>
      <w:r w:rsidRPr="001635B9">
        <w:rPr>
          <w:sz w:val="22"/>
          <w:szCs w:val="22"/>
        </w:rPr>
        <w:t xml:space="preserve"> kup</w:t>
      </w:r>
      <w:r>
        <w:rPr>
          <w:sz w:val="22"/>
          <w:szCs w:val="22"/>
        </w:rPr>
        <w:t>a</w:t>
      </w:r>
      <w:r w:rsidRPr="001635B9">
        <w:rPr>
          <w:sz w:val="22"/>
          <w:szCs w:val="22"/>
        </w:rPr>
        <w:t>c</w:t>
      </w:r>
      <w:r>
        <w:rPr>
          <w:sz w:val="22"/>
          <w:szCs w:val="22"/>
        </w:rPr>
        <w:t xml:space="preserve"> Ivan Radovanović postu</w:t>
      </w:r>
      <w:r w:rsidRPr="001635B9">
        <w:rPr>
          <w:sz w:val="22"/>
          <w:szCs w:val="22"/>
        </w:rPr>
        <w:t>pi</w:t>
      </w:r>
      <w:r>
        <w:rPr>
          <w:sz w:val="22"/>
          <w:szCs w:val="22"/>
        </w:rPr>
        <w:t>o</w:t>
      </w:r>
      <w:r w:rsidRPr="001635B9">
        <w:rPr>
          <w:sz w:val="22"/>
          <w:szCs w:val="22"/>
        </w:rPr>
        <w:t xml:space="preserve"> po rješenj</w:t>
      </w:r>
      <w:r>
        <w:rPr>
          <w:sz w:val="22"/>
          <w:szCs w:val="22"/>
        </w:rPr>
        <w:t>u</w:t>
      </w:r>
      <w:r w:rsidRPr="001635B9">
        <w:rPr>
          <w:sz w:val="22"/>
          <w:szCs w:val="22"/>
        </w:rPr>
        <w:t xml:space="preserve"> ovog suda posl. br. </w:t>
      </w:r>
      <w:r w:rsidRPr="00813FFF">
        <w:rPr>
          <w:sz w:val="22"/>
          <w:szCs w:val="22"/>
        </w:rPr>
        <w:t xml:space="preserve">St-464/2013-155 od 25. kolovoza 2015. godine i u cijelosti uplatio kupovninu za predmetnu nekretninu u iznosu 445.000,00 kuna, </w:t>
      </w:r>
      <w:r w:rsidRPr="001635B9">
        <w:rPr>
          <w:sz w:val="22"/>
          <w:szCs w:val="22"/>
        </w:rPr>
        <w:t xml:space="preserve">na ročištu za diobu kupovine održanom </w:t>
      </w:r>
      <w:r>
        <w:rPr>
          <w:sz w:val="22"/>
          <w:szCs w:val="22"/>
        </w:rPr>
        <w:t>1</w:t>
      </w:r>
      <w:r w:rsidRPr="00A0452A">
        <w:rPr>
          <w:sz w:val="22"/>
          <w:szCs w:val="22"/>
        </w:rPr>
        <w:t xml:space="preserve">. </w:t>
      </w:r>
      <w:r>
        <w:rPr>
          <w:sz w:val="22"/>
          <w:szCs w:val="22"/>
        </w:rPr>
        <w:t>listopada</w:t>
      </w:r>
      <w:r w:rsidRPr="001635B9">
        <w:rPr>
          <w:sz w:val="22"/>
          <w:szCs w:val="22"/>
        </w:rPr>
        <w:t xml:space="preserve"> 2015. godine predmet ročišta je bila rasprava o diobi kupovine i namirenju vjerovnika koji imaju pravo odvojenog namirenja svoje tražbine iz nekretnin</w:t>
      </w:r>
      <w:r>
        <w:rPr>
          <w:sz w:val="22"/>
          <w:szCs w:val="22"/>
        </w:rPr>
        <w:t>e</w:t>
      </w:r>
      <w:r w:rsidRPr="001635B9">
        <w:rPr>
          <w:sz w:val="22"/>
          <w:szCs w:val="22"/>
        </w:rPr>
        <w:t xml:space="preserve"> koj</w:t>
      </w:r>
      <w:r>
        <w:rPr>
          <w:sz w:val="22"/>
          <w:szCs w:val="22"/>
        </w:rPr>
        <w:t>a je</w:t>
      </w:r>
      <w:r w:rsidRPr="001635B9">
        <w:rPr>
          <w:sz w:val="22"/>
          <w:szCs w:val="22"/>
        </w:rPr>
        <w:t xml:space="preserve"> bil</w:t>
      </w:r>
      <w:r>
        <w:rPr>
          <w:sz w:val="22"/>
          <w:szCs w:val="22"/>
        </w:rPr>
        <w:t>a</w:t>
      </w:r>
      <w:r w:rsidRPr="001635B9">
        <w:rPr>
          <w:sz w:val="22"/>
          <w:szCs w:val="22"/>
        </w:rPr>
        <w:t xml:space="preserve"> predmet prodaje.</w:t>
      </w:r>
    </w:p>
    <w:p w:rsidRDefault="00883FE5" w:rsidP="00643274" w:rsidR="00883FE5">
      <w:pPr>
        <w:jc w:val="both"/>
        <w:rPr>
          <w:sz w:val="22"/>
          <w:szCs w:val="22"/>
        </w:rPr>
      </w:pPr>
      <w:r w:rsidRPr="009C0A9F">
        <w:rPr>
          <w:sz w:val="22"/>
          <w:szCs w:val="22"/>
        </w:rPr>
        <w:tab/>
      </w:r>
    </w:p>
    <w:p w:rsidRDefault="00883FE5" w:rsidP="00643274" w:rsidR="00883FE5">
      <w:pPr>
        <w:jc w:val="both"/>
        <w:rPr>
          <w:sz w:val="22"/>
          <w:szCs w:val="22"/>
        </w:rPr>
      </w:pPr>
    </w:p>
    <w:p w:rsidRDefault="00883FE5" w:rsidP="00643274" w:rsidR="00883FE5" w:rsidRPr="002A75E0">
      <w:pPr>
        <w:ind w:firstLine="720"/>
        <w:jc w:val="both"/>
        <w:rPr>
          <w:sz w:val="22"/>
          <w:szCs w:val="22"/>
        </w:rPr>
      </w:pPr>
    </w:p>
    <w:p w:rsidRDefault="00883FE5" w:rsidP="006B6607" w:rsidR="00883FE5" w:rsidRPr="009C0A9F">
      <w:pPr>
        <w:pStyle w:val="Tijeloteksta"/>
        <w:ind w:firstLine="720"/>
        <w:rPr>
          <w:sz w:val="22"/>
          <w:szCs w:val="22"/>
        </w:rPr>
      </w:pPr>
      <w:r w:rsidRPr="002A75E0">
        <w:rPr>
          <w:sz w:val="22"/>
          <w:szCs w:val="22"/>
        </w:rPr>
        <w:t xml:space="preserve">Temeljem čl. </w:t>
      </w:r>
      <w:smartTag w:element="metricconverter" w:uri="urn:schemas-microsoft-com:office:smarttags">
        <w:smartTagPr>
          <w:attr w:val="170. st" w:name="ProductID"/>
        </w:smartTagPr>
        <w:r w:rsidRPr="002A75E0">
          <w:rPr>
            <w:sz w:val="22"/>
            <w:szCs w:val="22"/>
          </w:rPr>
          <w:t>170. st</w:t>
        </w:r>
      </w:smartTag>
      <w:r w:rsidRPr="002A75E0">
        <w:rPr>
          <w:sz w:val="22"/>
          <w:szCs w:val="22"/>
        </w:rPr>
        <w:t>. 1. Stečajnog zakona (NN 44/96, 29/99, 129/00, 123</w:t>
      </w:r>
      <w:r w:rsidRPr="009C0A9F">
        <w:rPr>
          <w:sz w:val="22"/>
          <w:szCs w:val="22"/>
        </w:rPr>
        <w:t>/03, 197/03</w:t>
      </w:r>
      <w:r>
        <w:rPr>
          <w:sz w:val="22"/>
          <w:szCs w:val="22"/>
        </w:rPr>
        <w:t xml:space="preserve">, </w:t>
      </w:r>
      <w:r w:rsidRPr="009C0A9F">
        <w:rPr>
          <w:sz w:val="22"/>
          <w:szCs w:val="22"/>
        </w:rPr>
        <w:t>82/06</w:t>
      </w:r>
      <w:r>
        <w:rPr>
          <w:sz w:val="22"/>
          <w:szCs w:val="22"/>
        </w:rPr>
        <w:t xml:space="preserve">, </w:t>
      </w:r>
      <w:r w:rsidRPr="00C61205">
        <w:rPr>
          <w:sz w:val="22"/>
          <w:szCs w:val="22"/>
        </w:rPr>
        <w:t>116/10</w:t>
      </w:r>
      <w:r>
        <w:rPr>
          <w:sz w:val="22"/>
          <w:szCs w:val="22"/>
        </w:rPr>
        <w:t>, 25/12,</w:t>
      </w:r>
      <w:r w:rsidRPr="009C0A9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133/12, 45/13, </w:t>
      </w:r>
      <w:r w:rsidRPr="009C0A9F">
        <w:rPr>
          <w:sz w:val="22"/>
          <w:szCs w:val="22"/>
        </w:rPr>
        <w:t xml:space="preserve">dalje u tekstu: SZ) u obračun troškova uzimaju se troškovi utvrđivanja tražbine, troškovi utvrđivanja istovjetnosti predmeta i prava na predmetu prodaje u paušalnom iznosu od 5% od utrška. Utržak koji pripada nekretnini koja je predmet prodaje na kojoj postoji pravo odvojenog iznosi </w:t>
      </w:r>
      <w:r>
        <w:rPr>
          <w:sz w:val="22"/>
          <w:szCs w:val="22"/>
        </w:rPr>
        <w:t>445.000,00 kuna</w:t>
      </w:r>
      <w:r w:rsidRPr="009C0A9F">
        <w:rPr>
          <w:sz w:val="22"/>
          <w:szCs w:val="22"/>
        </w:rPr>
        <w:t xml:space="preserve">, od kojeg iznosa 5% predstavlja iznos od </w:t>
      </w:r>
      <w:r>
        <w:rPr>
          <w:sz w:val="22"/>
          <w:szCs w:val="22"/>
        </w:rPr>
        <w:t>22.500,00</w:t>
      </w:r>
      <w:r w:rsidRPr="009C0A9F">
        <w:rPr>
          <w:sz w:val="22"/>
          <w:szCs w:val="22"/>
        </w:rPr>
        <w:t xml:space="preserve"> kuna.</w:t>
      </w:r>
    </w:p>
    <w:p w:rsidRDefault="00883FE5" w:rsidP="006B6607" w:rsidR="00883FE5" w:rsidRPr="009C0A9F">
      <w:pPr>
        <w:pStyle w:val="Tijeloteksta"/>
        <w:ind w:firstLine="720"/>
        <w:rPr>
          <w:sz w:val="22"/>
          <w:szCs w:val="22"/>
        </w:rPr>
      </w:pPr>
    </w:p>
    <w:p w:rsidRDefault="00883FE5" w:rsidP="004A0C92" w:rsidR="00883FE5">
      <w:pPr>
        <w:pStyle w:val="Tijeloteksta"/>
        <w:ind w:firstLine="720"/>
        <w:rPr>
          <w:sz w:val="22"/>
          <w:szCs w:val="22"/>
        </w:rPr>
      </w:pPr>
      <w:r w:rsidRPr="00E81952">
        <w:rPr>
          <w:sz w:val="22"/>
          <w:szCs w:val="22"/>
        </w:rPr>
        <w:t xml:space="preserve">Prema čl. </w:t>
      </w:r>
      <w:smartTag w:element="metricconverter" w:uri="urn:schemas-microsoft-com:office:smarttags">
        <w:smartTagPr>
          <w:attr w:val="170. st" w:name="ProductID"/>
        </w:smartTagPr>
        <w:r w:rsidRPr="00E81952">
          <w:rPr>
            <w:sz w:val="22"/>
            <w:szCs w:val="22"/>
          </w:rPr>
          <w:t>170. st</w:t>
        </w:r>
      </w:smartTag>
      <w:r w:rsidRPr="00E81952">
        <w:rPr>
          <w:sz w:val="22"/>
          <w:szCs w:val="22"/>
        </w:rPr>
        <w:t xml:space="preserve">. 2. SZ, troškovi unovčenja određuju se paušalno u iznosu od 5% od utrška, ako stvarni troškovi nisu znatno niži ili viši. Ako je zbog unovčenja stečajna masa opterećena porezom, iznos tog poreza pridodaje se troškovima unovčenja. Stečajni upravitelj je troškove prema čl. </w:t>
      </w:r>
      <w:smartTag w:element="metricconverter" w:uri="urn:schemas-microsoft-com:office:smarttags">
        <w:smartTagPr>
          <w:attr w:val="170. st" w:name="ProductID"/>
        </w:smartTagPr>
        <w:r w:rsidRPr="00E81952">
          <w:rPr>
            <w:sz w:val="22"/>
            <w:szCs w:val="22"/>
          </w:rPr>
          <w:t>170. st</w:t>
        </w:r>
      </w:smartTag>
      <w:r w:rsidRPr="00E81952">
        <w:rPr>
          <w:sz w:val="22"/>
          <w:szCs w:val="22"/>
        </w:rPr>
        <w:t>. 2. SZ obračuna u visini 5% u iznosu 2</w:t>
      </w:r>
      <w:r>
        <w:rPr>
          <w:sz w:val="22"/>
          <w:szCs w:val="22"/>
        </w:rPr>
        <w:t>2</w:t>
      </w:r>
      <w:r w:rsidRPr="00E81952">
        <w:rPr>
          <w:sz w:val="22"/>
          <w:szCs w:val="22"/>
        </w:rPr>
        <w:t>.250,00 kuna</w:t>
      </w:r>
      <w:r>
        <w:rPr>
          <w:sz w:val="22"/>
          <w:szCs w:val="22"/>
        </w:rPr>
        <w:t>, navodeći da nema porezne obveze</w:t>
      </w:r>
      <w:r w:rsidRPr="00E81952">
        <w:rPr>
          <w:sz w:val="22"/>
          <w:szCs w:val="22"/>
        </w:rPr>
        <w:t>.</w:t>
      </w:r>
    </w:p>
    <w:p w:rsidRDefault="00883FE5" w:rsidP="004A0C92" w:rsidR="00883FE5">
      <w:pPr>
        <w:pStyle w:val="Tijeloteksta"/>
        <w:ind w:firstLine="720"/>
        <w:rPr>
          <w:sz w:val="22"/>
          <w:szCs w:val="22"/>
        </w:rPr>
      </w:pPr>
    </w:p>
    <w:p w:rsidRDefault="00883FE5" w:rsidP="00E06E01" w:rsidR="00883FE5">
      <w:pPr>
        <w:pStyle w:val="Tijeloteksta"/>
        <w:tabs>
          <w:tab w:pos="720" w:val="num"/>
        </w:tabs>
        <w:rPr>
          <w:sz w:val="22"/>
          <w:szCs w:val="22"/>
        </w:rPr>
      </w:pPr>
      <w:r w:rsidRPr="009C0A9F">
        <w:rPr>
          <w:sz w:val="22"/>
          <w:szCs w:val="22"/>
        </w:rPr>
        <w:tab/>
        <w:t xml:space="preserve">Po odbitku iznosa troškova stečajnog postupka iz čl. </w:t>
      </w:r>
      <w:smartTag w:element="metricconverter" w:uri="urn:schemas-microsoft-com:office:smarttags">
        <w:smartTagPr>
          <w:attr w:val="170. st" w:name="ProductID"/>
        </w:smartTagPr>
        <w:r w:rsidRPr="009C0A9F">
          <w:rPr>
            <w:sz w:val="22"/>
            <w:szCs w:val="22"/>
          </w:rPr>
          <w:t>170. st</w:t>
        </w:r>
      </w:smartTag>
      <w:r w:rsidRPr="009C0A9F">
        <w:rPr>
          <w:sz w:val="22"/>
          <w:szCs w:val="22"/>
        </w:rPr>
        <w:t xml:space="preserve">. 1. </w:t>
      </w:r>
      <w:r>
        <w:rPr>
          <w:sz w:val="22"/>
          <w:szCs w:val="22"/>
        </w:rPr>
        <w:t xml:space="preserve">i st. 2. SZ u ukupnom iznosu od </w:t>
      </w:r>
      <w:r w:rsidRPr="005559E5">
        <w:rPr>
          <w:sz w:val="22"/>
          <w:szCs w:val="22"/>
        </w:rPr>
        <w:t>44.500,00</w:t>
      </w:r>
      <w:r w:rsidRPr="009C0A9F">
        <w:rPr>
          <w:sz w:val="22"/>
          <w:szCs w:val="22"/>
        </w:rPr>
        <w:t xml:space="preserve"> kuna namiruje </w:t>
      </w:r>
      <w:r>
        <w:rPr>
          <w:sz w:val="22"/>
          <w:szCs w:val="22"/>
        </w:rPr>
        <w:t xml:space="preserve">se </w:t>
      </w:r>
      <w:r w:rsidRPr="009C0A9F">
        <w:rPr>
          <w:sz w:val="22"/>
          <w:szCs w:val="22"/>
        </w:rPr>
        <w:t>tražbina razlučn</w:t>
      </w:r>
      <w:r>
        <w:rPr>
          <w:sz w:val="22"/>
          <w:szCs w:val="22"/>
        </w:rPr>
        <w:t>og vjerovni</w:t>
      </w:r>
      <w:r w:rsidRPr="009C0A9F">
        <w:rPr>
          <w:sz w:val="22"/>
          <w:szCs w:val="22"/>
        </w:rPr>
        <w:t xml:space="preserve">ka </w:t>
      </w:r>
      <w:r>
        <w:rPr>
          <w:sz w:val="22"/>
          <w:szCs w:val="22"/>
        </w:rPr>
        <w:t>REPUBLIKA HRVATSKA MINISTARSTVO FINANCIJA u iznosu od 400.500,00</w:t>
      </w:r>
      <w:r w:rsidRPr="009F060B">
        <w:rPr>
          <w:sz w:val="22"/>
          <w:szCs w:val="22"/>
        </w:rPr>
        <w:t xml:space="preserve"> </w:t>
      </w:r>
      <w:r>
        <w:rPr>
          <w:sz w:val="22"/>
          <w:szCs w:val="22"/>
        </w:rPr>
        <w:t>kuna, dok za namirenje tražbine drugog upisanog razlučnog vjerovnika Općina Smokvica nije prodajom ostvareno dostatno sredstava.</w:t>
      </w:r>
    </w:p>
    <w:p w:rsidRDefault="00883FE5" w:rsidP="00E06E01" w:rsidR="00883FE5" w:rsidRPr="009C0A9F">
      <w:pPr>
        <w:pStyle w:val="Tijeloteksta"/>
        <w:tabs>
          <w:tab w:pos="720" w:val="num"/>
        </w:tabs>
        <w:rPr>
          <w:sz w:val="22"/>
          <w:szCs w:val="22"/>
        </w:rPr>
      </w:pPr>
    </w:p>
    <w:p w:rsidRDefault="00883FE5" w:rsidP="00EA79C1" w:rsidR="00883FE5" w:rsidRPr="009C0A9F">
      <w:pPr>
        <w:ind w:firstLine="720"/>
        <w:jc w:val="both"/>
        <w:rPr>
          <w:sz w:val="22"/>
          <w:szCs w:val="22"/>
        </w:rPr>
      </w:pPr>
      <w:r w:rsidRPr="009C0A9F">
        <w:rPr>
          <w:sz w:val="22"/>
          <w:szCs w:val="22"/>
        </w:rPr>
        <w:t xml:space="preserve">Zbog navedenog, na temelju spomenutih propisa i čl. 118., 105. i 106. </w:t>
      </w:r>
      <w:r w:rsidRPr="008B5AF1">
        <w:rPr>
          <w:sz w:val="22"/>
          <w:szCs w:val="22"/>
        </w:rPr>
        <w:t>Ovršnog zakona (NN 57/96, 29/99, 42/00, 173/03</w:t>
      </w:r>
      <w:r>
        <w:rPr>
          <w:sz w:val="22"/>
          <w:szCs w:val="22"/>
        </w:rPr>
        <w:t>, 194/03, 151/04, 88/05, 121/05,</w:t>
      </w:r>
      <w:r w:rsidRPr="008B5AF1">
        <w:rPr>
          <w:sz w:val="22"/>
          <w:szCs w:val="22"/>
        </w:rPr>
        <w:t xml:space="preserve"> 67/08,</w:t>
      </w:r>
      <w:r>
        <w:rPr>
          <w:sz w:val="22"/>
          <w:szCs w:val="22"/>
        </w:rPr>
        <w:t xml:space="preserve"> 139/10, 77/11, 125/</w:t>
      </w:r>
      <w:r w:rsidRPr="004C4109">
        <w:rPr>
          <w:sz w:val="22"/>
          <w:szCs w:val="22"/>
        </w:rPr>
        <w:t>11,</w:t>
      </w:r>
      <w:r w:rsidRPr="004C4109">
        <w:rPr>
          <w:rStyle w:val="Istaknuto"/>
          <w:color w:val="222222"/>
          <w:sz w:val="22"/>
          <w:szCs w:val="22"/>
        </w:rPr>
        <w:t xml:space="preserve"> </w:t>
      </w:r>
      <w:r>
        <w:rPr>
          <w:rStyle w:val="Istaknuto"/>
          <w:b w:val="false"/>
          <w:color w:val="222222"/>
          <w:sz w:val="22"/>
          <w:szCs w:val="22"/>
        </w:rPr>
        <w:t>70/</w:t>
      </w:r>
      <w:r w:rsidRPr="00005406">
        <w:rPr>
          <w:rStyle w:val="Istaknuto"/>
          <w:b w:val="false"/>
          <w:color w:val="222222"/>
          <w:sz w:val="22"/>
          <w:szCs w:val="22"/>
        </w:rPr>
        <w:t>12</w:t>
      </w:r>
      <w:r w:rsidRPr="008B5AF1">
        <w:rPr>
          <w:sz w:val="22"/>
          <w:szCs w:val="22"/>
        </w:rPr>
        <w:t>)</w:t>
      </w:r>
      <w:r w:rsidRPr="009C0A9F">
        <w:rPr>
          <w:sz w:val="22"/>
          <w:szCs w:val="22"/>
        </w:rPr>
        <w:t>, koji se u ovom postupku na temelju čl. 164. SZ na odgovarajući način primjenjuju, odlučeno kao u izreci.</w:t>
      </w:r>
    </w:p>
    <w:p w:rsidRDefault="00883FE5" w:rsidP="00B64B75" w:rsidR="00883FE5" w:rsidRPr="009C0A9F">
      <w:pPr>
        <w:pStyle w:val="Tijeloteksta"/>
        <w:ind w:firstLine="360"/>
        <w:rPr>
          <w:sz w:val="22"/>
          <w:szCs w:val="22"/>
        </w:rPr>
      </w:pPr>
    </w:p>
    <w:p w:rsidRDefault="00883FE5" w:rsidR="00883FE5" w:rsidRPr="009C0A9F">
      <w:pPr>
        <w:pStyle w:val="Naslov2"/>
        <w:rPr>
          <w:sz w:val="22"/>
          <w:szCs w:val="22"/>
        </w:rPr>
      </w:pPr>
      <w:r w:rsidRPr="009C0A9F">
        <w:rPr>
          <w:sz w:val="22"/>
          <w:szCs w:val="22"/>
        </w:rPr>
        <w:t xml:space="preserve">U Dubrovniku, </w:t>
      </w:r>
      <w:r>
        <w:rPr>
          <w:sz w:val="22"/>
          <w:szCs w:val="22"/>
        </w:rPr>
        <w:t>1. listopada</w:t>
      </w:r>
      <w:r w:rsidRPr="009C0A9F">
        <w:rPr>
          <w:sz w:val="22"/>
          <w:szCs w:val="22"/>
        </w:rPr>
        <w:t xml:space="preserve"> 201</w:t>
      </w:r>
      <w:r>
        <w:rPr>
          <w:sz w:val="22"/>
          <w:szCs w:val="22"/>
        </w:rPr>
        <w:t>5</w:t>
      </w:r>
      <w:r w:rsidRPr="009C0A9F">
        <w:rPr>
          <w:sz w:val="22"/>
          <w:szCs w:val="22"/>
        </w:rPr>
        <w:t>. godine</w:t>
      </w:r>
    </w:p>
    <w:p w:rsidRDefault="00883FE5" w:rsidR="00883FE5" w:rsidRPr="009C0A9F">
      <w:pPr>
        <w:jc w:val="center"/>
        <w:rPr>
          <w:b/>
          <w:sz w:val="22"/>
          <w:szCs w:val="22"/>
        </w:rPr>
      </w:pPr>
    </w:p>
    <w:p w:rsidRDefault="00883FE5" w:rsidR="00883FE5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  <w:t>Stečajni sudac:</w:t>
      </w:r>
    </w:p>
    <w:p w:rsidRDefault="00883FE5" w:rsidR="00883FE5" w:rsidRPr="009C0A9F">
      <w:pPr>
        <w:jc w:val="both"/>
        <w:rPr>
          <w:b/>
          <w:sz w:val="22"/>
          <w:szCs w:val="22"/>
        </w:rPr>
      </w:pPr>
    </w:p>
    <w:p w:rsidRDefault="00883FE5" w:rsidR="00883FE5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  <w:t>Srđan Gavranić</w:t>
      </w:r>
      <w:r>
        <w:rPr>
          <w:b/>
          <w:sz w:val="22"/>
          <w:szCs w:val="22"/>
        </w:rPr>
        <w:t>, v.r.</w:t>
      </w:r>
    </w:p>
    <w:p w:rsidRDefault="00883FE5" w:rsidR="00883FE5" w:rsidRPr="009C0A9F">
      <w:pPr>
        <w:jc w:val="both"/>
        <w:rPr>
          <w:b/>
          <w:sz w:val="22"/>
          <w:szCs w:val="22"/>
        </w:rPr>
      </w:pPr>
    </w:p>
    <w:p w:rsidRDefault="00883FE5" w:rsidR="00883FE5" w:rsidRPr="009C0A9F">
      <w:pPr>
        <w:jc w:val="both"/>
        <w:rPr>
          <w:b/>
          <w:sz w:val="22"/>
          <w:szCs w:val="22"/>
        </w:rPr>
      </w:pPr>
    </w:p>
    <w:p w:rsidRDefault="00883FE5" w:rsidR="00883FE5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>POUKA O PRAVNOM LIJEKU</w:t>
      </w:r>
    </w:p>
    <w:p w:rsidRDefault="00883FE5" w:rsidR="00883FE5" w:rsidRPr="009C0A9F">
      <w:pPr>
        <w:pStyle w:val="Tijeloteksta"/>
        <w:rPr>
          <w:sz w:val="22"/>
          <w:szCs w:val="22"/>
        </w:rPr>
      </w:pPr>
      <w:r w:rsidRPr="009C0A9F">
        <w:rPr>
          <w:sz w:val="22"/>
          <w:szCs w:val="22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</w:p>
    <w:p w:rsidRDefault="00883FE5" w:rsidR="00883FE5" w:rsidRPr="009C0A9F">
      <w:pPr>
        <w:jc w:val="both"/>
        <w:rPr>
          <w:b/>
          <w:sz w:val="22"/>
          <w:szCs w:val="22"/>
        </w:rPr>
      </w:pPr>
    </w:p>
    <w:p w:rsidRDefault="00883FE5" w:rsidR="00883FE5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 xml:space="preserve">DN-a </w:t>
      </w:r>
      <w:r w:rsidRPr="009C0A9F">
        <w:rPr>
          <w:sz w:val="22"/>
          <w:szCs w:val="22"/>
        </w:rPr>
        <w:t>(</w:t>
      </w:r>
      <w:r>
        <w:rPr>
          <w:sz w:val="22"/>
          <w:szCs w:val="22"/>
        </w:rPr>
        <w:t>01.10.</w:t>
      </w:r>
      <w:r w:rsidRPr="009C0A9F">
        <w:rPr>
          <w:sz w:val="22"/>
          <w:szCs w:val="22"/>
        </w:rPr>
        <w:t>201</w:t>
      </w:r>
      <w:r>
        <w:rPr>
          <w:sz w:val="22"/>
          <w:szCs w:val="22"/>
        </w:rPr>
        <w:t>5</w:t>
      </w:r>
      <w:r w:rsidRPr="009C0A9F">
        <w:rPr>
          <w:sz w:val="22"/>
          <w:szCs w:val="22"/>
        </w:rPr>
        <w:t>.g.)</w:t>
      </w:r>
      <w:r w:rsidRPr="009C0A9F">
        <w:rPr>
          <w:b/>
          <w:sz w:val="22"/>
          <w:szCs w:val="22"/>
        </w:rPr>
        <w:t>:</w:t>
      </w:r>
    </w:p>
    <w:p w:rsidRDefault="00883FE5" w:rsidR="00883FE5" w:rsidRPr="009C0A9F">
      <w:pPr>
        <w:numPr>
          <w:ilvl w:val="0"/>
          <w:numId w:val="1"/>
        </w:numPr>
        <w:jc w:val="both"/>
        <w:rPr>
          <w:sz w:val="22"/>
          <w:szCs w:val="22"/>
        </w:rPr>
      </w:pPr>
      <w:r w:rsidRPr="009C0A9F">
        <w:rPr>
          <w:sz w:val="22"/>
          <w:szCs w:val="22"/>
        </w:rPr>
        <w:t>stečajnom upravitelju,</w:t>
      </w:r>
    </w:p>
    <w:p w:rsidRDefault="00883FE5" w:rsidP="00F361BF" w:rsidR="00883FE5" w:rsidRPr="005559E5">
      <w:pPr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REPUBLIKA HRVATSKA , po ŽDO Dubrovnik, Građansko-upravni odjel,</w:t>
      </w:r>
    </w:p>
    <w:p w:rsidRDefault="00883FE5" w:rsidP="00F361BF" w:rsidR="00883FE5" w:rsidRPr="00D43170">
      <w:pPr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Općina Smokvica,</w:t>
      </w:r>
    </w:p>
    <w:p w:rsidRDefault="00883FE5" w:rsidP="00F361BF" w:rsidR="00883FE5" w:rsidRPr="009C0A9F">
      <w:pPr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e- </w:t>
      </w:r>
      <w:r w:rsidRPr="009C0A9F">
        <w:rPr>
          <w:sz w:val="22"/>
          <w:szCs w:val="22"/>
        </w:rPr>
        <w:t>oglasna ploča.</w:t>
      </w:r>
    </w:p>
    <w:sectPr w:rsidSect="00D063E0" w:rsidR="00883FE5" w:rsidRPr="009C0A9F">
      <w:headerReference w:type="even" r:id="rId11"/>
      <w:headerReference w:type="default" r:id="rId12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3FE5" w:rsidR="00883FE5">
      <w:r>
        <w:separator/>
      </w:r>
    </w:p>
  </w:endnote>
  <w:endnote w:id="0" w:type="continuationSeparator">
    <w:p w:rsidRDefault="00883FE5" w:rsidR="00883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3FE5" w:rsidR="00883FE5">
      <w:r>
        <w:separator/>
      </w:r>
    </w:p>
  </w:footnote>
  <w:footnote w:id="0" w:type="continuationSeparator">
    <w:p w:rsidRDefault="00883FE5" w:rsidR="00883F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3FE5" w:rsidP="00326099" w:rsidR="00883F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3FE5" w:rsidR="00883F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3FE5" w:rsidP="00326099" w:rsidR="00883F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65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3FE5" w:rsidP="00AC74BF" w:rsidR="00883FE5" w:rsidRPr="009C0A9F">
    <w:pPr>
      <w:pStyle w:val="Naslov1"/>
      <w:rPr>
        <w:sz w:val="22"/>
        <w:szCs w:val="22"/>
      </w:rPr>
    </w:pPr>
    <w:r w:rsidRPr="009C0A9F">
      <w:rPr>
        <w:sz w:val="22"/>
        <w:szCs w:val="22"/>
      </w:rPr>
      <w:t xml:space="preserve">Posl. br. </w:t>
    </w:r>
    <w:r>
      <w:rPr>
        <w:sz w:val="22"/>
        <w:szCs w:val="22"/>
      </w:rPr>
      <w:t>6</w:t>
    </w:r>
    <w:r w:rsidRPr="009C0A9F">
      <w:rPr>
        <w:sz w:val="22"/>
        <w:szCs w:val="22"/>
      </w:rPr>
      <w:t>-St.</w:t>
    </w:r>
    <w:r>
      <w:rPr>
        <w:sz w:val="22"/>
        <w:szCs w:val="22"/>
      </w:rPr>
      <w:t>464</w:t>
    </w:r>
    <w:r w:rsidRPr="009C0A9F">
      <w:rPr>
        <w:sz w:val="22"/>
        <w:szCs w:val="22"/>
      </w:rPr>
      <w:t>/</w:t>
    </w:r>
    <w:r>
      <w:rPr>
        <w:sz w:val="22"/>
        <w:szCs w:val="22"/>
      </w:rPr>
      <w:t>2013-167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61844EB1"/>
    <w:multiLevelType w:val="hybridMultilevel"/>
    <w:tmpl w:val="ABDE0A1C"/>
    <w:lvl w:tplc="BD46C4A0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C543E"/>
    <w:rsid w:val="00005406"/>
    <w:rsid w:val="00017D53"/>
    <w:rsid w:val="00043DE1"/>
    <w:rsid w:val="000443C9"/>
    <w:rsid w:val="00065A9F"/>
    <w:rsid w:val="00070472"/>
    <w:rsid w:val="00073341"/>
    <w:rsid w:val="000A206E"/>
    <w:rsid w:val="000A43A7"/>
    <w:rsid w:val="000A5339"/>
    <w:rsid w:val="000A55AF"/>
    <w:rsid w:val="000C1F15"/>
    <w:rsid w:val="000C543E"/>
    <w:rsid w:val="000D631E"/>
    <w:rsid w:val="000E1C88"/>
    <w:rsid w:val="001265BB"/>
    <w:rsid w:val="00147AC1"/>
    <w:rsid w:val="001635B9"/>
    <w:rsid w:val="001A16BE"/>
    <w:rsid w:val="001F2241"/>
    <w:rsid w:val="002023FC"/>
    <w:rsid w:val="00233F8E"/>
    <w:rsid w:val="00257591"/>
    <w:rsid w:val="00273D8B"/>
    <w:rsid w:val="00295785"/>
    <w:rsid w:val="002A5DE0"/>
    <w:rsid w:val="002A639C"/>
    <w:rsid w:val="002A75E0"/>
    <w:rsid w:val="002E28F0"/>
    <w:rsid w:val="002F4C8B"/>
    <w:rsid w:val="003060AB"/>
    <w:rsid w:val="00326099"/>
    <w:rsid w:val="00335E63"/>
    <w:rsid w:val="00337929"/>
    <w:rsid w:val="00356530"/>
    <w:rsid w:val="00365ED6"/>
    <w:rsid w:val="003673A8"/>
    <w:rsid w:val="00391EF6"/>
    <w:rsid w:val="00396B40"/>
    <w:rsid w:val="003D7AAA"/>
    <w:rsid w:val="00415519"/>
    <w:rsid w:val="004174AF"/>
    <w:rsid w:val="00421196"/>
    <w:rsid w:val="004508A9"/>
    <w:rsid w:val="0047599F"/>
    <w:rsid w:val="004A0C92"/>
    <w:rsid w:val="004A1C1C"/>
    <w:rsid w:val="004A5340"/>
    <w:rsid w:val="004C4109"/>
    <w:rsid w:val="004D6025"/>
    <w:rsid w:val="00501E7D"/>
    <w:rsid w:val="005155FE"/>
    <w:rsid w:val="00525B17"/>
    <w:rsid w:val="005430BB"/>
    <w:rsid w:val="005559E5"/>
    <w:rsid w:val="00560390"/>
    <w:rsid w:val="00561DEC"/>
    <w:rsid w:val="00577265"/>
    <w:rsid w:val="005843D3"/>
    <w:rsid w:val="005E1495"/>
    <w:rsid w:val="0061298E"/>
    <w:rsid w:val="00616873"/>
    <w:rsid w:val="00643274"/>
    <w:rsid w:val="006604E9"/>
    <w:rsid w:val="0067491A"/>
    <w:rsid w:val="00675EF0"/>
    <w:rsid w:val="00692078"/>
    <w:rsid w:val="006B6607"/>
    <w:rsid w:val="006B7428"/>
    <w:rsid w:val="006C0566"/>
    <w:rsid w:val="007007BB"/>
    <w:rsid w:val="00703B72"/>
    <w:rsid w:val="00753FE7"/>
    <w:rsid w:val="00764214"/>
    <w:rsid w:val="007971C6"/>
    <w:rsid w:val="007C02D6"/>
    <w:rsid w:val="007C214B"/>
    <w:rsid w:val="007E4729"/>
    <w:rsid w:val="008107B9"/>
    <w:rsid w:val="00813FFF"/>
    <w:rsid w:val="008152B5"/>
    <w:rsid w:val="00854FD6"/>
    <w:rsid w:val="00877339"/>
    <w:rsid w:val="008823E3"/>
    <w:rsid w:val="00883FE5"/>
    <w:rsid w:val="0089081E"/>
    <w:rsid w:val="008A3E33"/>
    <w:rsid w:val="008B5AF1"/>
    <w:rsid w:val="008C3DC9"/>
    <w:rsid w:val="008D1111"/>
    <w:rsid w:val="008D27E7"/>
    <w:rsid w:val="008D2F53"/>
    <w:rsid w:val="008E3A8C"/>
    <w:rsid w:val="009055DC"/>
    <w:rsid w:val="00907CFA"/>
    <w:rsid w:val="00910259"/>
    <w:rsid w:val="00937F47"/>
    <w:rsid w:val="0095656D"/>
    <w:rsid w:val="00967669"/>
    <w:rsid w:val="009A092E"/>
    <w:rsid w:val="009C0A9F"/>
    <w:rsid w:val="009D0D13"/>
    <w:rsid w:val="009F060B"/>
    <w:rsid w:val="00A0452A"/>
    <w:rsid w:val="00A11B7E"/>
    <w:rsid w:val="00A14354"/>
    <w:rsid w:val="00A2672B"/>
    <w:rsid w:val="00A6112C"/>
    <w:rsid w:val="00A6186F"/>
    <w:rsid w:val="00A67F14"/>
    <w:rsid w:val="00A72314"/>
    <w:rsid w:val="00AB21CE"/>
    <w:rsid w:val="00AB676F"/>
    <w:rsid w:val="00AC74BF"/>
    <w:rsid w:val="00B0532B"/>
    <w:rsid w:val="00B15B4F"/>
    <w:rsid w:val="00B64B75"/>
    <w:rsid w:val="00B94619"/>
    <w:rsid w:val="00B95BE4"/>
    <w:rsid w:val="00BC034F"/>
    <w:rsid w:val="00C045B3"/>
    <w:rsid w:val="00C312D1"/>
    <w:rsid w:val="00C50D9B"/>
    <w:rsid w:val="00C61205"/>
    <w:rsid w:val="00C61CA7"/>
    <w:rsid w:val="00C666A2"/>
    <w:rsid w:val="00C70B0C"/>
    <w:rsid w:val="00C87CD2"/>
    <w:rsid w:val="00C90C6A"/>
    <w:rsid w:val="00C92CAE"/>
    <w:rsid w:val="00CC09F3"/>
    <w:rsid w:val="00CD6B10"/>
    <w:rsid w:val="00CF26AB"/>
    <w:rsid w:val="00D02D7E"/>
    <w:rsid w:val="00D03AE5"/>
    <w:rsid w:val="00D063E0"/>
    <w:rsid w:val="00D150DA"/>
    <w:rsid w:val="00D179BA"/>
    <w:rsid w:val="00D43170"/>
    <w:rsid w:val="00D84265"/>
    <w:rsid w:val="00D86C4B"/>
    <w:rsid w:val="00D9660D"/>
    <w:rsid w:val="00DA563C"/>
    <w:rsid w:val="00DD772E"/>
    <w:rsid w:val="00DE097D"/>
    <w:rsid w:val="00DE78A5"/>
    <w:rsid w:val="00E013E8"/>
    <w:rsid w:val="00E049B5"/>
    <w:rsid w:val="00E06E01"/>
    <w:rsid w:val="00E10046"/>
    <w:rsid w:val="00E17FF0"/>
    <w:rsid w:val="00E21EBE"/>
    <w:rsid w:val="00E252F8"/>
    <w:rsid w:val="00E25D1E"/>
    <w:rsid w:val="00E41237"/>
    <w:rsid w:val="00E81952"/>
    <w:rsid w:val="00EA22B7"/>
    <w:rsid w:val="00EA79C1"/>
    <w:rsid w:val="00EB49C4"/>
    <w:rsid w:val="00EC0ECA"/>
    <w:rsid w:val="00ED0650"/>
    <w:rsid w:val="00EF09D8"/>
    <w:rsid w:val="00F1664C"/>
    <w:rsid w:val="00F361BF"/>
    <w:rsid w:val="00F46597"/>
    <w:rsid w:val="00F555F9"/>
    <w:rsid w:val="00FF3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5DE0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2A5DE0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2A5DE0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2A5DE0"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2A5DE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2A5DE0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2A5DE0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2A5DE0"/>
    <w:pPr>
      <w:jc w:val="both"/>
    </w:pPr>
    <w:rPr>
      <w:sz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locked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A1C1C"/>
    <w:rPr>
      <w:rFonts w:cs="Times New Roman"/>
      <w:b/>
      <w:bCs/>
    </w:rPr>
  </w:style>
  <w:style w:styleId="Tekstrezerviranogmjesta" w:type="character">
    <w:name w:val="Placeholder Text"/>
    <w:basedOn w:val="Zadanifontodlomka"/>
    <w:uiPriority w:val="99"/>
    <w:semiHidden/>
    <w:rsid w:val="003565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65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653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65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65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JEDINSTVO, poljoprivredna zadruga</izvorni_sadrzaj>
    <derivirana_varijabla naziv="DomainObject.Predmet.ProtustrankaFormated_1">  JEDINSTVO, poljoprivredna zadruga</derivirana_varijabla>
  </DomainObject.Predmet.ProtustrankaFormated>
  <DomainObject.Predmet.ProtustrankaFormatedOIB>
    <izvorni_sadrzaj>  JEDINSTVO, poljoprivredna zadruga, OIB 30698530431</izvorni_sadrzaj>
    <derivirana_varijabla naziv="DomainObject.Predmet.ProtustrankaFormatedOIB_1">  JEDINSTVO, poljoprivredna zadruga, OIB 30698530431</derivirana_varijabla>
  </DomainObject.Predmet.ProtustrankaFormatedOIB>
  <DomainObject.Predmet.ProtustrankaFormatedWithAdress>
    <izvorni_sadrzaj> JEDINSTVO, poljoprivredna zadruga, Smokvica/bb, 20272 Smokvica</izvorni_sadrzaj>
    <derivirana_varijabla naziv="DomainObject.Predmet.ProtustrankaFormatedWithAdress_1"> JEDINSTVO, poljoprivredna zadruga, Smokvica/bb, 20272 Smokvica</derivirana_varijabla>
  </DomainObject.Predmet.ProtustrankaFormatedWithAdress>
  <DomainObject.Predmet.ProtustrankaFormatedWithAdressOIB>
    <izvorni_sadrzaj> JEDINSTVO, poljoprivredna zadruga, OIB 30698530431, Smokvica/bb, 20272 Smokvica</izvorni_sadrzaj>
    <derivirana_varijabla naziv="DomainObject.Predmet.ProtustrankaFormatedWithAdressOIB_1"> JEDINSTVO, poljoprivredna zadruga, OIB 30698530431, Smokvica/bb, 20272 Smokvica</derivirana_varijabla>
  </DomainObject.Predmet.ProtustrankaFormatedWithAdressOIB>
  <DomainObject.Predmet.ProtustrankaWithAdress>
    <izvorni_sadrzaj>JEDINSTVO, poljoprivredna zadruga Smokvica/bb, 20272 Smokvica</izvorni_sadrzaj>
    <derivirana_varijabla naziv="DomainObject.Predmet.ProtustrankaWithAdress_1">JEDINSTVO, poljoprivredna zadruga Smokvica/bb, 20272 Smokvica</derivirana_varijabla>
  </DomainObject.Predmet.ProtustrankaWithAdress>
  <DomainObject.Predmet.ProtustrankaWithAdressOIB>
    <izvorni_sadrzaj>JEDINSTVO, poljoprivredna zadruga, OIB 30698530431, Smokvica/bb, 20272 Smokvica</izvorni_sadrzaj>
    <derivirana_varijabla naziv="DomainObject.Predmet.ProtustrankaWithAdressOIB_1">JEDINSTVO, poljoprivredna zadruga, OIB 30698530431, Smokvica/bb, 20272 Smokvica</derivirana_varijabla>
  </DomainObject.Predmet.ProtustrankaWithAdressOIB>
  <DomainObject.Predmet.ProtustrankaNazivFormated>
    <izvorni_sadrzaj>JEDINSTVO, poljoprivredna zadruga</izvorni_sadrzaj>
    <derivirana_varijabla naziv="DomainObject.Predmet.ProtustrankaNazivFormated_1">JEDINSTVO, poljoprivredna zadruga</derivirana_varijabla>
  </DomainObject.Predmet.ProtustrankaNazivFormated>
  <DomainObject.Predmet.ProtustrankaNazivFormatedOIB>
    <izvorni_sadrzaj>JEDINSTVO, poljoprivredna zadruga, OIB 30698530431</izvorni_sadrzaj>
    <derivirana_varijabla naziv="DomainObject.Predmet.ProtustrankaNazivFormatedOIB_1">JEDINSTVO, poljoprivredna zadruga, OIB 30698530431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izvorni_sadrzaj>
    <derivirana_varijabla naziv="DomainObject.Predmet.StrankaFormated_1"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derivirana_varijabla>
  </DomainObject.Predmet.StrankaFormated>
  <DomainObject.Predmet.StrankaFormatedOIB>
    <izvorni_sadrzaj>  Fina Zagreb;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izvorni_sadrzaj>
    <derivirana_varijabla naziv="DomainObject.Predmet.StrankaFormatedOIB_1">  Fina Zagreb;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derivirana_varijabla>
  </DomainObject.Predmet.StrankaFormatedOIB>
  <DomainObject.Predmet.StrankaFormatedWithAdress>
    <izvorni_sadrzaj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izvorni_sadrzaj>
    <derivirana_varijabla naziv="DomainObject.Predmet.StrankaFormatedWithAdress_1"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derivirana_varijabla>
  </DomainObject.Predmet.StrankaFormatedWithAdress>
  <DomainObject.Predmet.StrankaFormatedWithAdressOIB>
    <izvorni_sadrzaj> Fina Zagreb,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izvorni_sadrzaj>
    <derivirana_varijabla naziv="DomainObject.Predmet.StrankaFormatedWithAdressOIB_1"> Fina Zagreb,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derivirana_varijabla>
  </DomainObject.Predmet.StrankaFormatedWithAdressOIB>
  <DomainObject.Predmet.StrankaWithAdress>
    <izvorni_sadrzaj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izvorni_sadrzaj>
    <derivirana_varijabla naziv="DomainObject.Predmet.StrankaWithAdress_1"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derivirana_varijabla>
  </DomainObject.Predmet.StrankaWithAdress>
  <DomainObject.Predmet.StrankaWithAdressOIB>
    <izvorni_sadrzaj>Fina Zagreb,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izvorni_sadrzaj>
    <derivirana_varijabla naziv="DomainObject.Predmet.StrankaWithAdressOIB_1">Fina Zagreb,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derivirana_varijabla>
  </DomainObject.Predmet.StrankaWithAdressOIB>
  <DomainObject.Predmet.StrankaNazivFormated>
    <izvorni_sadrzaj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izvorni_sadrzaj>
    <derivirana_varijabla naziv="DomainObject.Predmet.StrankaNazivFormated_1"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derivirana_varijabla>
  </DomainObject.Predmet.StrankaNazivFormated>
  <DomainObject.Predmet.StrankaNazivFormatedOIB>
    <izvorni_sadrzaj>Fina Zagreb,DAMOR,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izvorni_sadrzaj>
    <derivirana_varijabla naziv="DomainObject.Predmet.StrankaNazivFormatedOIB_1">Fina Zagreb,DAMOR,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Formated_1"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FormatedOIB_1">
      <item>Fina Zagreb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izvorni_sadrzaj>
    <derivirana_varijabla naziv="DomainObject.Predmet.StrankaListFormatedWithAdress_1"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derivirana_varijabla>
  </DomainObject.Predmet.StrankaListFormatedWithAdress>
  <DomainObject.Predmet.StrankaListFormatedWithAdressOIB>
    <izvorni_sadrzaj>
      <item>Fina Zagreb,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izvorni_sadrzaj>
    <derivirana_varijabla naziv="DomainObject.Predmet.StrankaListFormatedWithAdressOIB_1">
      <item>Fina Zagreb,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derivirana_varijabla>
  </DomainObject.Predmet.StrankaListFormatedWithAdressOIB>
  <DomainObject.Predmet.StrankaListNazivFormated>
    <izvorni_sadrzaj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NazivFormated_1"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NazivFormatedOIB_1">
      <item>Fina Zagreb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JEDINSTVO, poljoprivredna zadruga</item>
    </izvorni_sadrzaj>
    <derivirana_varijabla naziv="DomainObject.Predmet.ProtuStrankaListFormated_1">
      <item>JEDINSTVO, poljoprivredna zadruga</item>
    </derivirana_varijabla>
  </DomainObject.Predmet.ProtuStrankaListFormated>
  <DomainObject.Predmet.ProtuStrankaListFormatedOIB>
    <izvorni_sadrzaj>
      <item>JEDINSTVO, poljoprivredna zadruga, OIB 30698530431</item>
    </izvorni_sadrzaj>
    <derivirana_varijabla naziv="DomainObject.Predmet.ProtuStrankaListFormatedOIB_1">
      <item>JEDINSTVO, poljoprivredna zadruga, OIB 30698530431</item>
    </derivirana_varijabla>
  </DomainObject.Predmet.ProtuStrankaListFormatedOIB>
  <DomainObject.Predmet.ProtuStrankaListFormatedWithAdress>
    <izvorni_sadrzaj>
      <item>JEDINSTVO, poljoprivredna zadruga, Smokvica/bb, 20272 Smokvica</item>
    </izvorni_sadrzaj>
    <derivirana_varijabla naziv="DomainObject.Predmet.ProtuStrankaListFormatedWithAdress_1">
      <item>JEDINSTVO, poljoprivredna zadruga, Smokvica/bb, 20272 Smokvica</item>
    </derivirana_varijabla>
  </DomainObject.Predmet.ProtuStrankaListFormatedWithAdress>
  <DomainObject.Predmet.ProtuStrankaListFormatedWithAdressOIB>
    <izvorni_sadrzaj>
      <item>JEDINSTVO, poljoprivredna zadruga, OIB 30698530431, Smokvica/bb, 20272 Smokvica</item>
    </izvorni_sadrzaj>
    <derivirana_varijabla naziv="DomainObject.Predmet.ProtuStrankaListFormatedWithAdressOIB_1">
      <item>JEDINSTVO, poljoprivredna zadruga, OIB 30698530431, Smokvica/bb, 20272 Smokvica</item>
    </derivirana_varijabla>
  </DomainObject.Predmet.ProtuStrankaListFormatedWithAdressOIB>
  <DomainObject.Predmet.ProtuStrankaListNazivFormated>
    <izvorni_sadrzaj>
      <item>JEDINSTVO, poljoprivredna zadruga</item>
    </izvorni_sadrzaj>
    <derivirana_varijabla naziv="DomainObject.Predmet.ProtuStrankaListNazivFormated_1">
      <item>JEDINSTVO, poljoprivredna zadruga</item>
    </derivirana_varijabla>
  </DomainObject.Predmet.ProtuStrankaListNazivFormated>
  <DomainObject.Predmet.ProtuStrankaListNazivFormatedOIB>
    <izvorni_sadrzaj>
      <item>JEDINSTVO, poljoprivredna zadruga, OIB 30698530431</item>
    </izvorni_sadrzaj>
    <derivirana_varijabla naziv="DomainObject.Predmet.ProtuStrankaListNazivFormatedOIB_1">
      <item>JEDINSTVO, poljoprivredna zadruga, OIB 30698530431</item>
    </derivirana_varijabla>
  </DomainObject.Predmet.ProtuStrankaListNazivFormatedOIB>
  <DomainObject.Predmet.OstaliListFormated>
    <izvorni_sadrzaj>
      <item>Narodne novine d.d.</item>
      <item>Kate Perić Šubašić</item>
      <item>IVAN RADOVANOVIĆ Repak</item>
      <item>Lenko Salečić</item>
      <item>BLEUS-KORKIRA d.o.o.</item>
      <item>Kuzma Tomašić</item>
      <item>ANA BANIČEVIĆ</item>
      <item>Željko Vidović</item>
      <item>ŽELJKO BLEUŠ</item>
      <item>Ministarstvo financija</item>
      <item>DANKO PECOTIĆ</item>
      <item>ANĐELKA BANIČEVIĆ</item>
      <item>IVAN TOMAŠIĆ JADIN</item>
      <item>JOSIP BOŠNJAK</item>
      <item>IVAN MARELIĆ IVAN</item>
      <item>LOVOR SALEČIĆ</item>
      <item>ALEN TOMAŠIĆ JADIN</item>
      <item>NIVES PECOTIĆ</item>
      <item>SRETAN TOMAŠIĆ</item>
      <item>NELI RADOVANOVIĆ</item>
      <item>KUZMA BANIČEVIĆ pok. Fabijana</item>
      <item>DALIBOR PECOTIĆ</item>
      <item>MARICA PECOTIĆ</item>
      <item>TOMAŠIĆ ZDRAVKO</item>
      <item>ANITO PECOTIĆ BARAN</item>
      <item>ZDRAVKO SALEČIĆ</item>
      <item>VILMA TOMAŠIĆ</item>
      <item>DRAŽEN BOŠNJAK</item>
      <item>LUKA BANIČEVIĆ pok. Frana</item>
      <item>IVANKA STANOJEVIĆ</item>
      <item>Vlaho Monković</item>
      <item>ĐANI SALEČIĆ</item>
      <item>MIRJANA BANIČEVIĆ</item>
      <item>ŽELJANA SALEČIĆ</item>
      <item>NANICA TOMAŠIĆ</item>
      <item>SAŠA PECOTIĆ</item>
      <item>MIRJANA TOMAŠIĆ ud. Stojana</item>
      <item>ZLATKO TOMAŠIĆ</item>
      <item>ŽELJAN PECOTIĆ</item>
      <item>DOMINANT d.o.o.</item>
      <item>ANITA TOMAŠIĆ</item>
      <item>JADRANA BANIČEVIĆ</item>
      <item>IGOR RADOVANOVIĆ</item>
      <item>SREDNJA ŠKOLA PETRA ŠEGEDINA</item>
      <item>ĆIRE BANIČEVIĆ</item>
      <item>ANTE TOMAŠIĆ pok. Jerka</item>
      <item>IVAN HUDULIN</item>
      <item>IRENA DIDOVIĆ</item>
      <item>SREĆKO PECOTIĆ</item>
      <item>DARKO TOMAŠIĆ Bili</item>
      <item>MAJA PECOTIĆ</item>
      <item>EMIL BANIČEVIĆ</item>
      <item>JAKŠA PECOTIĆ</item>
      <item>JERKO PECOTIĆ</item>
      <item>HRV. CENTAR ZA POLJOPRIVREDU, HRANU I SELO</item>
      <item>HRVATSKE ŠUME d.o.o.</item>
      <item>MILENA PECOTIĆ</item>
      <item>MGK-PACK d.d.</item>
      <item>Igor Svilar punomoćnik sudionika u postupku BADEL 1862 dioničko društvo, vina, alkoholna i bezalkoholna pića</item>
      <item>Min.fin. Porezna uprava Isp. Korčula</item>
      <item>MATIJA HUDULIN</item>
      <item>CROATIA  OSIGURANJE d.d. Fil. Dubrovnik</item>
      <item>IVKO RADOVANOVIĆ POŠA</item>
      <item>OPĆINA SMOKVICA</item>
      <item>ANTUN / JELA MILINA</item>
      <item>LAGUNA NOVIGRAD d.d.</item>
      <item>JAKO VINO d.o.o.</item>
      <item>JAKOV PECOTIĆ (Petrušac)</item>
      <item>MARINKO BANIČEVIĆ</item>
      <item>JURE ANDRIJIĆ</item>
      <item>MILICA HUDULIN</item>
      <item>JOAKIM KUNJAŠIĆ</item>
      <item>JAKOV PECOTIĆ</item>
      <item>JANKO SIPIŠIĆ</item>
      <item>odvjetnik Đorđe Anđelković</item>
      <item>MARIJA PECOTIĆ</item>
      <item>MARIJA TOMAŠIĆ</item>
      <item>SUZANA FARAC</item>
      <item>MOJMIR DIDOVIĆ</item>
      <item>DUBO RADOVANOVIĆ</item>
      <item>RATKO PECOTIĆ</item>
      <item>TIHOMIR PECOTIĆ (pok. Frana)</item>
      <item>FINA ZAGREB</item>
      <item>FRANO BANIČEVIĆ</item>
      <item>ANTE RADOVANOVIĆ pok. Petra</item>
      <item>MILIVOJ BANIČEVIĆ</item>
      <item>MARIN BANIČEVIĆ</item>
      <item>MARKO BANIČEVIĆ pok. Marka</item>
      <item>JAGODA VESELINOVIĆ</item>
      <item>VICKO BANIČEVIĆ</item>
      <item>odvjetnik Neven Matas punomoćnik sudionika u postupku DAMOR, d.o.o. za preradu plastičnih masa, brodogradnju, turizam i trgovinu</item>
      <item>SREĆKO RADOVANOVIĆ</item>
      <item>DRAGAN RADOVANOVIĆ</item>
      <item>MIRA PECOTIĆ ud. Žela</item>
      <item>TUDOR DIDOVIĆ</item>
      <item>DAROSLAV TOMAŠIĆ</item>
      <item>SRETAN RADOVANOVIĆ</item>
      <item>NEDA SALEČIĆ ud. Petra</item>
      <item>ZDRAVKO TOMAŠIĆ</item>
      <item>ZDRAVKA PECOTIĆ ANTUŠIN</item>
      <item>IVAN BANIČEVIĆ ŠKUDRIĆ</item>
      <item>RIKARD KORUNIĆ</item>
      <item>JAKŠA TOMAŠIĆ MORGEN</item>
      <item>IVAN SALEČIĆ pok. Petra</item>
      <item>BENEDIKT PECOTIĆ</item>
      <item>CELINA PECOTIĆ</item>
      <item>IVAN / Anđa RADOVANOVIĆ</item>
      <item>TONĆI RADOVANOVIĆ</item>
      <item>ANTE BANIČEVIĆ Mikulato</item>
      <item>PERO BANIČEVIĆ pok. Petra</item>
      <item>TOMISLAV TOMAŠIĆ DEŽEVIĆ</item>
      <item>PETAR BANIČEVIĆ LUCIĆ Petrov</item>
      <item>SILVESTAR PECOTIĆ</item>
      <item>MARKO BANIČEVIĆ  pok. Pavla</item>
      <item>Odvj. Stjepan Eterović</item>
      <item>IVKO PEŠELJ pok. Ivana</item>
      <item>MLADEN TOMAŠIĆ</item>
      <item>KATA PECOTIĆ pok. Kuzme</item>
      <item>MARKO TOMAŠIĆ DEŽEVIĆ</item>
      <item>DANIRA PECOTIĆ</item>
      <item>MATKO PECOTIĆ Mirkov</item>
      <item>MIRKO RADOVANOVIĆ</item>
      <item>Gordana Jukić, Gorimix d.o.o.</item>
      <item>IVAN TOMAŠIĆ pok. Ivana Barbaca</item>
      <item>ANTE PECOTIĆ pok. Ivota</item>
      <item>IVAN TOMAŠIĆ pok. Antuna</item>
      <item>MAJA PECOTIĆ ž. Josipa</item>
      <item>OMER PECOTIĆ</item>
      <item>BRANISLAV PECOTIĆ</item>
      <item>MARINKO TOMAŠIĆ RADIĆ</item>
      <item>Mirko Jukić, Gorimix d.o.o.</item>
      <item>ANTE BLEUŠ</item>
      <item>DUŠAN TOMAŠIĆ BARBACA</item>
      <item>MLADEN BANIČEVIĆ</item>
      <item>JOSIP PECOTIĆ</item>
      <item>TONKO PECOTIĆ pok. Vida</item>
      <item>KUZMA TOMAŠIĆ pok. Mileta Barbaca</item>
      <item>BORISLAV BANIČEVIĆ</item>
      <item>Davor Martinović, Poljopromet d.o.o.</item>
      <item>ŽELJKO KORUNIĆ</item>
      <item>ŽARKO PECOTIĆ TUNICA</item>
      <item>JURE PECOTIĆ</item>
      <item>PETAR TOMAŠIĆ DEŽEVIĆ</item>
      <item>GOJKO TOMAŠIĆ</item>
      <item>RAJKO BANIČEVIĆ</item>
      <item>DANKO SALEČIĆ</item>
      <item>JAKŠA TOMAŠIĆ</item>
      <item>DUŠAN DIDOVIĆ</item>
      <item>DARICA PECOTIĆ</item>
      <item>PERICA BANIČEVIĆ</item>
      <item>STIPE TOMAŠIĆ ANTUN pok. Tonća</item>
      <item>DUŠAN PECOTIĆ BARAN</item>
      <item>IVKO PECOTIĆ KUZMIĆ</item>
      <item>TIHOMIR PECOTIĆ</item>
      <item>KOVILJKA PECOTIĆ pok. Jerka</item>
      <item>IVAN KORUNIĆ DUNDO</item>
      <item>LJUBO SALEČIĆ</item>
      <item>IVAN PECOTIĆ KUZMIĆ</item>
      <item>TINA PECOTIĆ</item>
      <item>SRĐAN PECOTIĆ Grgura</item>
      <item>DARKO DIDOVIĆ</item>
      <item>KUZMA BANIČEVIĆ GROŠIĆ</item>
      <item>FRANKA DRAGOJEVIĆ</item>
      <item>JAKOV BANIČEVIĆ OREBIČIĆ</item>
      <item>DARIO PECOTIĆ</item>
      <item>ŽELJKO PECOTIĆ pok. Petra</item>
      <item>ANTUN BANIČEVIĆ pok. Antuna</item>
      <item>ZDENKO BANIČEVIĆ pok. Marina</item>
      <item>IVAN SALEČIĆ pok. Ivana</item>
      <item>MATKO SALEČIĆ</item>
      <item>KUZMA TOMAŠIĆ pok. Janka</item>
      <item>IVAN TOMAŠIĆ DEŽEVIĆ</item>
      <item>DUŠAN TOMAŠIĆ DEŽEVIĆ</item>
    </izvorni_sadrzaj>
    <derivirana_varijabla naziv="DomainObject.Predmet.OstaliListFormated_1">
      <item>Narodne novine d.d.</item>
      <item>Kate Perić Šubašić</item>
      <item>IVAN RADOVANOVIĆ Repak</item>
      <item>Lenko Salečić</item>
      <item>BLEUS-KORKIRA d.o.o.</item>
      <item>Kuzma Tomašić</item>
      <item>ANA BANIČEVIĆ</item>
      <item>Željko Vidović</item>
      <item>ŽELJKO BLEUŠ</item>
      <item>Ministarstvo financija</item>
      <item>DANKO PECOTIĆ</item>
      <item>ANĐELKA BANIČEVIĆ</item>
      <item>IVAN TOMAŠIĆ JADIN</item>
      <item>JOSIP BOŠNJAK</item>
      <item>IVAN MARELIĆ IVAN</item>
      <item>LOVOR SALEČIĆ</item>
      <item>ALEN TOMAŠIĆ JADIN</item>
      <item>NIVES PECOTIĆ</item>
      <item>SRETAN TOMAŠIĆ</item>
      <item>NELI RADOVANOVIĆ</item>
      <item>KUZMA BANIČEVIĆ pok. Fabijana</item>
      <item>DALIBOR PECOTIĆ</item>
      <item>MARICA PECOTIĆ</item>
      <item>TOMAŠIĆ ZDRAVKO</item>
      <item>ANITO PECOTIĆ BARAN</item>
      <item>ZDRAVKO SALEČIĆ</item>
      <item>VILMA TOMAŠIĆ</item>
      <item>DRAŽEN BOŠNJAK</item>
      <item>LUKA BANIČEVIĆ pok. Frana</item>
      <item>IVANKA STANOJEVIĆ</item>
      <item>Vlaho Monković</item>
      <item>ĐANI SALEČIĆ</item>
      <item>MIRJANA BANIČEVIĆ</item>
      <item>ŽELJANA SALEČIĆ</item>
      <item>NANICA TOMAŠIĆ</item>
      <item>SAŠA PECOTIĆ</item>
      <item>MIRJANA TOMAŠIĆ ud. Stojana</item>
      <item>ZLATKO TOMAŠIĆ</item>
      <item>ŽELJAN PECOTIĆ</item>
      <item>DOMINANT d.o.o.</item>
      <item>ANITA TOMAŠIĆ</item>
      <item>JADRANA BANIČEVIĆ</item>
      <item>IGOR RADOVANOVIĆ</item>
      <item>SREDNJA ŠKOLA PETRA ŠEGEDINA</item>
      <item>ĆIRE BANIČEVIĆ</item>
      <item>ANTE TOMAŠIĆ pok. Jerka</item>
      <item>IVAN HUDULIN</item>
      <item>IRENA DIDOVIĆ</item>
      <item>SREĆKO PECOTIĆ</item>
      <item>DARKO TOMAŠIĆ Bili</item>
      <item>MAJA PECOTIĆ</item>
      <item>EMIL BANIČEVIĆ</item>
      <item>JAKŠA PECOTIĆ</item>
      <item>JERKO PECOTIĆ</item>
      <item>HRV. CENTAR ZA POLJOPRIVREDU, HRANU I SELO</item>
      <item>HRVATSKE ŠUME d.o.o.</item>
      <item>MILENA PECOTIĆ</item>
      <item>MGK-PACK d.d.</item>
      <item>Igor Svilar punomoćnik sudionika u postupku BADEL 1862 dioničko društvo, vina, alkoholna i bezalkoholna pića</item>
      <item>Min.fin. Porezna uprava Isp. Korčula</item>
      <item>MATIJA HUDULIN</item>
      <item>CROATIA  OSIGURANJE d.d. Fil. Dubrovnik</item>
      <item>IVKO RADOVANOVIĆ POŠA</item>
      <item>OPĆINA SMOKVICA</item>
      <item>ANTUN / JELA MILINA</item>
      <item>LAGUNA NOVIGRAD d.d.</item>
      <item>JAKO VINO d.o.o.</item>
      <item>JAKOV PECOTIĆ (Petrušac)</item>
      <item>MARINKO BANIČEVIĆ</item>
      <item>JURE ANDRIJIĆ</item>
      <item>MILICA HUDULIN</item>
      <item>JOAKIM KUNJAŠIĆ</item>
      <item>JAKOV PECOTIĆ</item>
      <item>JANKO SIPIŠIĆ</item>
      <item>odvjetnik Đorđe Anđelković</item>
      <item>MARIJA PECOTIĆ</item>
      <item>MARIJA TOMAŠIĆ</item>
      <item>SUZANA FARAC</item>
      <item>MOJMIR DIDOVIĆ</item>
      <item>DUBO RADOVANOVIĆ</item>
      <item>RATKO PECOTIĆ</item>
      <item>TIHOMIR PECOTIĆ (pok. Frana)</item>
      <item>FINA ZAGREB</item>
      <item>FRANO BANIČEVIĆ</item>
      <item>ANTE RADOVANOVIĆ pok. Petra</item>
      <item>MILIVOJ BANIČEVIĆ</item>
      <item>MARIN BANIČEVIĆ</item>
      <item>MARKO BANIČEVIĆ pok. Marka</item>
      <item>JAGODA VESELINOVIĆ</item>
      <item>VICKO BANIČEVIĆ</item>
      <item>odvjetnik Neven Matas punomoćnik sudionika u postupku DAMOR, d.o.o. za preradu plastičnih masa, brodogradnju, turizam i trgovinu</item>
      <item>SREĆKO RADOVANOVIĆ</item>
      <item>DRAGAN RADOVANOVIĆ</item>
      <item>MIRA PECOTIĆ ud. Žela</item>
      <item>TUDOR DIDOVIĆ</item>
      <item>DAROSLAV TOMAŠIĆ</item>
      <item>SRETAN RADOVANOVIĆ</item>
      <item>NEDA SALEČIĆ ud. Petra</item>
      <item>ZDRAVKO TOMAŠIĆ</item>
      <item>ZDRAVKA PECOTIĆ ANTUŠIN</item>
      <item>IVAN BANIČEVIĆ ŠKUDRIĆ</item>
      <item>RIKARD KORUNIĆ</item>
      <item>JAKŠA TOMAŠIĆ MORGEN</item>
      <item>IVAN SALEČIĆ pok. Petra</item>
      <item>BENEDIKT PECOTIĆ</item>
      <item>CELINA PECOTIĆ</item>
      <item>IVAN / Anđa RADOVANOVIĆ</item>
      <item>TONĆI RADOVANOVIĆ</item>
      <item>ANTE BANIČEVIĆ Mikulato</item>
      <item>PERO BANIČEVIĆ pok. Petra</item>
      <item>TOMISLAV TOMAŠIĆ DEŽEVIĆ</item>
      <item>PETAR BANIČEVIĆ LUCIĆ Petrov</item>
      <item>SILVESTAR PECOTIĆ</item>
      <item>MARKO BANIČEVIĆ  pok. Pavla</item>
      <item>Odvj. Stjepan Eterović</item>
      <item>IVKO PEŠELJ pok. Ivana</item>
      <item>MLADEN TOMAŠIĆ</item>
      <item>KATA PECOTIĆ pok. Kuzme</item>
      <item>MARKO TOMAŠIĆ DEŽEVIĆ</item>
      <item>DANIRA PECOTIĆ</item>
      <item>MATKO PECOTIĆ Mirkov</item>
      <item>MIRKO RADOVANOVIĆ</item>
      <item>Gordana Jukić, Gorimix d.o.o.</item>
      <item>IVAN TOMAŠIĆ pok. Ivana Barbaca</item>
      <item>ANTE PECOTIĆ pok. Ivota</item>
      <item>IVAN TOMAŠIĆ pok. Antuna</item>
      <item>MAJA PECOTIĆ ž. Josipa</item>
      <item>OMER PECOTIĆ</item>
      <item>BRANISLAV PECOTIĆ</item>
      <item>MARINKO TOMAŠIĆ RADIĆ</item>
      <item>Mirko Jukić, Gorimix d.o.o.</item>
      <item>ANTE BLEUŠ</item>
      <item>DUŠAN TOMAŠIĆ BARBACA</item>
      <item>MLADEN BANIČEVIĆ</item>
      <item>JOSIP PECOTIĆ</item>
      <item>TONKO PECOTIĆ pok. Vida</item>
      <item>KUZMA TOMAŠIĆ pok. Mileta Barbaca</item>
      <item>BORISLAV BANIČEVIĆ</item>
      <item>Davor Martinović, Poljopromet d.o.o.</item>
      <item>ŽELJKO KORUNIĆ</item>
      <item>ŽARKO PECOTIĆ TUNICA</item>
      <item>JURE PECOTIĆ</item>
      <item>PETAR TOMAŠIĆ DEŽEVIĆ</item>
      <item>GOJKO TOMAŠIĆ</item>
      <item>RAJKO BANIČEVIĆ</item>
      <item>DANKO SALEČIĆ</item>
      <item>JAKŠA TOMAŠIĆ</item>
      <item>DUŠAN DIDOVIĆ</item>
      <item>DARICA PECOTIĆ</item>
      <item>PERICA BANIČEVIĆ</item>
      <item>STIPE TOMAŠIĆ ANTUN pok. Tonća</item>
      <item>DUŠAN PECOTIĆ BARAN</item>
      <item>IVKO PECOTIĆ KUZMIĆ</item>
      <item>TIHOMIR PECOTIĆ</item>
      <item>KOVILJKA PECOTIĆ pok. Jerka</item>
      <item>IVAN KORUNIĆ DUNDO</item>
      <item>LJUBO SALEČIĆ</item>
      <item>IVAN PECOTIĆ KUZMIĆ</item>
      <item>TINA PECOTIĆ</item>
      <item>SRĐAN PECOTIĆ Grgura</item>
      <item>DARKO DIDOVIĆ</item>
      <item>KUZMA BANIČEVIĆ GROŠIĆ</item>
      <item>FRANKA DRAGOJEVIĆ</item>
      <item>JAKOV BANIČEVIĆ OREBIČIĆ</item>
      <item>DARIO PECOTIĆ</item>
      <item>ŽELJKO PECOTIĆ pok. Petra</item>
      <item>ANTUN BANIČEVIĆ pok. Antuna</item>
      <item>ZDENKO BANIČEVIĆ pok. Marina</item>
      <item>IVAN SALEČIĆ pok. Ivana</item>
      <item>MATKO SALEČIĆ</item>
      <item>KUZMA TOMAŠIĆ pok. Janka</item>
      <item>IVAN TOMAŠIĆ DEŽEVIĆ</item>
      <item>DUŠAN TOMAŠIĆ DEŽEVIĆ</item>
    </derivirana_varijabla>
  </DomainObject.Predmet.OstaliListFormated>
  <DomainObject.Predmet.OstaliListFormatedOIB>
    <izvorni_sadrzaj>
      <item>Narodne novine d.d., OIB 64546066176</item>
      <item>Kate Perić Šubašić</item>
      <item>IVAN RADOVANOVIĆ Repak, OIB 40234018163</item>
      <item>Lenko Salečić, OIB 72583645435</item>
      <item>BLEUS-KORKIRA d.o.o., OIB 44122770964</item>
      <item>Kuzma Tomašić</item>
      <item>ANA BANIČEVIĆ, OIB 12523783384</item>
      <item>Željko Vidović</item>
      <item>ŽELJKO BLEUŠ, OIB 59915399212</item>
      <item>Ministarstvo financija</item>
      <item>DANKO PECOTIĆ, OIB 16321602649</item>
      <item>ANĐELKA BANIČEVIĆ, OIB 79047230612</item>
      <item>IVAN TOMAŠIĆ JADIN, OIB 59631657813</item>
      <item>JOSIP BOŠNJAK, OIB 65809026326</item>
      <item>IVAN MARELIĆ IVAN, OIB 21089244760</item>
      <item>LOVOR SALEČIĆ, OIB 49396154317</item>
      <item>ALEN TOMAŠIĆ JADIN, OIB 82163957266</item>
      <item>NIVES PECOTIĆ, OIB 63739189939</item>
      <item>SRETAN TOMAŠIĆ, OIB 09315287391</item>
      <item>NELI RADOVANOVIĆ, OIB 95714683867</item>
      <item>KUZMA BANIČEVIĆ pok. Fabijana, OIB 15134842913</item>
      <item>DALIBOR PECOTIĆ, OIB 54785210099</item>
      <item>MARICA PECOTIĆ, OIB 11504405205</item>
      <item>TOMAŠIĆ ZDRAVKO</item>
      <item>ANITO PECOTIĆ BARAN, OIB 16212484063</item>
      <item>ZDRAVKO SALEČIĆ, OIB 27966085185</item>
      <item>VILMA TOMAŠIĆ, OIB 12263597546</item>
      <item>DRAŽEN BOŠNJAK, OIB 67518315691</item>
      <item>LUKA BANIČEVIĆ pok. Frana, OIB 98663577887</item>
      <item>IVANKA STANOJEVIĆ, OIB 57449887492</item>
      <item>Vlaho Monković, OIB 72627093549</item>
      <item>ĐANI SALEČIĆ, OIB 32823020892</item>
      <item>MIRJANA BANIČEVIĆ, OIB 91669241000</item>
      <item>ŽELJANA SALEČIĆ, OIB 89109093314</item>
      <item>NANICA TOMAŠIĆ, OIB 38384204212</item>
      <item>SAŠA PECOTIĆ, OIB 70764679701</item>
      <item>MIRJANA TOMAŠIĆ ud. Stojana, OIB 93209720439</item>
      <item>ZLATKO TOMAŠIĆ, OIB 23584585291</item>
      <item>ŽELJAN PECOTIĆ, OIB 34248768494</item>
      <item>DOMINANT d.o.o., OIB 62799980235</item>
      <item>ANITA TOMAŠIĆ, OIB 63579368707</item>
      <item>JADRANA BANIČEVIĆ, OIB 39662029505</item>
      <item>IGOR RADOVANOVIĆ, OIB 91779534973</item>
      <item>SREDNJA ŠKOLA PETRA ŠEGEDINA, OIB 30204241777</item>
      <item>ĆIRE BANIČEVIĆ, OIB 02432909819</item>
      <item>ANTE TOMAŠIĆ pok. Jerka, OIB 27855324302</item>
      <item>IVAN HUDULIN, OIB 35845054530</item>
      <item>IRENA DIDOVIĆ, OIB 79511279334</item>
      <item>SREĆKO PECOTIĆ, OIB 71052623259</item>
      <item>DARKO TOMAŠIĆ Bili, OIB 60705895107</item>
      <item>MAJA PECOTIĆ, OIB 86016235071</item>
      <item>EMIL BANIČEVIĆ, OIB 38531031235</item>
      <item>JAKŠA PECOTIĆ, OIB 47251280516</item>
      <item>JERKO PECOTIĆ, OIB 35137853358</item>
      <item>HRV. CENTAR ZA POLJOPRIVREDU, HRANU I SELO, OIB 35506269186</item>
      <item>HRVATSKE ŠUME d.o.o., OIB 69693144506</item>
      <item>MILENA PECOTIĆ, OIB 45029039404</item>
      <item>MGK-PACK d.d., OIB 09381762740</item>
      <item>Igor Svilar, OIB 55678665212 punomoćnik sudionika u postupku BADEL 1862 dioničko društvo, vina, alkoholna i bezalkoholna pića</item>
      <item>Min.fin. Porezna uprava Isp. Korčula, OIB 18683136487</item>
      <item>MATIJA HUDULIN, OIB 05762741266</item>
      <item>CROATIA  OSIGURANJE d.d. Fil. Dubrovnik, OIB 26187994862</item>
      <item>IVKO RADOVANOVIĆ POŠA, OIB 27294506664</item>
      <item>OPĆINA SMOKVICA, OIB 23492092438</item>
      <item>ANTUN / JELA MILINA, OIB 66918120857</item>
      <item>LAGUNA NOVIGRAD d.d., OIB 58935879058</item>
      <item>JAKO VINO d.o.o., OIB 34068889816</item>
      <item>JAKOV PECOTIĆ (Petrušac), OIB 79196597878</item>
      <item>MARINKO BANIČEVIĆ, OIB 79908473643</item>
      <item>JURE ANDRIJIĆ, OIB 15375407607</item>
      <item>MILICA HUDULIN, OIB 41575890321</item>
      <item>JOAKIM KUNJAŠIĆ, OIB 48631002665</item>
      <item>JAKOV PECOTIĆ, OIB 31287390010</item>
      <item>JANKO SIPIŠIĆ, OIB 88591067320</item>
      <item>odvjetnik Đorđe Anđelković, OIB 83301421911</item>
      <item>MARIJA PECOTIĆ, OIB 98670474583</item>
      <item>MARIJA TOMAŠIĆ, OIB 23012233701</item>
      <item>SUZANA FARAC, OIB 51194189691</item>
      <item>MOJMIR DIDOVIĆ, OIB 62857539177</item>
      <item>DUBO RADOVANOVIĆ, OIB 34484938455</item>
      <item>RATKO PECOTIĆ, OIB 34405281520</item>
      <item>TIHOMIR PECOTIĆ (pok. Frana), OIB 95580820240</item>
      <item>FINA ZAGREB, OIB 85821130368</item>
      <item>FRANO BANIČEVIĆ, OIB 88223665918</item>
      <item>ANTE RADOVANOVIĆ pok. Petra, OIB 35711094259</item>
      <item>MILIVOJ BANIČEVIĆ, OIB 37291728761</item>
      <item>MARIN BANIČEVIĆ, OIB 80401714220</item>
      <item>MARKO BANIČEVIĆ pok. Marka, OIB 52046084575</item>
      <item>JAGODA VESELINOVIĆ, OIB 26384945691</item>
      <item>VICKO BANIČEVIĆ, OIB 97708118789</item>
      <item>odvjetnik Neven Matas, OIB 71639062425 punomoćnik sudionika u postupku DAMOR, d.o.o. za preradu plastičnih masa, brodogradnju, turizam i trgovinu</item>
      <item>SREĆKO RADOVANOVIĆ, OIB 56175390499</item>
      <item>DRAGAN RADOVANOVIĆ, OIB 64379492772</item>
      <item>MIRA PECOTIĆ ud. Žela, OIB 66893527732</item>
      <item>TUDOR DIDOVIĆ, OIB 70526505736</item>
      <item>DAROSLAV TOMAŠIĆ, OIB 08761048523</item>
      <item>SRETAN RADOVANOVIĆ, OIB 57599657765</item>
      <item>NEDA SALEČIĆ ud. Petra, OIB 13956234500</item>
      <item>ZDRAVKO TOMAŠIĆ, OIB 04977191533</item>
      <item>ZDRAVKA PECOTIĆ ANTUŠIN, OIB 62662263335</item>
      <item>IVAN BANIČEVIĆ ŠKUDRIĆ, OIB 13452885373</item>
      <item>RIKARD KORUNIĆ, OIB 37268201254</item>
      <item>JAKŠA TOMAŠIĆ MORGEN, OIB 03236645193</item>
      <item>IVAN SALEČIĆ pok. Petra, OIB 11189660102</item>
      <item>BENEDIKT PECOTIĆ, OIB 58470348045</item>
      <item>CELINA PECOTIĆ, OIB 27615926867</item>
      <item>IVAN / Anđa RADOVANOVIĆ, OIB 96187907458</item>
      <item>TONĆI RADOVANOVIĆ, OIB 22214232720</item>
      <item>ANTE BANIČEVIĆ Mikulato, OIB 69543010620</item>
      <item>PERO BANIČEVIĆ pok. Petra, OIB 57778246922</item>
      <item>TOMISLAV TOMAŠIĆ DEŽEVIĆ, OIB 67388141775</item>
      <item>PETAR BANIČEVIĆ LUCIĆ Petrov, OIB 55607598403</item>
      <item>SILVESTAR PECOTIĆ, OIB 06331851349</item>
      <item>MARKO BANIČEVIĆ  pok. Pavla, OIB 90635825548</item>
      <item>Odvj. Stjepan Eterović</item>
      <item>IVKO PEŠELJ pok. Ivana, OIB 36303199278</item>
      <item>MLADEN TOMAŠIĆ, OIB 50629906053</item>
      <item>KATA PECOTIĆ pok. Kuzme, OIB 03245470856</item>
      <item>MARKO TOMAŠIĆ DEŽEVIĆ, OIB 95555601444</item>
      <item>DANIRA PECOTIĆ, OIB 49066645523</item>
      <item>MATKO PECOTIĆ Mirkov, OIB 48452214674</item>
      <item>MIRKO RADOVANOVIĆ, OIB 17546459215</item>
      <item>Gordana Jukić, Gorimix d.o.o.</item>
      <item>IVAN TOMAŠIĆ pok. Ivana Barbaca, OIB 82320909380</item>
      <item>ANTE PECOTIĆ pok. Ivota, OIB 90741744910</item>
      <item>IVAN TOMAŠIĆ pok. Antuna, OIB 19797804756</item>
      <item>MAJA PECOTIĆ ž. Josipa, OIB 95251176886</item>
      <item>OMER PECOTIĆ, OIB 58952875239</item>
      <item>BRANISLAV PECOTIĆ, OIB 47480540156</item>
      <item>MARINKO TOMAŠIĆ RADIĆ, OIB 59563517268</item>
      <item>Mirko Jukić, Gorimix d.o.o.</item>
      <item>ANTE BLEUŠ, OIB 60321615992</item>
      <item>DUŠAN TOMAŠIĆ BARBACA, OIB 11081131642</item>
      <item>MLADEN BANIČEVIĆ, OIB 92174233157</item>
      <item>JOSIP PECOTIĆ, OIB 81926927816</item>
      <item>TONKO PECOTIĆ pok. Vida, OIB 56346962956</item>
      <item>KUZMA TOMAŠIĆ pok. Mileta Barbaca, OIB 44079223057</item>
      <item>BORISLAV BANIČEVIĆ, OIB 30708286914</item>
      <item>Davor Martinović, Poljopromet d.o.o.</item>
      <item>ŽELJKO KORUNIĆ, OIB 74827333379</item>
      <item>ŽARKO PECOTIĆ TUNICA, OIB 34499644381</item>
      <item>JURE PECOTIĆ, OIB 31678896761</item>
      <item>PETAR TOMAŠIĆ DEŽEVIĆ, OIB 05638963990</item>
      <item>GOJKO TOMAŠIĆ, OIB 61715266930</item>
      <item>RAJKO BANIČEVIĆ, OIB 45418114610</item>
      <item>DANKO SALEČIĆ, OIB 10004679981</item>
      <item>JAKŠA TOMAŠIĆ, OIB 25543664675</item>
      <item>DUŠAN DIDOVIĆ, OIB 56960465013</item>
      <item>DARICA PECOTIĆ, OIB 73218993869</item>
      <item>PERICA BANIČEVIĆ, OIB 81549857729</item>
      <item>STIPE TOMAŠIĆ ANTUN pok. Tonća, OIB 65686352982</item>
      <item>DUŠAN PECOTIĆ BARAN, OIB 82012465445</item>
      <item>IVKO PECOTIĆ KUZMIĆ, OIB 97676374567</item>
      <item>TIHOMIR PECOTIĆ, OIB 62311967075</item>
      <item>KOVILJKA PECOTIĆ pok. Jerka, OIB 13468504322</item>
      <item>IVAN KORUNIĆ DUNDO, OIB 26096900086</item>
      <item>LJUBO SALEČIĆ, OIB 57678876972</item>
      <item>IVAN PECOTIĆ KUZMIĆ, OIB 83866121523</item>
      <item>TINA PECOTIĆ, OIB 39458726928</item>
      <item>SRĐAN PECOTIĆ Grgura, OIB 76637031832</item>
      <item>DARKO DIDOVIĆ, OIB 86562516988</item>
      <item>KUZMA BANIČEVIĆ GROŠIĆ, OIB 83584328149</item>
      <item>FRANKA DRAGOJEVIĆ, OIB 82335614817</item>
      <item>JAKOV BANIČEVIĆ OREBIČIĆ, OIB 56613033040</item>
      <item>DARIO PECOTIĆ, OIB 59926387177</item>
      <item>ŽELJKO PECOTIĆ pok. Petra, OIB 93469562632</item>
      <item>ANTUN BANIČEVIĆ pok. Antuna, OIB 08583630920</item>
      <item>ZDENKO BANIČEVIĆ pok. Marina, OIB 68768522738</item>
      <item>IVAN SALEČIĆ pok. Ivana, OIB 77490461721</item>
      <item>MATKO SALEČIĆ, OIB 03920237137</item>
      <item>KUZMA TOMAŠIĆ pok. Janka, OIB 47848562076</item>
      <item>IVAN TOMAŠIĆ DEŽEVIĆ, OIB 45025415169</item>
      <item>DUŠAN TOMAŠIĆ DEŽEVIĆ, OIB 18283165460</item>
    </izvorni_sadrzaj>
    <derivirana_varijabla naziv="DomainObject.Predmet.OstaliListFormatedOIB_1">
      <item>Narodne novine d.d., OIB 64546066176</item>
      <item>Kate Perić Šubašić</item>
      <item>IVAN RADOVANOVIĆ Repak, OIB 40234018163</item>
      <item>Lenko Salečić, OIB 72583645435</item>
      <item>BLEUS-KORKIRA d.o.o., OIB 44122770964</item>
      <item>Kuzma Tomašić</item>
      <item>ANA BANIČEVIĆ, OIB 12523783384</item>
      <item>Željko Vidović</item>
      <item>ŽELJKO BLEUŠ, OIB 59915399212</item>
      <item>Ministarstvo financija</item>
      <item>DANKO PECOTIĆ, OIB 16321602649</item>
      <item>ANĐELKA BANIČEVIĆ, OIB 79047230612</item>
      <item>IVAN TOMAŠIĆ JADIN, OIB 59631657813</item>
      <item>JOSIP BOŠNJAK, OIB 65809026326</item>
      <item>IVAN MARELIĆ IVAN, OIB 21089244760</item>
      <item>LOVOR SALEČIĆ, OIB 49396154317</item>
      <item>ALEN TOMAŠIĆ JADIN, OIB 82163957266</item>
      <item>NIVES PECOTIĆ, OIB 63739189939</item>
      <item>SRETAN TOMAŠIĆ, OIB 09315287391</item>
      <item>NELI RADOVANOVIĆ, OIB 95714683867</item>
      <item>KUZMA BANIČEVIĆ pok. Fabijana, OIB 15134842913</item>
      <item>DALIBOR PECOTIĆ, OIB 54785210099</item>
      <item>MARICA PECOTIĆ, OIB 11504405205</item>
      <item>TOMAŠIĆ ZDRAVKO</item>
      <item>ANITO PECOTIĆ BARAN, OIB 16212484063</item>
      <item>ZDRAVKO SALEČIĆ, OIB 27966085185</item>
      <item>VILMA TOMAŠIĆ, OIB 12263597546</item>
      <item>DRAŽEN BOŠNJAK, OIB 67518315691</item>
      <item>LUKA BANIČEVIĆ pok. Frana, OIB 98663577887</item>
      <item>IVANKA STANOJEVIĆ, OIB 57449887492</item>
      <item>Vlaho Monković, OIB 72627093549</item>
      <item>ĐANI SALEČIĆ, OIB 32823020892</item>
      <item>MIRJANA BANIČEVIĆ, OIB 91669241000</item>
      <item>ŽELJANA SALEČIĆ, OIB 89109093314</item>
      <item>NANICA TOMAŠIĆ, OIB 38384204212</item>
      <item>SAŠA PECOTIĆ, OIB 70764679701</item>
      <item>MIRJANA TOMAŠIĆ ud. Stojana, OIB 93209720439</item>
      <item>ZLATKO TOMAŠIĆ, OIB 23584585291</item>
      <item>ŽELJAN PECOTIĆ, OIB 34248768494</item>
      <item>DOMINANT d.o.o., OIB 62799980235</item>
      <item>ANITA TOMAŠIĆ, OIB 63579368707</item>
      <item>JADRANA BANIČEVIĆ, OIB 39662029505</item>
      <item>IGOR RADOVANOVIĆ, OIB 91779534973</item>
      <item>SREDNJA ŠKOLA PETRA ŠEGEDINA, OIB 30204241777</item>
      <item>ĆIRE BANIČEVIĆ, OIB 02432909819</item>
      <item>ANTE TOMAŠIĆ pok. Jerka, OIB 27855324302</item>
      <item>IVAN HUDULIN, OIB 35845054530</item>
      <item>IRENA DIDOVIĆ, OIB 79511279334</item>
      <item>SREĆKO PECOTIĆ, OIB 71052623259</item>
      <item>DARKO TOMAŠIĆ Bili, OIB 60705895107</item>
      <item>MAJA PECOTIĆ, OIB 86016235071</item>
      <item>EMIL BANIČEVIĆ, OIB 38531031235</item>
      <item>JAKŠA PECOTIĆ, OIB 47251280516</item>
      <item>JERKO PECOTIĆ, OIB 35137853358</item>
      <item>HRV. CENTAR ZA POLJOPRIVREDU, HRANU I SELO, OIB 35506269186</item>
      <item>HRVATSKE ŠUME d.o.o., OIB 69693144506</item>
      <item>MILENA PECOTIĆ, OIB 45029039404</item>
      <item>MGK-PACK d.d., OIB 09381762740</item>
      <item>Igor Svilar, OIB 55678665212 punomoćnik sudionika u postupku BADEL 1862 dioničko društvo, vina, alkoholna i bezalkoholna pića</item>
      <item>Min.fin. Porezna uprava Isp. Korčula, OIB 18683136487</item>
      <item>MATIJA HUDULIN, OIB 05762741266</item>
      <item>CROATIA  OSIGURANJE d.d. Fil. Dubrovnik, OIB 26187994862</item>
      <item>IVKO RADOVANOVIĆ POŠA, OIB 27294506664</item>
      <item>OPĆINA SMOKVICA, OIB 23492092438</item>
      <item>ANTUN / JELA MILINA, OIB 66918120857</item>
      <item>LAGUNA NOVIGRAD d.d., OIB 58935879058</item>
      <item>JAKO VINO d.o.o., OIB 34068889816</item>
      <item>JAKOV PECOTIĆ (Petrušac), OIB 79196597878</item>
      <item>MARINKO BANIČEVIĆ, OIB 79908473643</item>
      <item>JURE ANDRIJIĆ, OIB 15375407607</item>
      <item>MILICA HUDULIN, OIB 41575890321</item>
      <item>JOAKIM KUNJAŠIĆ, OIB 48631002665</item>
      <item>JAKOV PECOTIĆ, OIB 31287390010</item>
      <item>JANKO SIPIŠIĆ, OIB 88591067320</item>
      <item>odvjetnik Đorđe Anđelković, OIB 83301421911</item>
      <item>MARIJA PECOTIĆ, OIB 98670474583</item>
      <item>MARIJA TOMAŠIĆ, OIB 23012233701</item>
      <item>SUZANA FARAC, OIB 51194189691</item>
      <item>MOJMIR DIDOVIĆ, OIB 62857539177</item>
      <item>DUBO RADOVANOVIĆ, OIB 34484938455</item>
      <item>RATKO PECOTIĆ, OIB 34405281520</item>
      <item>TIHOMIR PECOTIĆ (pok. Frana), OIB 95580820240</item>
      <item>FINA ZAGREB, OIB 85821130368</item>
      <item>FRANO BANIČEVIĆ, OIB 88223665918</item>
      <item>ANTE RADOVANOVIĆ pok. Petra, OIB 35711094259</item>
      <item>MILIVOJ BANIČEVIĆ, OIB 37291728761</item>
      <item>MARIN BANIČEVIĆ, OIB 80401714220</item>
      <item>MARKO BANIČEVIĆ pok. Marka, OIB 52046084575</item>
      <item>JAGODA VESELINOVIĆ, OIB 26384945691</item>
      <item>VICKO BANIČEVIĆ, OIB 97708118789</item>
      <item>odvjetnik Neven Matas, OIB 71639062425 punomoćnik sudionika u postupku DAMOR, d.o.o. za preradu plastičnih masa, brodogradnju, turizam i trgovinu</item>
      <item>SREĆKO RADOVANOVIĆ, OIB 56175390499</item>
      <item>DRAGAN RADOVANOVIĆ, OIB 64379492772</item>
      <item>MIRA PECOTIĆ ud. Žela, OIB 66893527732</item>
      <item>TUDOR DIDOVIĆ, OIB 70526505736</item>
      <item>DAROSLAV TOMAŠIĆ, OIB 08761048523</item>
      <item>SRETAN RADOVANOVIĆ, OIB 57599657765</item>
      <item>NEDA SALEČIĆ ud. Petra, OIB 13956234500</item>
      <item>ZDRAVKO TOMAŠIĆ, OIB 04977191533</item>
      <item>ZDRAVKA PECOTIĆ ANTUŠIN, OIB 62662263335</item>
      <item>IVAN BANIČEVIĆ ŠKUDRIĆ, OIB 13452885373</item>
      <item>RIKARD KORUNIĆ, OIB 37268201254</item>
      <item>JAKŠA TOMAŠIĆ MORGEN, OIB 03236645193</item>
      <item>IVAN SALEČIĆ pok. Petra, OIB 11189660102</item>
      <item>BENEDIKT PECOTIĆ, OIB 58470348045</item>
      <item>CELINA PECOTIĆ, OIB 27615926867</item>
      <item>IVAN / Anđa RADOVANOVIĆ, OIB 96187907458</item>
      <item>TONĆI RADOVANOVIĆ, OIB 22214232720</item>
      <item>ANTE BANIČEVIĆ Mikulato, OIB 69543010620</item>
      <item>PERO BANIČEVIĆ pok. Petra, OIB 57778246922</item>
      <item>TOMISLAV TOMAŠIĆ DEŽEVIĆ, OIB 67388141775</item>
      <item>PETAR BANIČEVIĆ LUCIĆ Petrov, OIB 55607598403</item>
      <item>SILVESTAR PECOTIĆ, OIB 06331851349</item>
      <item>MARKO BANIČEVIĆ  pok. Pavla, OIB 90635825548</item>
      <item>Odvj. Stjepan Eterović</item>
      <item>IVKO PEŠELJ pok. Ivana, OIB 36303199278</item>
      <item>MLADEN TOMAŠIĆ, OIB 50629906053</item>
      <item>KATA PECOTIĆ pok. Kuzme, OIB 03245470856</item>
      <item>MARKO TOMAŠIĆ DEŽEVIĆ, OIB 95555601444</item>
      <item>DANIRA PECOTIĆ, OIB 49066645523</item>
      <item>MATKO PECOTIĆ Mirkov, OIB 48452214674</item>
      <item>MIRKO RADOVANOVIĆ, OIB 17546459215</item>
      <item>Gordana Jukić, Gorimix d.o.o.</item>
      <item>IVAN TOMAŠIĆ pok. Ivana Barbaca, OIB 82320909380</item>
      <item>ANTE PECOTIĆ pok. Ivota, OIB 90741744910</item>
      <item>IVAN TOMAŠIĆ pok. Antuna, OIB 19797804756</item>
      <item>MAJA PECOTIĆ ž. Josipa, OIB 95251176886</item>
      <item>OMER PECOTIĆ, OIB 58952875239</item>
      <item>BRANISLAV PECOTIĆ, OIB 47480540156</item>
      <item>MARINKO TOMAŠIĆ RADIĆ, OIB 59563517268</item>
      <item>Mirko Jukić, Gorimix d.o.o.</item>
      <item>ANTE BLEUŠ, OIB 60321615992</item>
      <item>DUŠAN TOMAŠIĆ BARBACA, OIB 11081131642</item>
      <item>MLADEN BANIČEVIĆ, OIB 92174233157</item>
      <item>JOSIP PECOTIĆ, OIB 81926927816</item>
      <item>TONKO PECOTIĆ pok. Vida, OIB 56346962956</item>
      <item>KUZMA TOMAŠIĆ pok. Mileta Barbaca, OIB 44079223057</item>
      <item>BORISLAV BANIČEVIĆ, OIB 30708286914</item>
      <item>Davor Martinović, Poljopromet d.o.o.</item>
      <item>ŽELJKO KORUNIĆ, OIB 74827333379</item>
      <item>ŽARKO PECOTIĆ TUNICA, OIB 34499644381</item>
      <item>JURE PECOTIĆ, OIB 31678896761</item>
      <item>PETAR TOMAŠIĆ DEŽEVIĆ, OIB 05638963990</item>
      <item>GOJKO TOMAŠIĆ, OIB 61715266930</item>
      <item>RAJKO BANIČEVIĆ, OIB 45418114610</item>
      <item>DANKO SALEČIĆ, OIB 10004679981</item>
      <item>JAKŠA TOMAŠIĆ, OIB 25543664675</item>
      <item>DUŠAN DIDOVIĆ, OIB 56960465013</item>
      <item>DARICA PECOTIĆ, OIB 73218993869</item>
      <item>PERICA BANIČEVIĆ, OIB 81549857729</item>
      <item>STIPE TOMAŠIĆ ANTUN pok. Tonća, OIB 65686352982</item>
      <item>DUŠAN PECOTIĆ BARAN, OIB 82012465445</item>
      <item>IVKO PECOTIĆ KUZMIĆ, OIB 97676374567</item>
      <item>TIHOMIR PECOTIĆ, OIB 62311967075</item>
      <item>KOVILJKA PECOTIĆ pok. Jerka, OIB 13468504322</item>
      <item>IVAN KORUNIĆ DUNDO, OIB 26096900086</item>
      <item>LJUBO SALEČIĆ, OIB 57678876972</item>
      <item>IVAN PECOTIĆ KUZMIĆ, OIB 83866121523</item>
      <item>TINA PECOTIĆ, OIB 39458726928</item>
      <item>SRĐAN PECOTIĆ Grgura, OIB 76637031832</item>
      <item>DARKO DIDOVIĆ, OIB 86562516988</item>
      <item>KUZMA BANIČEVIĆ GROŠIĆ, OIB 83584328149</item>
      <item>FRANKA DRAGOJEVIĆ, OIB 82335614817</item>
      <item>JAKOV BANIČEVIĆ OREBIČIĆ, OIB 56613033040</item>
      <item>DARIO PECOTIĆ, OIB 59926387177</item>
      <item>ŽELJKO PECOTIĆ pok. Petra, OIB 93469562632</item>
      <item>ANTUN BANIČEVIĆ pok. Antuna, OIB 08583630920</item>
      <item>ZDENKO BANIČEVIĆ pok. Marina, OIB 68768522738</item>
      <item>IVAN SALEČIĆ pok. Ivana, OIB 77490461721</item>
      <item>MATKO SALEČIĆ, OIB 03920237137</item>
      <item>KUZMA TOMAŠIĆ pok. Janka, OIB 47848562076</item>
      <item>IVAN TOMAŠIĆ DEŽEVIĆ, OIB 45025415169</item>
      <item>DUŠAN TOMAŠIĆ DEŽEVIĆ, OIB 18283165460</item>
    </derivirana_varijabla>
  </DomainObject.Predmet.OstaliListFormatedOIB>
  <DomainObject.Predmet.OstaliListFormatedWithAdress>
    <izvorni_sadrzaj>
      <item>Narodne novine d.d., Saviski Gaj XIII put 6, 10000 Zagreb</item>
      <item>Kate Perić Šubašić, Hrv. poštanska banka d.d., 20000 Dubrovnik</item>
      <item>IVAN RADOVANOVIĆ Repak, Smokvica 298, 20272 Smokvica</item>
      <item>Lenko Salečić, 20272 Smokvica</item>
      <item>BLEUS-KORKIRA d.o.o.</item>
      <item>Kuzma Tomašić, </item>
      <item>ANA BANIČEVIĆ, 20272 Smokvica</item>
      <item>Željko Vidović</item>
      <item>ŽELJKO BLEUŠ, 20272 Smokvica</item>
      <item>Ministarstvo financija</item>
      <item>DANKO PECOTIĆ, BRNA</item>
      <item>ANĐELKA BANIČEVIĆ</item>
      <item>IVAN TOMAŠIĆ JADIN, 20272 Smokvica</item>
      <item>JOSIP BOŠNJAK</item>
      <item>IVAN MARELIĆ IVAN, 20272 Smokvica</item>
      <item>LOVOR SALEČIĆ</item>
      <item>ALEN TOMAŠIĆ JADIN, 20260 Korčula</item>
      <item>NIVES PECOTIĆ</item>
      <item>SRETAN TOMAŠIĆ, 20272 Smokvica</item>
      <item>NELI RADOVANOVIĆ</item>
      <item>KUZMA BANIČEVIĆ pok. Fabijana, 20272 Smokvica</item>
      <item>DALIBOR PECOTIĆ</item>
      <item>MARICA PECOTIĆ, BRNA</item>
      <item>TOMAŠIĆ ZDRAVKO</item>
      <item>ANITO PECOTIĆ BARAN, 20272 Smokvica</item>
      <item>ZDRAVKO SALEČIĆ</item>
      <item>VILMA TOMAŠIĆ, BRNA</item>
      <item>DRAŽEN BOŠNJAK</item>
      <item>LUKA BANIČEVIĆ pok. Frana, Brna</item>
      <item>IVANKA STANOJEVIĆ</item>
      <item>Vlaho Monković, Vlaha Paljetka 12, 20207 Cavtat</item>
      <item>ĐANI SALEČIĆ</item>
      <item>MIRJANA BANIČEVIĆ, 20272 Smokvica</item>
      <item>ŽELJANA SALEČIĆ</item>
      <item>NANICA TOMAŠIĆ, BRNA</item>
      <item>SAŠA PECOTIĆ</item>
      <item>MIRJANA TOMAŠIĆ ud. Stojana, 20272 Smokvica</item>
      <item>ZLATKO TOMAŠIĆ, 20272 Smokvica</item>
      <item>ŽELJAN PECOTIĆ</item>
      <item>DOMINANT d.o.o.</item>
      <item>ANITA TOMAŠIĆ</item>
      <item>JADRANA BANIČEVIĆ, BRNA</item>
      <item>IGOR RADOVANOVIĆ</item>
      <item>SREDNJA ŠKOLA PETRA ŠEGEDINA, 20260 Korčula</item>
      <item>ĆIRE BANIČEVIĆ</item>
      <item>ANTE TOMAŠIĆ pok. Jerka, 20272 Smokvica</item>
      <item>IVAN HUDULIN</item>
      <item>IRENA DIDOVIĆ, 20272 Smokvica</item>
      <item>SREĆKO PECOTIĆ</item>
      <item>DARKO TOMAŠIĆ Bili, 20272 Smokvica</item>
      <item>MAJA PECOTIĆ</item>
      <item>EMIL BANIČEVIĆ, 20272 Smokvica</item>
      <item>JAKŠA PECOTIĆ</item>
      <item>JERKO PECOTIĆ, Brna 481, Brna, 20272 Smokvica</item>
      <item>HRV. CENTAR ZA POLJOPRIVREDU, HRANU I SELO</item>
      <item>HRVATSKE ŠUME d.o.o.</item>
      <item>MILENA PECOTIĆ, 20272 Smokvica</item>
      <item>MGK-PACK d.d.</item>
      <item>Igor Svilar, Gredička 23, 10000 Zagreb punomoćnik sudionika u postupku BADEL 1862 dioničko društvo, vina, alkoholna i bezalkoholna pića</item>
      <item>Min.fin. Porezna uprava Isp. Korčula</item>
      <item>MATIJA HUDULIN, 20272 Smokvica</item>
      <item>CROATIA  OSIGURANJE d.d. Fil. Dubrovnik</item>
      <item>IVKO RADOVANOVIĆ POŠA, BRNA</item>
      <item>OPĆINA SMOKVICA</item>
      <item>ANTUN / JELA MILINA, SMOKVICA 289, 20272 Smokvica</item>
      <item>LAGUNA NOVIGRAD d.d.</item>
      <item>JAKO VINO d.o.o.</item>
      <item>JAKOV PECOTIĆ (Petrušac), BRNA</item>
      <item>MARINKO BANIČEVIĆ, 20272 Smokvica</item>
      <item>JURE ANDRIJIĆ, BRNA, SMOKVICA</item>
      <item>MILICA HUDULIN, BRNA</item>
      <item>JOAKIM KUNJAŠIĆ, 20272 Smokvica</item>
      <item>JAKOV PECOTIĆ, BRNA</item>
      <item>JANKO SIPIŠIĆ, 20272 Smokvica</item>
      <item>odvjetnik Đorđe Anđelković, Vrbanićeva 20, 10000 Zagreb</item>
      <item>MARIJA PECOTIĆ, Smokvica 48, 20272 Smokvica</item>
      <item>MARIJA TOMAŠIĆ, 20272 Smokvica</item>
      <item>SUZANA FARAC, 20272 Smokvica</item>
      <item>MOJMIR DIDOVIĆ, 20270 Vela Luka</item>
      <item>DUBO RADOVANOVIĆ, 20272 Smokvica</item>
      <item>RATKO PECOTIĆ, BRNA</item>
      <item>TIHOMIR PECOTIĆ (pok. Frana), 20272 Smokvica</item>
      <item>FINA ZAGREB</item>
      <item>FRANO BANIČEVIĆ, 20272 Smokvica</item>
      <item>ANTE RADOVANOVIĆ pok. Petra, 20272 Smokvica</item>
      <item>MILIVOJ BANIČEVIĆ, 20272 Smokvica</item>
      <item>MARIN BANIČEVIĆ, 20272 Smokvica</item>
      <item>MARKO BANIČEVIĆ pok. Marka, 20272 Smokvica</item>
      <item>JAGODA VESELINOVIĆ, 20272 Smokvica</item>
      <item>VICKO BANIČEVIĆ, 20272 Smokvica</item>
      <item>odvjetnik Neven Matas, Ulica Domovinskog rata 27, 21000 Split punomoćnik sudionika u postupku DAMOR, d.o.o. za preradu plastičnih masa, brodogradnju, turizam i trgovinu</item>
      <item>SREĆKO RADOVANOVIĆ, 20272 Smokvica</item>
      <item>DRAGAN RADOVANOVIĆ, BRNA</item>
      <item>MIRA PECOTIĆ ud. Žela, 20272 Smokvica</item>
      <item>TUDOR DIDOVIĆ, 20272 Smokvica</item>
      <item>DAROSLAV TOMAŠIĆ, 20272 Smokvica</item>
      <item>SRETAN RADOVANOVIĆ, 20272 Smokvica</item>
      <item>NEDA SALEČIĆ ud. Petra, 20272 Smokvica</item>
      <item>ZDRAVKO TOMAŠIĆ</item>
      <item>ZDRAVKA PECOTIĆ ANTUŠIN, 20272 Smokvica</item>
      <item>IVAN BANIČEVIĆ ŠKUDRIĆ, 20272 Smokvica</item>
      <item>RIKARD KORUNIĆ, 20272 Smokvica</item>
      <item>JAKŠA TOMAŠIĆ MORGEN, BRNA</item>
      <item>IVAN SALEČIĆ pok. Petra, Brna, Smokvica</item>
      <item>BENEDIKT PECOTIĆ, BRNA</item>
      <item>CELINA PECOTIĆ, 20272 Smokvica</item>
      <item>IVAN / Anđa RADOVANOVIĆ, SMOKVICA 30, 20272 Smokvica</item>
      <item>TONĆI RADOVANOVIĆ, BRNA, SMOKVICA</item>
      <item>ANTE BANIČEVIĆ Mikulato, 20272 Smokvica</item>
      <item>PERO BANIČEVIĆ pok. Petra, 20272 Smokvica</item>
      <item>TOMISLAV TOMAŠIĆ DEŽEVIĆ, BRNA</item>
      <item>PETAR BANIČEVIĆ LUCIĆ Petrov, BRNA</item>
      <item>SILVESTAR PECOTIĆ, 20272 Smokvica</item>
      <item>MARKO BANIČEVIĆ  pok. Pavla, 20272 Smokvica</item>
      <item>Odvj. Stjepan Eterović, Kipara Rendića 17, 21400 Supetar</item>
      <item>IVKO PEŠELJ pok. Ivana, 20272 Smokvica</item>
      <item>MLADEN TOMAŠIĆ, 20272 Smokvica</item>
      <item>KATA PECOTIĆ pok. Kuzme, 20272 Smokvica</item>
      <item>MARKO TOMAŠIĆ DEŽEVIĆ, BRNA</item>
      <item>DANIRA PECOTIĆ, 20272 Smokvica</item>
      <item>MATKO PECOTIĆ Mirkov, 20272 Smokvica</item>
      <item>MIRKO RADOVANOVIĆ, 20272 Smokvica</item>
      <item>Gordana Jukić, Gorimix d.o.o.</item>
      <item>IVAN TOMAŠIĆ pok. Ivana Barbaca, 20272 Smokvica</item>
      <item>ANTE PECOTIĆ pok. Ivota, 20272 Smokvica</item>
      <item>IVAN TOMAŠIĆ pok. Antuna, 20272 Smokvica</item>
      <item>MAJA PECOTIĆ ž. Josipa, 20272 Smokvica</item>
      <item>OMER PECOTIĆ, 20272 Smokvica</item>
      <item>BRANISLAV PECOTIĆ, 20272 Smokvica</item>
      <item>MARINKO TOMAŠIĆ RADIĆ, 20272 Smokvica</item>
      <item>Mirko Jukić, Gorimix d.o.o.</item>
      <item>ANTE BLEUŠ, 20272 Smokvica</item>
      <item>DUŠAN TOMAŠIĆ BARBACA, BRNA</item>
      <item>MLADEN BANIČEVIĆ, 20272 Smokvica</item>
      <item>JOSIP PECOTIĆ, 20272 Smokvica</item>
      <item>TONKO PECOTIĆ pok. Vida</item>
      <item>KUZMA TOMAŠIĆ pok. Mileta Barbaca, 20272 Smokvica</item>
      <item>BORISLAV BANIČEVIĆ, 20272 Smokvica</item>
      <item>Davor Martinović, Poljopromet d.o.o.</item>
      <item>ŽELJKO KORUNIĆ, BRNA</item>
      <item>ŽARKO PECOTIĆ TUNICA, 20272 Smokvica</item>
      <item>JURE PECOTIĆ, 20272 Smokvica</item>
      <item>PETAR TOMAŠIĆ DEŽEVIĆ, 20272 Smokvica</item>
      <item>GOJKO TOMAŠIĆ, BRNA</item>
      <item>RAJKO BANIČEVIĆ, 20272 Smokvica</item>
      <item>DANKO SALEČIĆ, 20272 Smokvica</item>
      <item>JAKŠA TOMAŠIĆ, 20272 Smokvica</item>
      <item>DUŠAN DIDOVIĆ, 20272 Smokvica</item>
      <item>DARICA PECOTIĆ, Brna 510, 20272 Smokvica</item>
      <item>PERICA BANIČEVIĆ, 20272 Smokvica</item>
      <item>STIPE TOMAŠIĆ ANTUN pok. Tonća, 20272 Smokvica</item>
      <item>DUŠAN PECOTIĆ BARAN, 20272 Smokvica</item>
      <item>IVKO PECOTIĆ KUZMIĆ, 20272 Smokvica</item>
      <item>TIHOMIR PECOTIĆ, BRNA</item>
      <item>KOVILJKA PECOTIĆ pok. Jerka, 20272 Smokvica</item>
      <item>IVAN KORUNIĆ DUNDO, 20272 Smokvica</item>
      <item>LJUBO SALEČIĆ, 20272 Smokvica</item>
      <item>IVAN PECOTIĆ KUZMIĆ, 20272 Smokvica</item>
      <item>TINA PECOTIĆ, BRNA</item>
      <item>SRĐAN PECOTIĆ Grgura</item>
      <item>DARKO DIDOVIĆ, 20272 Smokvica</item>
      <item>KUZMA BANIČEVIĆ GROŠIĆ, 20272 Smokvica</item>
      <item>FRANKA DRAGOJEVIĆ, 20272 Smokvica</item>
      <item>JAKOV BANIČEVIĆ OREBIČIĆ, 20272 Smokvica</item>
      <item>DARIO PECOTIĆ, 20272 Smokvica</item>
      <item>ŽELJKO PECOTIĆ pok. Petra, 20272 Smokvica</item>
      <item>ANTUN BANIČEVIĆ pok. Antuna, 20272 Smokvica</item>
      <item>ZDENKO BANIČEVIĆ pok. Marina, Smokvica 101, 20272 Smokvica</item>
      <item>IVAN SALEČIĆ pok. Ivana, 20272 Smokvica</item>
      <item>MATKO SALEČIĆ, 20272 Smokvica</item>
      <item>KUZMA TOMAŠIĆ pok. Janka, 20272 Smokvica</item>
      <item>IVAN TOMAŠIĆ DEŽEVIĆ, BRNA</item>
      <item>DUŠAN TOMAŠIĆ DEŽEVIĆ, BRNA</item>
    </izvorni_sadrzaj>
    <derivirana_varijabla naziv="DomainObject.Predmet.OstaliListFormatedWithAdress_1">
      <item>Narodne novine d.d., Saviski Gaj XIII put 6, 10000 Zagreb</item>
      <item>Kate Perić Šubašić, Hrv. poštanska banka d.d., 20000 Dubrovnik</item>
      <item>IVAN RADOVANOVIĆ Repak, Smokvica 298, 20272 Smokvica</item>
      <item>Lenko Salečić, 20272 Smokvica</item>
      <item>BLEUS-KORKIRA d.o.o.</item>
      <item>Kuzma Tomašić, </item>
      <item>ANA BANIČEVIĆ, 20272 Smokvica</item>
      <item>Željko Vidović</item>
      <item>ŽELJKO BLEUŠ, 20272 Smokvica</item>
      <item>Ministarstvo financija</item>
      <item>DANKO PECOTIĆ, BRNA</item>
      <item>ANĐELKA BANIČEVIĆ</item>
      <item>IVAN TOMAŠIĆ JADIN, 20272 Smokvica</item>
      <item>JOSIP BOŠNJAK</item>
      <item>IVAN MARELIĆ IVAN, 20272 Smokvica</item>
      <item>LOVOR SALEČIĆ</item>
      <item>ALEN TOMAŠIĆ JADIN, 20260 Korčula</item>
      <item>NIVES PECOTIĆ</item>
      <item>SRETAN TOMAŠIĆ, 20272 Smokvica</item>
      <item>NELI RADOVANOVIĆ</item>
      <item>KUZMA BANIČEVIĆ pok. Fabijana, 20272 Smokvica</item>
      <item>DALIBOR PECOTIĆ</item>
      <item>MARICA PECOTIĆ, BRNA</item>
      <item>TOMAŠIĆ ZDRAVKO</item>
      <item>ANITO PECOTIĆ BARAN, 20272 Smokvica</item>
      <item>ZDRAVKO SALEČIĆ</item>
      <item>VILMA TOMAŠIĆ, BRNA</item>
      <item>DRAŽEN BOŠNJAK</item>
      <item>LUKA BANIČEVIĆ pok. Frana, Brna</item>
      <item>IVANKA STANOJEVIĆ</item>
      <item>Vlaho Monković, Vlaha Paljetka 12, 20207 Cavtat</item>
      <item>ĐANI SALEČIĆ</item>
      <item>MIRJANA BANIČEVIĆ, 20272 Smokvica</item>
      <item>ŽELJANA SALEČIĆ</item>
      <item>NANICA TOMAŠIĆ, BRNA</item>
      <item>SAŠA PECOTIĆ</item>
      <item>MIRJANA TOMAŠIĆ ud. Stojana, 20272 Smokvica</item>
      <item>ZLATKO TOMAŠIĆ, 20272 Smokvica</item>
      <item>ŽELJAN PECOTIĆ</item>
      <item>DOMINANT d.o.o.</item>
      <item>ANITA TOMAŠIĆ</item>
      <item>JADRANA BANIČEVIĆ, BRNA</item>
      <item>IGOR RADOVANOVIĆ</item>
      <item>SREDNJA ŠKOLA PETRA ŠEGEDINA, 20260 Korčula</item>
      <item>ĆIRE BANIČEVIĆ</item>
      <item>ANTE TOMAŠIĆ pok. Jerka, 20272 Smokvica</item>
      <item>IVAN HUDULIN</item>
      <item>IRENA DIDOVIĆ, 20272 Smokvica</item>
      <item>SREĆKO PECOTIĆ</item>
      <item>DARKO TOMAŠIĆ Bili, 20272 Smokvica</item>
      <item>MAJA PECOTIĆ</item>
      <item>EMIL BANIČEVIĆ, 20272 Smokvica</item>
      <item>JAKŠA PECOTIĆ</item>
      <item>JERKO PECOTIĆ, Brna 481, Brna, 20272 Smokvica</item>
      <item>HRV. CENTAR ZA POLJOPRIVREDU, HRANU I SELO</item>
      <item>HRVATSKE ŠUME d.o.o.</item>
      <item>MILENA PECOTIĆ, 20272 Smokvica</item>
      <item>MGK-PACK d.d.</item>
      <item>Igor Svilar, Gredička 23, 10000 Zagreb punomoćnik sudionika u postupku BADEL 1862 dioničko društvo, vina, alkoholna i bezalkoholna pića</item>
      <item>Min.fin. Porezna uprava Isp. Korčula</item>
      <item>MATIJA HUDULIN, 20272 Smokvica</item>
      <item>CROATIA  OSIGURANJE d.d. Fil. Dubrovnik</item>
      <item>IVKO RADOVANOVIĆ POŠA, BRNA</item>
      <item>OPĆINA SMOKVICA</item>
      <item>ANTUN / JELA MILINA, SMOKVICA 289, 20272 Smokvica</item>
      <item>LAGUNA NOVIGRAD d.d.</item>
      <item>JAKO VINO d.o.o.</item>
      <item>JAKOV PECOTIĆ (Petrušac), BRNA</item>
      <item>MARINKO BANIČEVIĆ, 20272 Smokvica</item>
      <item>JURE ANDRIJIĆ, BRNA, SMOKVICA</item>
      <item>MILICA HUDULIN, BRNA</item>
      <item>JOAKIM KUNJAŠIĆ, 20272 Smokvica</item>
      <item>JAKOV PECOTIĆ, BRNA</item>
      <item>JANKO SIPIŠIĆ, 20272 Smokvica</item>
      <item>odvjetnik Đorđe Anđelković, Vrbanićeva 20, 10000 Zagreb</item>
      <item>MARIJA PECOTIĆ, Smokvica 48, 20272 Smokvica</item>
      <item>MARIJA TOMAŠIĆ, 20272 Smokvica</item>
      <item>SUZANA FARAC, 20272 Smokvica</item>
      <item>MOJMIR DIDOVIĆ, 20270 Vela Luka</item>
      <item>DUBO RADOVANOVIĆ, 20272 Smokvica</item>
      <item>RATKO PECOTIĆ, BRNA</item>
      <item>TIHOMIR PECOTIĆ (pok. Frana), 20272 Smokvica</item>
      <item>FINA ZAGREB</item>
      <item>FRANO BANIČEVIĆ, 20272 Smokvica</item>
      <item>ANTE RADOVANOVIĆ pok. Petra, 20272 Smokvica</item>
      <item>MILIVOJ BANIČEVIĆ, 20272 Smokvica</item>
      <item>MARIN BANIČEVIĆ, 20272 Smokvica</item>
      <item>MARKO BANIČEVIĆ pok. Marka, 20272 Smokvica</item>
      <item>JAGODA VESELINOVIĆ, 20272 Smokvica</item>
      <item>VICKO BANIČEVIĆ, 20272 Smokvica</item>
      <item>odvjetnik Neven Matas, Ulica Domovinskog rata 27, 21000 Split punomoćnik sudionika u postupku DAMOR, d.o.o. za preradu plastičnih masa, brodogradnju, turizam i trgovinu</item>
      <item>SREĆKO RADOVANOVIĆ, 20272 Smokvica</item>
      <item>DRAGAN RADOVANOVIĆ, BRNA</item>
      <item>MIRA PECOTIĆ ud. Žela, 20272 Smokvica</item>
      <item>TUDOR DIDOVIĆ, 20272 Smokvica</item>
      <item>DAROSLAV TOMAŠIĆ, 20272 Smokvica</item>
      <item>SRETAN RADOVANOVIĆ, 20272 Smokvica</item>
      <item>NEDA SALEČIĆ ud. Petra, 20272 Smokvica</item>
      <item>ZDRAVKO TOMAŠIĆ</item>
      <item>ZDRAVKA PECOTIĆ ANTUŠIN, 20272 Smokvica</item>
      <item>IVAN BANIČEVIĆ ŠKUDRIĆ, 20272 Smokvica</item>
      <item>RIKARD KORUNIĆ, 20272 Smokvica</item>
      <item>JAKŠA TOMAŠIĆ MORGEN, BRNA</item>
      <item>IVAN SALEČIĆ pok. Petra, Brna, Smokvica</item>
      <item>BENEDIKT PECOTIĆ, BRNA</item>
      <item>CELINA PECOTIĆ, 20272 Smokvica</item>
      <item>IVAN / Anđa RADOVANOVIĆ, SMOKVICA 30, 20272 Smokvica</item>
      <item>TONĆI RADOVANOVIĆ, BRNA, SMOKVICA</item>
      <item>ANTE BANIČEVIĆ Mikulato, 20272 Smokvica</item>
      <item>PERO BANIČEVIĆ pok. Petra, 20272 Smokvica</item>
      <item>TOMISLAV TOMAŠIĆ DEŽEVIĆ, BRNA</item>
      <item>PETAR BANIČEVIĆ LUCIĆ Petrov, BRNA</item>
      <item>SILVESTAR PECOTIĆ, 20272 Smokvica</item>
      <item>MARKO BANIČEVIĆ  pok. Pavla, 20272 Smokvica</item>
      <item>Odvj. Stjepan Eterović, Kipara Rendića 17, 21400 Supetar</item>
      <item>IVKO PEŠELJ pok. Ivana, 20272 Smokvica</item>
      <item>MLADEN TOMAŠIĆ, 20272 Smokvica</item>
      <item>KATA PECOTIĆ pok. Kuzme, 20272 Smokvica</item>
      <item>MARKO TOMAŠIĆ DEŽEVIĆ, BRNA</item>
      <item>DANIRA PECOTIĆ, 20272 Smokvica</item>
      <item>MATKO PECOTIĆ Mirkov, 20272 Smokvica</item>
      <item>MIRKO RADOVANOVIĆ, 20272 Smokvica</item>
      <item>Gordana Jukić, Gorimix d.o.o.</item>
      <item>IVAN TOMAŠIĆ pok. Ivana Barbaca, 20272 Smokvica</item>
      <item>ANTE PECOTIĆ pok. Ivota, 20272 Smokvica</item>
      <item>IVAN TOMAŠIĆ pok. Antuna, 20272 Smokvica</item>
      <item>MAJA PECOTIĆ ž. Josipa, 20272 Smokvica</item>
      <item>OMER PECOTIĆ, 20272 Smokvica</item>
      <item>BRANISLAV PECOTIĆ, 20272 Smokvica</item>
      <item>MARINKO TOMAŠIĆ RADIĆ, 20272 Smokvica</item>
      <item>Mirko Jukić, Gorimix d.o.o.</item>
      <item>ANTE BLEUŠ, 20272 Smokvica</item>
      <item>DUŠAN TOMAŠIĆ BARBACA, BRNA</item>
      <item>MLADEN BANIČEVIĆ, 20272 Smokvica</item>
      <item>JOSIP PECOTIĆ, 20272 Smokvica</item>
      <item>TONKO PECOTIĆ pok. Vida</item>
      <item>KUZMA TOMAŠIĆ pok. Mileta Barbaca, 20272 Smokvica</item>
      <item>BORISLAV BANIČEVIĆ, 20272 Smokvica</item>
      <item>Davor Martinović, Poljopromet d.o.o.</item>
      <item>ŽELJKO KORUNIĆ, BRNA</item>
      <item>ŽARKO PECOTIĆ TUNICA, 20272 Smokvica</item>
      <item>JURE PECOTIĆ, 20272 Smokvica</item>
      <item>PETAR TOMAŠIĆ DEŽEVIĆ, 20272 Smokvica</item>
      <item>GOJKO TOMAŠIĆ, BRNA</item>
      <item>RAJKO BANIČEVIĆ, 20272 Smokvica</item>
      <item>DANKO SALEČIĆ, 20272 Smokvica</item>
      <item>JAKŠA TOMAŠIĆ, 20272 Smokvica</item>
      <item>DUŠAN DIDOVIĆ, 20272 Smokvica</item>
      <item>DARICA PECOTIĆ, Brna 510, 20272 Smokvica</item>
      <item>PERICA BANIČEVIĆ, 20272 Smokvica</item>
      <item>STIPE TOMAŠIĆ ANTUN pok. Tonća, 20272 Smokvica</item>
      <item>DUŠAN PECOTIĆ BARAN, 20272 Smokvica</item>
      <item>IVKO PECOTIĆ KUZMIĆ, 20272 Smokvica</item>
      <item>TIHOMIR PECOTIĆ, BRNA</item>
      <item>KOVILJKA PECOTIĆ pok. Jerka, 20272 Smokvica</item>
      <item>IVAN KORUNIĆ DUNDO, 20272 Smokvica</item>
      <item>LJUBO SALEČIĆ, 20272 Smokvica</item>
      <item>IVAN PECOTIĆ KUZMIĆ, 20272 Smokvica</item>
      <item>TINA PECOTIĆ, BRNA</item>
      <item>SRĐAN PECOTIĆ Grgura</item>
      <item>DARKO DIDOVIĆ, 20272 Smokvica</item>
      <item>KUZMA BANIČEVIĆ GROŠIĆ, 20272 Smokvica</item>
      <item>FRANKA DRAGOJEVIĆ, 20272 Smokvica</item>
      <item>JAKOV BANIČEVIĆ OREBIČIĆ, 20272 Smokvica</item>
      <item>DARIO PECOTIĆ, 20272 Smokvica</item>
      <item>ŽELJKO PECOTIĆ pok. Petra, 20272 Smokvica</item>
      <item>ANTUN BANIČEVIĆ pok. Antuna, 20272 Smokvica</item>
      <item>ZDENKO BANIČEVIĆ pok. Marina, Smokvica 101, 20272 Smokvica</item>
      <item>IVAN SALEČIĆ pok. Ivana, 20272 Smokvica</item>
      <item>MATKO SALEČIĆ, 20272 Smokvica</item>
      <item>KUZMA TOMAŠIĆ pok. Janka, 20272 Smokvica</item>
      <item>IVAN TOMAŠIĆ DEŽEVIĆ, BRNA</item>
      <item>DUŠAN TOMAŠIĆ DEŽEVIĆ, BRNA</item>
    </derivirana_varijabla>
  </DomainObject.Predmet.OstaliListFormatedWithAdress>
  <DomainObject.Predmet.OstaliListFormatedWithAdressOIB>
    <izvorni_sadrzaj>
      <item>Narodne novine d.d., OIB 64546066176, Saviski Gaj XIII put 6, 10000 Zagreb</item>
      <item>Kate Perić Šubašić, Hrv. poštanska banka d.d., 20000 Dubrovnik</item>
      <item>IVAN RADOVANOVIĆ Repak, OIB 40234018163, Smokvica 298, 20272 Smokvica</item>
      <item>Lenko Salečić, OIB 72583645435, 20272 Smokvica</item>
      <item>BLEUS-KORKIRA d.o.o., OIB 44122770964</item>
      <item>Kuzma Tomašić, </item>
      <item>ANA BANIČEVIĆ, OIB 12523783384, 20272 Smokvica</item>
      <item>Željko Vidović</item>
      <item>ŽELJKO BLEUŠ, OIB 59915399212, 20272 Smokvica</item>
      <item>Ministarstvo financija</item>
      <item>DANKO PECOTIĆ, OIB 16321602649, BRNA</item>
      <item>ANĐELKA BANIČEVIĆ, OIB 79047230612</item>
      <item>IVAN TOMAŠIĆ JADIN, OIB 59631657813, 20272 Smokvica</item>
      <item>JOSIP BOŠNJAK, OIB 65809026326</item>
      <item>IVAN MARELIĆ IVAN, OIB 21089244760, 20272 Smokvica</item>
      <item>LOVOR SALEČIĆ, OIB 49396154317</item>
      <item>ALEN TOMAŠIĆ JADIN, OIB 82163957266, 20260 Korčula</item>
      <item>NIVES PECOTIĆ, OIB 63739189939</item>
      <item>SRETAN TOMAŠIĆ, OIB 09315287391, 20272 Smokvica</item>
      <item>NELI RADOVANOVIĆ, OIB 95714683867</item>
      <item>KUZMA BANIČEVIĆ pok. Fabijana, OIB 15134842913, 20272 Smokvica</item>
      <item>DALIBOR PECOTIĆ, OIB 54785210099</item>
      <item>MARICA PECOTIĆ, OIB 11504405205, BRNA</item>
      <item>TOMAŠIĆ ZDRAVKO</item>
      <item>ANITO PECOTIĆ BARAN, OIB 16212484063, 20272 Smokvica</item>
      <item>ZDRAVKO SALEČIĆ, OIB 27966085185</item>
      <item>VILMA TOMAŠIĆ, OIB 12263597546, BRNA</item>
      <item>DRAŽEN BOŠNJAK, OIB 67518315691</item>
      <item>LUKA BANIČEVIĆ pok. Frana, OIB 98663577887, Brna</item>
      <item>IVANKA STANOJEVIĆ, OIB 57449887492</item>
      <item>Vlaho Monković, OIB 72627093549, Vlaha Paljetka 12, 20207 Cavtat</item>
      <item>ĐANI SALEČIĆ, OIB 32823020892</item>
      <item>MIRJANA BANIČEVIĆ, OIB 91669241000, 20272 Smokvica</item>
      <item>ŽELJANA SALEČIĆ, OIB 89109093314</item>
      <item>NANICA TOMAŠIĆ, OIB 38384204212, BRNA</item>
      <item>SAŠA PECOTIĆ, OIB 70764679701</item>
      <item>MIRJANA TOMAŠIĆ ud. Stojana, OIB 93209720439, 20272 Smokvica</item>
      <item>ZLATKO TOMAŠIĆ, OIB 23584585291, 20272 Smokvica</item>
      <item>ŽELJAN PECOTIĆ, OIB 34248768494</item>
      <item>DOMINANT d.o.o., OIB 62799980235</item>
      <item>ANITA TOMAŠIĆ, OIB 63579368707</item>
      <item>JADRANA BANIČEVIĆ, OIB 39662029505, BRNA</item>
      <item>IGOR RADOVANOVIĆ, OIB 91779534973</item>
      <item>SREDNJA ŠKOLA PETRA ŠEGEDINA, OIB 30204241777, 20260 Korčula</item>
      <item>ĆIRE BANIČEVIĆ, OIB 02432909819</item>
      <item>ANTE TOMAŠIĆ pok. Jerka, OIB 27855324302, 20272 Smokvica</item>
      <item>IVAN HUDULIN, OIB 35845054530</item>
      <item>IRENA DIDOVIĆ, OIB 79511279334, 20272 Smokvica</item>
      <item>SREĆKO PECOTIĆ, OIB 71052623259</item>
      <item>DARKO TOMAŠIĆ Bili, OIB 60705895107, 20272 Smokvica</item>
      <item>MAJA PECOTIĆ, OIB 86016235071</item>
      <item>EMIL BANIČEVIĆ, OIB 38531031235, 20272 Smokvica</item>
      <item>JAKŠA PECOTIĆ, OIB 47251280516</item>
      <item>JERKO PECOTIĆ, OIB 35137853358, Brna 481, Brna, 20272 Smokvica</item>
      <item>HRV. CENTAR ZA POLJOPRIVREDU, HRANU I SELO, OIB 35506269186</item>
      <item>HRVATSKE ŠUME d.o.o., OIB 69693144506</item>
      <item>MILENA PECOTIĆ, OIB 45029039404, 20272 Smokvica</item>
      <item>MGK-PACK d.d., OIB 09381762740</item>
      <item>Igor Svilar, OIB 55678665212, Gredička 23, 10000 Zagreb punomoćnik sudionika u postupku BADEL 1862 dioničko društvo, vina, alkoholna i bezalkoholna pića</item>
      <item>Min.fin. Porezna uprava Isp. Korčula, OIB 18683136487</item>
      <item>MATIJA HUDULIN, OIB 05762741266, 20272 Smokvica</item>
      <item>CROATIA  OSIGURANJE d.d. Fil. Dubrovnik, OIB 26187994862</item>
      <item>IVKO RADOVANOVIĆ POŠA, OIB 27294506664, BRNA</item>
      <item>OPĆINA SMOKVICA, OIB 23492092438</item>
      <item>ANTUN / JELA MILINA, OIB 66918120857, SMOKVICA 289, 20272 Smokvica</item>
      <item>LAGUNA NOVIGRAD d.d., OIB 58935879058</item>
      <item>JAKO VINO d.o.o., OIB 34068889816</item>
      <item>JAKOV PECOTIĆ (Petrušac), OIB 79196597878, BRNA</item>
      <item>MARINKO BANIČEVIĆ, OIB 79908473643, 20272 Smokvica</item>
      <item>JURE ANDRIJIĆ, OIB 15375407607, BRNA, SMOKVICA</item>
      <item>MILICA HUDULIN, OIB 41575890321, BRNA</item>
      <item>JOAKIM KUNJAŠIĆ, OIB 48631002665, 20272 Smokvica</item>
      <item>JAKOV PECOTIĆ, OIB 31287390010, BRNA</item>
      <item>JANKO SIPIŠIĆ, OIB 88591067320, 20272 Smokvica</item>
      <item>odvjetnik Đorđe Anđelković, OIB 83301421911, Vrbanićeva 20, 10000 Zagreb</item>
      <item>MARIJA PECOTIĆ, OIB 98670474583, Smokvica 48, 20272 Smokvica</item>
      <item>MARIJA TOMAŠIĆ, OIB 23012233701, 20272 Smokvica</item>
      <item>SUZANA FARAC, OIB 51194189691, 20272 Smokvica</item>
      <item>MOJMIR DIDOVIĆ, OIB 62857539177, 20270 Vela Luka</item>
      <item>DUBO RADOVANOVIĆ, OIB 34484938455, 20272 Smokvica</item>
      <item>RATKO PECOTIĆ, OIB 34405281520, BRNA</item>
      <item>TIHOMIR PECOTIĆ (pok. Frana), OIB 95580820240, 20272 Smokvica</item>
      <item>FINA ZAGREB, OIB 85821130368</item>
      <item>FRANO BANIČEVIĆ, OIB 88223665918, 20272 Smokvica</item>
      <item>ANTE RADOVANOVIĆ pok. Petra, OIB 35711094259, 20272 Smokvica</item>
      <item>MILIVOJ BANIČEVIĆ, OIB 37291728761, 20272 Smokvica</item>
      <item>MARIN BANIČEVIĆ, OIB 80401714220, 20272 Smokvica</item>
      <item>MARKO BANIČEVIĆ pok. Marka, OIB 52046084575, 20272 Smokvica</item>
      <item>JAGODA VESELINOVIĆ, OIB 26384945691, 20272 Smokvica</item>
      <item>VICKO BANIČEVIĆ, OIB 97708118789, 20272 Smokvica</item>
      <item>odvjetnik Neven Matas, OIB 71639062425, Ulica Domovinskog rata 27, 21000 Split punomoćnik sudionika u postupku DAMOR, d.o.o. za preradu plastičnih masa, brodogradnju, turizam i trgovinu</item>
      <item>SREĆKO RADOVANOVIĆ, OIB 56175390499, 20272 Smokvica</item>
      <item>DRAGAN RADOVANOVIĆ, OIB 64379492772, BRNA</item>
      <item>MIRA PECOTIĆ ud. Žela, OIB 66893527732, 20272 Smokvica</item>
      <item>TUDOR DIDOVIĆ, OIB 70526505736, 20272 Smokvica</item>
      <item>DAROSLAV TOMAŠIĆ, OIB 08761048523, 20272 Smokvica</item>
      <item>SRETAN RADOVANOVIĆ, OIB 57599657765, 20272 Smokvica</item>
      <item>NEDA SALEČIĆ ud. Petra, OIB 13956234500, 20272 Smokvica</item>
      <item>ZDRAVKO TOMAŠIĆ, OIB 04977191533</item>
      <item>ZDRAVKA PECOTIĆ ANTUŠIN, OIB 62662263335, 20272 Smokvica</item>
      <item>IVAN BANIČEVIĆ ŠKUDRIĆ, OIB 13452885373, 20272 Smokvica</item>
      <item>RIKARD KORUNIĆ, OIB 37268201254, 20272 Smokvica</item>
      <item>JAKŠA TOMAŠIĆ MORGEN, OIB 03236645193, BRNA</item>
      <item>IVAN SALEČIĆ pok. Petra, OIB 11189660102, Brna, Smokvica</item>
      <item>BENEDIKT PECOTIĆ, OIB 58470348045, BRNA</item>
      <item>CELINA PECOTIĆ, OIB 27615926867, 20272 Smokvica</item>
      <item>IVAN / Anđa RADOVANOVIĆ, OIB 96187907458, SMOKVICA 30, 20272 Smokvica</item>
      <item>TONĆI RADOVANOVIĆ, OIB 22214232720, BRNA, SMOKVICA</item>
      <item>ANTE BANIČEVIĆ Mikulato, OIB 69543010620, 20272 Smokvica</item>
      <item>PERO BANIČEVIĆ pok. Petra, OIB 57778246922, 20272 Smokvica</item>
      <item>TOMISLAV TOMAŠIĆ DEŽEVIĆ, OIB 67388141775, BRNA</item>
      <item>PETAR BANIČEVIĆ LUCIĆ Petrov, OIB 55607598403, BRNA</item>
      <item>SILVESTAR PECOTIĆ, OIB 06331851349, 20272 Smokvica</item>
      <item>MARKO BANIČEVIĆ  pok. Pavla, OIB 90635825548, 20272 Smokvica</item>
      <item>Odvj. Stjepan Eterović, Kipara Rendića 17, 21400 Supetar</item>
      <item>IVKO PEŠELJ pok. Ivana, OIB 36303199278, 20272 Smokvica</item>
      <item>MLADEN TOMAŠIĆ, OIB 50629906053, 20272 Smokvica</item>
      <item>KATA PECOTIĆ pok. Kuzme, OIB 03245470856, 20272 Smokvica</item>
      <item>MARKO TOMAŠIĆ DEŽEVIĆ, OIB 95555601444, BRNA</item>
      <item>DANIRA PECOTIĆ, OIB 49066645523, 20272 Smokvica</item>
      <item>MATKO PECOTIĆ Mirkov, OIB 48452214674, 20272 Smokvica</item>
      <item>MIRKO RADOVANOVIĆ, OIB 17546459215, 20272 Smokvica</item>
      <item>Gordana Jukić, Gorimix d.o.o.</item>
      <item>IVAN TOMAŠIĆ pok. Ivana Barbaca, OIB 82320909380, 20272 Smokvica</item>
      <item>ANTE PECOTIĆ pok. Ivota, OIB 90741744910, 20272 Smokvica</item>
      <item>IVAN TOMAŠIĆ pok. Antuna, OIB 19797804756, 20272 Smokvica</item>
      <item>MAJA PECOTIĆ ž. Josipa, OIB 95251176886, 20272 Smokvica</item>
      <item>OMER PECOTIĆ, OIB 58952875239, 20272 Smokvica</item>
      <item>BRANISLAV PECOTIĆ, OIB 47480540156, 20272 Smokvica</item>
      <item>MARINKO TOMAŠIĆ RADIĆ, OIB 59563517268, 20272 Smokvica</item>
      <item>Mirko Jukić, Gorimix d.o.o.</item>
      <item>ANTE BLEUŠ, OIB 60321615992, 20272 Smokvica</item>
      <item>DUŠAN TOMAŠIĆ BARBACA, OIB 11081131642, BRNA</item>
      <item>MLADEN BANIČEVIĆ, OIB 92174233157, 20272 Smokvica</item>
      <item>JOSIP PECOTIĆ, OIB 81926927816, 20272 Smokvica</item>
      <item>TONKO PECOTIĆ pok. Vida, OIB 56346962956</item>
      <item>KUZMA TOMAŠIĆ pok. Mileta Barbaca, OIB 44079223057, 20272 Smokvica</item>
      <item>BORISLAV BANIČEVIĆ, OIB 30708286914, 20272 Smokvica</item>
      <item>Davor Martinović, Poljopromet d.o.o.</item>
      <item>ŽELJKO KORUNIĆ, OIB 74827333379, BRNA</item>
      <item>ŽARKO PECOTIĆ TUNICA, OIB 34499644381, 20272 Smokvica</item>
      <item>JURE PECOTIĆ, OIB 31678896761, 20272 Smokvica</item>
      <item>PETAR TOMAŠIĆ DEŽEVIĆ, OIB 05638963990, 20272 Smokvica</item>
      <item>GOJKO TOMAŠIĆ, OIB 61715266930, BRNA</item>
      <item>RAJKO BANIČEVIĆ, OIB 45418114610, 20272 Smokvica</item>
      <item>DANKO SALEČIĆ, OIB 10004679981, 20272 Smokvica</item>
      <item>JAKŠA TOMAŠIĆ, OIB 25543664675, 20272 Smokvica</item>
      <item>DUŠAN DIDOVIĆ, OIB 56960465013, 20272 Smokvica</item>
      <item>DARICA PECOTIĆ, OIB 73218993869, Brna 510, 20272 Smokvica</item>
      <item>PERICA BANIČEVIĆ, OIB 81549857729, 20272 Smokvica</item>
      <item>STIPE TOMAŠIĆ ANTUN pok. Tonća, OIB 65686352982, 20272 Smokvica</item>
      <item>DUŠAN PECOTIĆ BARAN, OIB 82012465445, 20272 Smokvica</item>
      <item>IVKO PECOTIĆ KUZMIĆ, OIB 97676374567, 20272 Smokvica</item>
      <item>TIHOMIR PECOTIĆ, OIB 62311967075, BRNA</item>
      <item>KOVILJKA PECOTIĆ pok. Jerka, OIB 13468504322, 20272 Smokvica</item>
      <item>IVAN KORUNIĆ DUNDO, OIB 26096900086, 20272 Smokvica</item>
      <item>LJUBO SALEČIĆ, OIB 57678876972, 20272 Smokvica</item>
      <item>IVAN PECOTIĆ KUZMIĆ, OIB 83866121523, 20272 Smokvica</item>
      <item>TINA PECOTIĆ, OIB 39458726928, BRNA</item>
      <item>SRĐAN PECOTIĆ Grgura, OIB 76637031832</item>
      <item>DARKO DIDOVIĆ, OIB 86562516988, 20272 Smokvica</item>
      <item>KUZMA BANIČEVIĆ GROŠIĆ, OIB 83584328149, 20272 Smokvica</item>
      <item>FRANKA DRAGOJEVIĆ, OIB 82335614817, 20272 Smokvica</item>
      <item>JAKOV BANIČEVIĆ OREBIČIĆ, OIB 56613033040, 20272 Smokvica</item>
      <item>DARIO PECOTIĆ, OIB 59926387177, 20272 Smokvica</item>
      <item>ŽELJKO PECOTIĆ pok. Petra, OIB 93469562632, 20272 Smokvica</item>
      <item>ANTUN BANIČEVIĆ pok. Antuna, OIB 08583630920, 20272 Smokvica</item>
      <item>ZDENKO BANIČEVIĆ pok. Marina, OIB 68768522738, Smokvica 101, 20272 Smokvica</item>
      <item>IVAN SALEČIĆ pok. Ivana, OIB 77490461721, 20272 Smokvica</item>
      <item>MATKO SALEČIĆ, OIB 03920237137, 20272 Smokvica</item>
      <item>KUZMA TOMAŠIĆ pok. Janka, OIB 47848562076, 20272 Smokvica</item>
      <item>IVAN TOMAŠIĆ DEŽEVIĆ, OIB 45025415169, BRNA</item>
      <item>DUŠAN TOMAŠIĆ DEŽEVIĆ, OIB 18283165460, BRNA</item>
    </izvorni_sadrzaj>
    <derivirana_varijabla naziv="DomainObject.Predmet.OstaliListFormatedWithAdressOIB_1">
      <item>Narodne novine d.d., OIB 64546066176, Saviski Gaj XIII put 6, 10000 Zagreb</item>
      <item>Kate Perić Šubašić, Hrv. poštanska banka d.d., 20000 Dubrovnik</item>
      <item>IVAN RADOVANOVIĆ Repak, OIB 40234018163, Smokvica 298, 20272 Smokvica</item>
      <item>Lenko Salečić, OIB 72583645435, 20272 Smokvica</item>
      <item>BLEUS-KORKIRA d.o.o., OIB 44122770964</item>
      <item>Kuzma Tomašić, </item>
      <item>ANA BANIČEVIĆ, OIB 12523783384, 20272 Smokvica</item>
      <item>Željko Vidović</item>
      <item>ŽELJKO BLEUŠ, OIB 59915399212, 20272 Smokvica</item>
      <item>Ministarstvo financija</item>
      <item>DANKO PECOTIĆ, OIB 16321602649, BRNA</item>
      <item>ANĐELKA BANIČEVIĆ, OIB 79047230612</item>
      <item>IVAN TOMAŠIĆ JADIN, OIB 59631657813, 20272 Smokvica</item>
      <item>JOSIP BOŠNJAK, OIB 65809026326</item>
      <item>IVAN MARELIĆ IVAN, OIB 21089244760, 20272 Smokvica</item>
      <item>LOVOR SALEČIĆ, OIB 49396154317</item>
      <item>ALEN TOMAŠIĆ JADIN, OIB 82163957266, 20260 Korčula</item>
      <item>NIVES PECOTIĆ, OIB 63739189939</item>
      <item>SRETAN TOMAŠIĆ, OIB 09315287391, 20272 Smokvica</item>
      <item>NELI RADOVANOVIĆ, OIB 95714683867</item>
      <item>KUZMA BANIČEVIĆ pok. Fabijana, OIB 15134842913, 20272 Smokvica</item>
      <item>DALIBOR PECOTIĆ, OIB 54785210099</item>
      <item>MARICA PECOTIĆ, OIB 11504405205, BRNA</item>
      <item>TOMAŠIĆ ZDRAVKO</item>
      <item>ANITO PECOTIĆ BARAN, OIB 16212484063, 20272 Smokvica</item>
      <item>ZDRAVKO SALEČIĆ, OIB 27966085185</item>
      <item>VILMA TOMAŠIĆ, OIB 12263597546, BRNA</item>
      <item>DRAŽEN BOŠNJAK, OIB 67518315691</item>
      <item>LUKA BANIČEVIĆ pok. Frana, OIB 98663577887, Brna</item>
      <item>IVANKA STANOJEVIĆ, OIB 57449887492</item>
      <item>Vlaho Monković, OIB 72627093549, Vlaha Paljetka 12, 20207 Cavtat</item>
      <item>ĐANI SALEČIĆ, OIB 32823020892</item>
      <item>MIRJANA BANIČEVIĆ, OIB 91669241000, 20272 Smokvica</item>
      <item>ŽELJANA SALEČIĆ, OIB 89109093314</item>
      <item>NANICA TOMAŠIĆ, OIB 38384204212, BRNA</item>
      <item>SAŠA PECOTIĆ, OIB 70764679701</item>
      <item>MIRJANA TOMAŠIĆ ud. Stojana, OIB 93209720439, 20272 Smokvica</item>
      <item>ZLATKO TOMAŠIĆ, OIB 23584585291, 20272 Smokvica</item>
      <item>ŽELJAN PECOTIĆ, OIB 34248768494</item>
      <item>DOMINANT d.o.o., OIB 62799980235</item>
      <item>ANITA TOMAŠIĆ, OIB 63579368707</item>
      <item>JADRANA BANIČEVIĆ, OIB 39662029505, BRNA</item>
      <item>IGOR RADOVANOVIĆ, OIB 91779534973</item>
      <item>SREDNJA ŠKOLA PETRA ŠEGEDINA, OIB 30204241777, 20260 Korčula</item>
      <item>ĆIRE BANIČEVIĆ, OIB 02432909819</item>
      <item>ANTE TOMAŠIĆ pok. Jerka, OIB 27855324302, 20272 Smokvica</item>
      <item>IVAN HUDULIN, OIB 35845054530</item>
      <item>IRENA DIDOVIĆ, OIB 79511279334, 20272 Smokvica</item>
      <item>SREĆKO PECOTIĆ, OIB 71052623259</item>
      <item>DARKO TOMAŠIĆ Bili, OIB 60705895107, 20272 Smokvica</item>
      <item>MAJA PECOTIĆ, OIB 86016235071</item>
      <item>EMIL BANIČEVIĆ, OIB 38531031235, 20272 Smokvica</item>
      <item>JAKŠA PECOTIĆ, OIB 47251280516</item>
      <item>JERKO PECOTIĆ, OIB 35137853358, Brna 481, Brna, 20272 Smokvica</item>
      <item>HRV. CENTAR ZA POLJOPRIVREDU, HRANU I SELO, OIB 35506269186</item>
      <item>HRVATSKE ŠUME d.o.o., OIB 69693144506</item>
      <item>MILENA PECOTIĆ, OIB 45029039404, 20272 Smokvica</item>
      <item>MGK-PACK d.d., OIB 09381762740</item>
      <item>Igor Svilar, OIB 55678665212, Gredička 23, 10000 Zagreb punomoćnik sudionika u postupku BADEL 1862 dioničko društvo, vina, alkoholna i bezalkoholna pića</item>
      <item>Min.fin. Porezna uprava Isp. Korčula, OIB 18683136487</item>
      <item>MATIJA HUDULIN, OIB 05762741266, 20272 Smokvica</item>
      <item>CROATIA  OSIGURANJE d.d. Fil. Dubrovnik, OIB 26187994862</item>
      <item>IVKO RADOVANOVIĆ POŠA, OIB 27294506664, BRNA</item>
      <item>OPĆINA SMOKVICA, OIB 23492092438</item>
      <item>ANTUN / JELA MILINA, OIB 66918120857, SMOKVICA 289, 20272 Smokvica</item>
      <item>LAGUNA NOVIGRAD d.d., OIB 58935879058</item>
      <item>JAKO VINO d.o.o., OIB 34068889816</item>
      <item>JAKOV PECOTIĆ (Petrušac), OIB 79196597878, BRNA</item>
      <item>MARINKO BANIČEVIĆ, OIB 79908473643, 20272 Smokvica</item>
      <item>JURE ANDRIJIĆ, OIB 15375407607, BRNA, SMOKVICA</item>
      <item>MILICA HUDULIN, OIB 41575890321, BRNA</item>
      <item>JOAKIM KUNJAŠIĆ, OIB 48631002665, 20272 Smokvica</item>
      <item>JAKOV PECOTIĆ, OIB 31287390010, BRNA</item>
      <item>JANKO SIPIŠIĆ, OIB 88591067320, 20272 Smokvica</item>
      <item>odvjetnik Đorđe Anđelković, OIB 83301421911, Vrbanićeva 20, 10000 Zagreb</item>
      <item>MARIJA PECOTIĆ, OIB 98670474583, Smokvica 48, 20272 Smokvica</item>
      <item>MARIJA TOMAŠIĆ, OIB 23012233701, 20272 Smokvica</item>
      <item>SUZANA FARAC, OIB 51194189691, 20272 Smokvica</item>
      <item>MOJMIR DIDOVIĆ, OIB 62857539177, 20270 Vela Luka</item>
      <item>DUBO RADOVANOVIĆ, OIB 34484938455, 20272 Smokvica</item>
      <item>RATKO PECOTIĆ, OIB 34405281520, BRNA</item>
      <item>TIHOMIR PECOTIĆ (pok. Frana), OIB 95580820240, 20272 Smokvica</item>
      <item>FINA ZAGREB, OIB 85821130368</item>
      <item>FRANO BANIČEVIĆ, OIB 88223665918, 20272 Smokvica</item>
      <item>ANTE RADOVANOVIĆ pok. Petra, OIB 35711094259, 20272 Smokvica</item>
      <item>MILIVOJ BANIČEVIĆ, OIB 37291728761, 20272 Smokvica</item>
      <item>MARIN BANIČEVIĆ, OIB 80401714220, 20272 Smokvica</item>
      <item>MARKO BANIČEVIĆ pok. Marka, OIB 52046084575, 20272 Smokvica</item>
      <item>JAGODA VESELINOVIĆ, OIB 26384945691, 20272 Smokvica</item>
      <item>VICKO BANIČEVIĆ, OIB 97708118789, 20272 Smokvica</item>
      <item>odvjetnik Neven Matas, OIB 71639062425, Ulica Domovinskog rata 27, 21000 Split punomoćnik sudionika u postupku DAMOR, d.o.o. za preradu plastičnih masa, brodogradnju, turizam i trgovinu</item>
      <item>SREĆKO RADOVANOVIĆ, OIB 56175390499, 20272 Smokvica</item>
      <item>DRAGAN RADOVANOVIĆ, OIB 64379492772, BRNA</item>
      <item>MIRA PECOTIĆ ud. Žela, OIB 66893527732, 20272 Smokvica</item>
      <item>TUDOR DIDOVIĆ, OIB 70526505736, 20272 Smokvica</item>
      <item>DAROSLAV TOMAŠIĆ, OIB 08761048523, 20272 Smokvica</item>
      <item>SRETAN RADOVANOVIĆ, OIB 57599657765, 20272 Smokvica</item>
      <item>NEDA SALEČIĆ ud. Petra, OIB 13956234500, 20272 Smokvica</item>
      <item>ZDRAVKO TOMAŠIĆ, OIB 04977191533</item>
      <item>ZDRAVKA PECOTIĆ ANTUŠIN, OIB 62662263335, 20272 Smokvica</item>
      <item>IVAN BANIČEVIĆ ŠKUDRIĆ, OIB 13452885373, 20272 Smokvica</item>
      <item>RIKARD KORUNIĆ, OIB 37268201254, 20272 Smokvica</item>
      <item>JAKŠA TOMAŠIĆ MORGEN, OIB 03236645193, BRNA</item>
      <item>IVAN SALEČIĆ pok. Petra, OIB 11189660102, Brna, Smokvica</item>
      <item>BENEDIKT PECOTIĆ, OIB 58470348045, BRNA</item>
      <item>CELINA PECOTIĆ, OIB 27615926867, 20272 Smokvica</item>
      <item>IVAN / Anđa RADOVANOVIĆ, OIB 96187907458, SMOKVICA 30, 20272 Smokvica</item>
      <item>TONĆI RADOVANOVIĆ, OIB 22214232720, BRNA, SMOKVICA</item>
      <item>ANTE BANIČEVIĆ Mikulato, OIB 69543010620, 20272 Smokvica</item>
      <item>PERO BANIČEVIĆ pok. Petra, OIB 57778246922, 20272 Smokvica</item>
      <item>TOMISLAV TOMAŠIĆ DEŽEVIĆ, OIB 67388141775, BRNA</item>
      <item>PETAR BANIČEVIĆ LUCIĆ Petrov, OIB 55607598403, BRNA</item>
      <item>SILVESTAR PECOTIĆ, OIB 06331851349, 20272 Smokvica</item>
      <item>MARKO BANIČEVIĆ  pok. Pavla, OIB 90635825548, 20272 Smokvica</item>
      <item>Odvj. Stjepan Eterović, Kipara Rendića 17, 21400 Supetar</item>
      <item>IVKO PEŠELJ pok. Ivana, OIB 36303199278, 20272 Smokvica</item>
      <item>MLADEN TOMAŠIĆ, OIB 50629906053, 20272 Smokvica</item>
      <item>KATA PECOTIĆ pok. Kuzme, OIB 03245470856, 20272 Smokvica</item>
      <item>MARKO TOMAŠIĆ DEŽEVIĆ, OIB 95555601444, BRNA</item>
      <item>DANIRA PECOTIĆ, OIB 49066645523, 20272 Smokvica</item>
      <item>MATKO PECOTIĆ Mirkov, OIB 48452214674, 20272 Smokvica</item>
      <item>MIRKO RADOVANOVIĆ, OIB 17546459215, 20272 Smokvica</item>
      <item>Gordana Jukić, Gorimix d.o.o.</item>
      <item>IVAN TOMAŠIĆ pok. Ivana Barbaca, OIB 82320909380, 20272 Smokvica</item>
      <item>ANTE PECOTIĆ pok. Ivota, OIB 90741744910, 20272 Smokvica</item>
      <item>IVAN TOMAŠIĆ pok. Antuna, OIB 19797804756, 20272 Smokvica</item>
      <item>MAJA PECOTIĆ ž. Josipa, OIB 95251176886, 20272 Smokvica</item>
      <item>OMER PECOTIĆ, OIB 58952875239, 20272 Smokvica</item>
      <item>BRANISLAV PECOTIĆ, OIB 47480540156, 20272 Smokvica</item>
      <item>MARINKO TOMAŠIĆ RADIĆ, OIB 59563517268, 20272 Smokvica</item>
      <item>Mirko Jukić, Gorimix d.o.o.</item>
      <item>ANTE BLEUŠ, OIB 60321615992, 20272 Smokvica</item>
      <item>DUŠAN TOMAŠIĆ BARBACA, OIB 11081131642, BRNA</item>
      <item>MLADEN BANIČEVIĆ, OIB 92174233157, 20272 Smokvica</item>
      <item>JOSIP PECOTIĆ, OIB 81926927816, 20272 Smokvica</item>
      <item>TONKO PECOTIĆ pok. Vida, OIB 56346962956</item>
      <item>KUZMA TOMAŠIĆ pok. Mileta Barbaca, OIB 44079223057, 20272 Smokvica</item>
      <item>BORISLAV BANIČEVIĆ, OIB 30708286914, 20272 Smokvica</item>
      <item>Davor Martinović, Poljopromet d.o.o.</item>
      <item>ŽELJKO KORUNIĆ, OIB 74827333379, BRNA</item>
      <item>ŽARKO PECOTIĆ TUNICA, OIB 34499644381, 20272 Smokvica</item>
      <item>JURE PECOTIĆ, OIB 31678896761, 20272 Smokvica</item>
      <item>PETAR TOMAŠIĆ DEŽEVIĆ, OIB 05638963990, 20272 Smokvica</item>
      <item>GOJKO TOMAŠIĆ, OIB 61715266930, BRNA</item>
      <item>RAJKO BANIČEVIĆ, OIB 45418114610, 20272 Smokvica</item>
      <item>DANKO SALEČIĆ, OIB 10004679981, 20272 Smokvica</item>
      <item>JAKŠA TOMAŠIĆ, OIB 25543664675, 20272 Smokvica</item>
      <item>DUŠAN DIDOVIĆ, OIB 56960465013, 20272 Smokvica</item>
      <item>DARICA PECOTIĆ, OIB 73218993869, Brna 510, 20272 Smokvica</item>
      <item>PERICA BANIČEVIĆ, OIB 81549857729, 20272 Smokvica</item>
      <item>STIPE TOMAŠIĆ ANTUN pok. Tonća, OIB 65686352982, 20272 Smokvica</item>
      <item>DUŠAN PECOTIĆ BARAN, OIB 82012465445, 20272 Smokvica</item>
      <item>IVKO PECOTIĆ KUZMIĆ, OIB 97676374567, 20272 Smokvica</item>
      <item>TIHOMIR PECOTIĆ, OIB 62311967075, BRNA</item>
      <item>KOVILJKA PECOTIĆ pok. Jerka, OIB 13468504322, 20272 Smokvica</item>
      <item>IVAN KORUNIĆ DUNDO, OIB 26096900086, 20272 Smokvica</item>
      <item>LJUBO SALEČIĆ, OIB 57678876972, 20272 Smokvica</item>
      <item>IVAN PECOTIĆ KUZMIĆ, OIB 83866121523, 20272 Smokvica</item>
      <item>TINA PECOTIĆ, OIB 39458726928, BRNA</item>
      <item>SRĐAN PECOTIĆ Grgura, OIB 76637031832</item>
      <item>DARKO DIDOVIĆ, OIB 86562516988, 20272 Smokvica</item>
      <item>KUZMA BANIČEVIĆ GROŠIĆ, OIB 83584328149, 20272 Smokvica</item>
      <item>FRANKA DRAGOJEVIĆ, OIB 82335614817, 20272 Smokvica</item>
      <item>JAKOV BANIČEVIĆ OREBIČIĆ, OIB 56613033040, 20272 Smokvica</item>
      <item>DARIO PECOTIĆ, OIB 59926387177, 20272 Smokvica</item>
      <item>ŽELJKO PECOTIĆ pok. Petra, OIB 93469562632, 20272 Smokvica</item>
      <item>ANTUN BANIČEVIĆ pok. Antuna, OIB 08583630920, 20272 Smokvica</item>
      <item>ZDENKO BANIČEVIĆ pok. Marina, OIB 68768522738, Smokvica 101, 20272 Smokvica</item>
      <item>IVAN SALEČIĆ pok. Ivana, OIB 77490461721, 20272 Smokvica</item>
      <item>MATKO SALEČIĆ, OIB 03920237137, 20272 Smokvica</item>
      <item>KUZMA TOMAŠIĆ pok. Janka, OIB 47848562076, 20272 Smokvica</item>
      <item>IVAN TOMAŠIĆ DEŽEVIĆ, OIB 45025415169, BRNA</item>
      <item>DUŠAN TOMAŠIĆ DEŽEVIĆ, OIB 18283165460, BRNA</item>
    </derivirana_varijabla>
  </DomainObject.Predmet.OstaliListFormatedWithAdressOIB>
  <DomainObject.Predmet.OstaliListNazivFormated>
    <izvorni_sadrzaj>
      <item>Narodne novine d.d.</item>
      <item>Kate Perić Šubašić</item>
      <item>IVAN RADOVANOVIĆ Repak</item>
      <item>Lenko Salečić</item>
      <item>BLEUS-KORKIRA d.o.o.</item>
      <item>Kuzma Tomašić</item>
      <item>ANA BANIČEVIĆ</item>
      <item>Željko Vidović</item>
      <item>ŽELJKO BLEUŠ</item>
      <item>Ministarstvo financija</item>
      <item>DANKO PECOTIĆ</item>
      <item>ANĐELKA BANIČEVIĆ</item>
      <item>IVAN TOMAŠIĆ JADIN</item>
      <item>JOSIP BOŠNJAK</item>
      <item>IVAN MARELIĆ IVAN</item>
      <item>LOVOR SALEČIĆ</item>
      <item>ALEN TOMAŠIĆ JADIN</item>
      <item>NIVES PECOTIĆ</item>
      <item>SRETAN TOMAŠIĆ</item>
      <item>NELI RADOVANOVIĆ</item>
      <item>KUZMA BANIČEVIĆ pok. Fabijana</item>
      <item>DALIBOR PECOTIĆ</item>
      <item>MARICA PECOTIĆ</item>
      <item>TOMAŠIĆ ZDRAVKO</item>
      <item>ANITO PECOTIĆ BARAN</item>
      <item>ZDRAVKO SALEČIĆ</item>
      <item>VILMA TOMAŠIĆ</item>
      <item>DRAŽEN BOŠNJAK</item>
      <item>LUKA BANIČEVIĆ pok. Frana</item>
      <item>IVANKA STANOJEVIĆ</item>
      <item>Vlaho Monković</item>
      <item>ĐANI SALEČIĆ</item>
      <item>MIRJANA BANIČEVIĆ</item>
      <item>ŽELJANA SALEČIĆ</item>
      <item>NANICA TOMAŠIĆ</item>
      <item>SAŠA PECOTIĆ</item>
      <item>MIRJANA TOMAŠIĆ ud. Stojana</item>
      <item>ZLATKO TOMAŠIĆ</item>
      <item>ŽELJAN PECOTIĆ</item>
      <item>DOMINANT d.o.o.</item>
      <item>ANITA TOMAŠIĆ</item>
      <item>JADRANA BANIČEVIĆ</item>
      <item>IGOR RADOVANOVIĆ</item>
      <item>SREDNJA ŠKOLA PETRA ŠEGEDINA</item>
      <item>ĆIRE BANIČEVIĆ</item>
      <item>ANTE TOMAŠIĆ pok. Jerka</item>
      <item>IVAN HUDULIN</item>
      <item>IRENA DIDOVIĆ</item>
      <item>SREĆKO PECOTIĆ</item>
      <item>DARKO TOMAŠIĆ Bili</item>
      <item>MAJA PECOTIĆ</item>
      <item>EMIL BANIČEVIĆ</item>
      <item>JAKŠA PECOTIĆ</item>
      <item>JERKO PECOTIĆ</item>
      <item>HRV. CENTAR ZA POLJOPRIVREDU, HRANU I SELO</item>
      <item>HRVATSKE ŠUME d.o.o.</item>
      <item>MILENA PECOTIĆ</item>
      <item>MGK-PACK d.d.</item>
      <item>Igor Svilar</item>
      <item>Min.fin. Porezna uprava Isp. Korčula</item>
      <item>MATIJA HUDULIN</item>
      <item>CROATIA  OSIGURANJE d.d. Fil. Dubrovnik</item>
      <item>IVKO RADOVANOVIĆ POŠA</item>
      <item>OPĆINA SMOKVICA</item>
      <item>ANTUN / JELA MILINA</item>
      <item>LAGUNA NOVIGRAD d.d.</item>
      <item>JAKO VINO d.o.o.</item>
      <item>JAKOV PECOTIĆ (Petrušac)</item>
      <item>MARINKO BANIČEVIĆ</item>
      <item>JURE ANDRIJIĆ</item>
      <item>MILICA HUDULIN</item>
      <item>JOAKIM KUNJAŠIĆ</item>
      <item>JAKOV PECOTIĆ</item>
      <item>JANKO SIPIŠIĆ</item>
      <item>odvjetnik Đorđe Anđelković</item>
      <item>MARIJA PECOTIĆ</item>
      <item>MARIJA TOMAŠIĆ</item>
      <item>SUZANA FARAC</item>
      <item>MOJMIR DIDOVIĆ</item>
      <item>DUBO RADOVANOVIĆ</item>
      <item>RATKO PECOTIĆ</item>
      <item>TIHOMIR PECOTIĆ (pok. Frana)</item>
      <item>FINA ZAGREB</item>
      <item>FRANO BANIČEVIĆ</item>
      <item>ANTE RADOVANOVIĆ pok. Petra</item>
      <item>MILIVOJ BANIČEVIĆ</item>
      <item>MARIN BANIČEVIĆ</item>
      <item>MARKO BANIČEVIĆ pok. Marka</item>
      <item>JAGODA VESELINOVIĆ</item>
      <item>VICKO BANIČEVIĆ</item>
      <item>odvjetnik Neven Matas</item>
      <item>SREĆKO RADOVANOVIĆ</item>
      <item>DRAGAN RADOVANOVIĆ</item>
      <item>MIRA PECOTIĆ ud. Žela</item>
      <item>TUDOR DIDOVIĆ</item>
      <item>DAROSLAV TOMAŠIĆ</item>
      <item>SRETAN RADOVANOVIĆ</item>
      <item>NEDA SALEČIĆ ud. Petra</item>
      <item>ZDRAVKO TOMAŠIĆ</item>
      <item>ZDRAVKA PECOTIĆ ANTUŠIN</item>
      <item>IVAN BANIČEVIĆ ŠKUDRIĆ</item>
      <item>RIKARD KORUNIĆ</item>
      <item>JAKŠA TOMAŠIĆ MORGEN</item>
      <item>IVAN SALEČIĆ pok. Petra</item>
      <item>BENEDIKT PECOTIĆ</item>
      <item>CELINA PECOTIĆ</item>
      <item>IVAN / Anđa RADOVANOVIĆ</item>
      <item>TONĆI RADOVANOVIĆ</item>
      <item>ANTE BANIČEVIĆ Mikulato</item>
      <item>PERO BANIČEVIĆ pok. Petra</item>
      <item>TOMISLAV TOMAŠIĆ DEŽEVIĆ</item>
      <item>PETAR BANIČEVIĆ LUCIĆ Petrov</item>
      <item>SILVESTAR PECOTIĆ</item>
      <item>MARKO BANIČEVIĆ  pok. Pavla</item>
      <item>Odvj. Stjepan Eterović</item>
      <item>IVKO PEŠELJ pok. Ivana</item>
      <item>MLADEN TOMAŠIĆ</item>
      <item>KATA PECOTIĆ pok. Kuzme</item>
      <item>MARKO TOMAŠIĆ DEŽEVIĆ</item>
      <item>DANIRA PECOTIĆ</item>
      <item>MATKO PECOTIĆ Mirkov</item>
      <item>MIRKO RADOVANOVIĆ</item>
      <item>Gordana Jukić, Gorimix d.o.o.</item>
      <item>IVAN TOMAŠIĆ pok. Ivana Barbaca</item>
      <item>ANTE PECOTIĆ pok. Ivota</item>
      <item>IVAN TOMAŠIĆ pok. Antuna</item>
      <item>MAJA PECOTIĆ ž. Josipa</item>
      <item>OMER PECOTIĆ</item>
      <item>BRANISLAV PECOTIĆ</item>
      <item>MARINKO TOMAŠIĆ RADIĆ</item>
      <item>Mirko Jukić, Gorimix d.o.o.</item>
      <item>ANTE BLEUŠ</item>
      <item>DUŠAN TOMAŠIĆ BARBACA</item>
      <item>MLADEN BANIČEVIĆ</item>
      <item>JOSIP PECOTIĆ</item>
      <item>TONKO PECOTIĆ pok. Vida</item>
      <item>KUZMA TOMAŠIĆ pok. Mileta Barbaca</item>
      <item>BORISLAV BANIČEVIĆ</item>
      <item>Davor Martinović, Poljopromet d.o.o.</item>
      <item>ŽELJKO KORUNIĆ</item>
      <item>ŽARKO PECOTIĆ TUNICA</item>
      <item>JURE PECOTIĆ</item>
      <item>PETAR TOMAŠIĆ DEŽEVIĆ</item>
      <item>GOJKO TOMAŠIĆ</item>
      <item>RAJKO BANIČEVIĆ</item>
      <item>DANKO SALEČIĆ</item>
      <item>JAKŠA TOMAŠIĆ</item>
      <item>DUŠAN DIDOVIĆ</item>
      <item>DARICA PECOTIĆ</item>
      <item>PERICA BANIČEVIĆ</item>
      <item>STIPE TOMAŠIĆ ANTUN pok. Tonća</item>
      <item>DUŠAN PECOTIĆ BARAN</item>
      <item>IVKO PECOTIĆ KUZMIĆ</item>
      <item>TIHOMIR PECOTIĆ</item>
      <item>KOVILJKA PECOTIĆ pok. Jerka</item>
      <item>IVAN KORUNIĆ DUNDO</item>
      <item>LJUBO SALEČIĆ</item>
      <item>IVAN PECOTIĆ KUZMIĆ</item>
      <item>TINA PECOTIĆ</item>
      <item>SRĐAN PECOTIĆ Grgura</item>
      <item>DARKO DIDOVIĆ</item>
      <item>KUZMA BANIČEVIĆ GROŠIĆ</item>
      <item>FRANKA DRAGOJEVIĆ</item>
      <item>JAKOV BANIČEVIĆ OREBIČIĆ</item>
      <item>DARIO PECOTIĆ</item>
      <item>ŽELJKO PECOTIĆ pok. Petra</item>
      <item>ANTUN BANIČEVIĆ pok. Antuna</item>
      <item>ZDENKO BANIČEVIĆ pok. Marina</item>
      <item>IVAN SALEČIĆ pok. Ivana</item>
      <item>MATKO SALEČIĆ</item>
      <item>KUZMA TOMAŠIĆ pok. Janka</item>
      <item>IVAN TOMAŠIĆ DEŽEVIĆ</item>
      <item>DUŠAN TOMAŠIĆ DEŽEVIĆ</item>
    </izvorni_sadrzaj>
    <derivirana_varijabla naziv="DomainObject.Predmet.OstaliListNazivFormated_1">
      <item>Narodne novine d.d.</item>
      <item>Kate Perić Šubašić</item>
      <item>IVAN RADOVANOVIĆ Repak</item>
      <item>Lenko Salečić</item>
      <item>BLEUS-KORKIRA d.o.o.</item>
      <item>Kuzma Tomašić</item>
      <item>ANA BANIČEVIĆ</item>
      <item>Željko Vidović</item>
      <item>ŽELJKO BLEUŠ</item>
      <item>Ministarstvo financija</item>
      <item>DANKO PECOTIĆ</item>
      <item>ANĐELKA BANIČEVIĆ</item>
      <item>IVAN TOMAŠIĆ JADIN</item>
      <item>JOSIP BOŠNJAK</item>
      <item>IVAN MARELIĆ IVAN</item>
      <item>LOVOR SALEČIĆ</item>
      <item>ALEN TOMAŠIĆ JADIN</item>
      <item>NIVES PECOTIĆ</item>
      <item>SRETAN TOMAŠIĆ</item>
      <item>NELI RADOVANOVIĆ</item>
      <item>KUZMA BANIČEVIĆ pok. Fabijana</item>
      <item>DALIBOR PECOTIĆ</item>
      <item>MARICA PECOTIĆ</item>
      <item>TOMAŠIĆ ZDRAVKO</item>
      <item>ANITO PECOTIĆ BARAN</item>
      <item>ZDRAVKO SALEČIĆ</item>
      <item>VILMA TOMAŠIĆ</item>
      <item>DRAŽEN BOŠNJAK</item>
      <item>LUKA BANIČEVIĆ pok. Frana</item>
      <item>IVANKA STANOJEVIĆ</item>
      <item>Vlaho Monković</item>
      <item>ĐANI SALEČIĆ</item>
      <item>MIRJANA BANIČEVIĆ</item>
      <item>ŽELJANA SALEČIĆ</item>
      <item>NANICA TOMAŠIĆ</item>
      <item>SAŠA PECOTIĆ</item>
      <item>MIRJANA TOMAŠIĆ ud. Stojana</item>
      <item>ZLATKO TOMAŠIĆ</item>
      <item>ŽELJAN PECOTIĆ</item>
      <item>DOMINANT d.o.o.</item>
      <item>ANITA TOMAŠIĆ</item>
      <item>JADRANA BANIČEVIĆ</item>
      <item>IGOR RADOVANOVIĆ</item>
      <item>SREDNJA ŠKOLA PETRA ŠEGEDINA</item>
      <item>ĆIRE BANIČEVIĆ</item>
      <item>ANTE TOMAŠIĆ pok. Jerka</item>
      <item>IVAN HUDULIN</item>
      <item>IRENA DIDOVIĆ</item>
      <item>SREĆKO PECOTIĆ</item>
      <item>DARKO TOMAŠIĆ Bili</item>
      <item>MAJA PECOTIĆ</item>
      <item>EMIL BANIČEVIĆ</item>
      <item>JAKŠA PECOTIĆ</item>
      <item>JERKO PECOTIĆ</item>
      <item>HRV. CENTAR ZA POLJOPRIVREDU, HRANU I SELO</item>
      <item>HRVATSKE ŠUME d.o.o.</item>
      <item>MILENA PECOTIĆ</item>
      <item>MGK-PACK d.d.</item>
      <item>Igor Svilar</item>
      <item>Min.fin. Porezna uprava Isp. Korčula</item>
      <item>MATIJA HUDULIN</item>
      <item>CROATIA  OSIGURANJE d.d. Fil. Dubrovnik</item>
      <item>IVKO RADOVANOVIĆ POŠA</item>
      <item>OPĆINA SMOKVICA</item>
      <item>ANTUN / JELA MILINA</item>
      <item>LAGUNA NOVIGRAD d.d.</item>
      <item>JAKO VINO d.o.o.</item>
      <item>JAKOV PECOTIĆ (Petrušac)</item>
      <item>MARINKO BANIČEVIĆ</item>
      <item>JURE ANDRIJIĆ</item>
      <item>MILICA HUDULIN</item>
      <item>JOAKIM KUNJAŠIĆ</item>
      <item>JAKOV PECOTIĆ</item>
      <item>JANKO SIPIŠIĆ</item>
      <item>odvjetnik Đorđe Anđelković</item>
      <item>MARIJA PECOTIĆ</item>
      <item>MARIJA TOMAŠIĆ</item>
      <item>SUZANA FARAC</item>
      <item>MOJMIR DIDOVIĆ</item>
      <item>DUBO RADOVANOVIĆ</item>
      <item>RATKO PECOTIĆ</item>
      <item>TIHOMIR PECOTIĆ (pok. Frana)</item>
      <item>FINA ZAGREB</item>
      <item>FRANO BANIČEVIĆ</item>
      <item>ANTE RADOVANOVIĆ pok. Petra</item>
      <item>MILIVOJ BANIČEVIĆ</item>
      <item>MARIN BANIČEVIĆ</item>
      <item>MARKO BANIČEVIĆ pok. Marka</item>
      <item>JAGODA VESELINOVIĆ</item>
      <item>VICKO BANIČEVIĆ</item>
      <item>odvjetnik Neven Matas</item>
      <item>SREĆKO RADOVANOVIĆ</item>
      <item>DRAGAN RADOVANOVIĆ</item>
      <item>MIRA PECOTIĆ ud. Žela</item>
      <item>TUDOR DIDOVIĆ</item>
      <item>DAROSLAV TOMAŠIĆ</item>
      <item>SRETAN RADOVANOVIĆ</item>
      <item>NEDA SALEČIĆ ud. Petra</item>
      <item>ZDRAVKO TOMAŠIĆ</item>
      <item>ZDRAVKA PECOTIĆ ANTUŠIN</item>
      <item>IVAN BANIČEVIĆ ŠKUDRIĆ</item>
      <item>RIKARD KORUNIĆ</item>
      <item>JAKŠA TOMAŠIĆ MORGEN</item>
      <item>IVAN SALEČIĆ pok. Petra</item>
      <item>BENEDIKT PECOTIĆ</item>
      <item>CELINA PECOTIĆ</item>
      <item>IVAN / Anđa RADOVANOVIĆ</item>
      <item>TONĆI RADOVANOVIĆ</item>
      <item>ANTE BANIČEVIĆ Mikulato</item>
      <item>PERO BANIČEVIĆ pok. Petra</item>
      <item>TOMISLAV TOMAŠIĆ DEŽEVIĆ</item>
      <item>PETAR BANIČEVIĆ LUCIĆ Petrov</item>
      <item>SILVESTAR PECOTIĆ</item>
      <item>MARKO BANIČEVIĆ  pok. Pavla</item>
      <item>Odvj. Stjepan Eterović</item>
      <item>IVKO PEŠELJ pok. Ivana</item>
      <item>MLADEN TOMAŠIĆ</item>
      <item>KATA PECOTIĆ pok. Kuzme</item>
      <item>MARKO TOMAŠIĆ DEŽEVIĆ</item>
      <item>DANIRA PECOTIĆ</item>
      <item>MATKO PECOTIĆ Mirkov</item>
      <item>MIRKO RADOVANOVIĆ</item>
      <item>Gordana Jukić, Gorimix d.o.o.</item>
      <item>IVAN TOMAŠIĆ pok. Ivana Barbaca</item>
      <item>ANTE PECOTIĆ pok. Ivota</item>
      <item>IVAN TOMAŠIĆ pok. Antuna</item>
      <item>MAJA PECOTIĆ ž. Josipa</item>
      <item>OMER PECOTIĆ</item>
      <item>BRANISLAV PECOTIĆ</item>
      <item>MARINKO TOMAŠIĆ RADIĆ</item>
      <item>Mirko Jukić, Gorimix d.o.o.</item>
      <item>ANTE BLEUŠ</item>
      <item>DUŠAN TOMAŠIĆ BARBACA</item>
      <item>MLADEN BANIČEVIĆ</item>
      <item>JOSIP PECOTIĆ</item>
      <item>TONKO PECOTIĆ pok. Vida</item>
      <item>KUZMA TOMAŠIĆ pok. Mileta Barbaca</item>
      <item>BORISLAV BANIČEVIĆ</item>
      <item>Davor Martinović, Poljopromet d.o.o.</item>
      <item>ŽELJKO KORUNIĆ</item>
      <item>ŽARKO PECOTIĆ TUNICA</item>
      <item>JURE PECOTIĆ</item>
      <item>PETAR TOMAŠIĆ DEŽEVIĆ</item>
      <item>GOJKO TOMAŠIĆ</item>
      <item>RAJKO BANIČEVIĆ</item>
      <item>DANKO SALEČIĆ</item>
      <item>JAKŠA TOMAŠIĆ</item>
      <item>DUŠAN DIDOVIĆ</item>
      <item>DARICA PECOTIĆ</item>
      <item>PERICA BANIČEVIĆ</item>
      <item>STIPE TOMAŠIĆ ANTUN pok. Tonća</item>
      <item>DUŠAN PECOTIĆ BARAN</item>
      <item>IVKO PECOTIĆ KUZMIĆ</item>
      <item>TIHOMIR PECOTIĆ</item>
      <item>KOVILJKA PECOTIĆ pok. Jerka</item>
      <item>IVAN KORUNIĆ DUNDO</item>
      <item>LJUBO SALEČIĆ</item>
      <item>IVAN PECOTIĆ KUZMIĆ</item>
      <item>TINA PECOTIĆ</item>
      <item>SRĐAN PECOTIĆ Grgura</item>
      <item>DARKO DIDOVIĆ</item>
      <item>KUZMA BANIČEVIĆ GROŠIĆ</item>
      <item>FRANKA DRAGOJEVIĆ</item>
      <item>JAKOV BANIČEVIĆ OREBIČIĆ</item>
      <item>DARIO PECOTIĆ</item>
      <item>ŽELJKO PECOTIĆ pok. Petra</item>
      <item>ANTUN BANIČEVIĆ pok. Antuna</item>
      <item>ZDENKO BANIČEVIĆ pok. Marina</item>
      <item>IVAN SALEČIĆ pok. Ivana</item>
      <item>MATKO SALEČIĆ</item>
      <item>KUZMA TOMAŠIĆ pok. Janka</item>
      <item>IVAN TOMAŠIĆ DEŽEVIĆ</item>
      <item>DUŠAN TOMAŠIĆ DEŽEVIĆ</item>
    </derivirana_varijabla>
  </DomainObject.Predmet.OstaliListNazivFormated>
  <DomainObject.Predmet.OstaliListNazivFormatedOIB>
    <izvorni_sadrzaj>
      <item>Narodne novine d.d., OIB 64546066176</item>
      <item>Kate Perić Šubašić</item>
      <item>IVAN RADOVANOVIĆ Repak, OIB 40234018163</item>
      <item>Lenko Salečić, OIB 72583645435</item>
      <item>BLEUS-KORKIRA d.o.o., OIB 44122770964</item>
      <item>Kuzma Tomašić</item>
      <item>ANA BANIČEVIĆ, OIB 12523783384</item>
      <item>Željko Vidović</item>
      <item>ŽELJKO BLEUŠ, OIB 59915399212</item>
      <item>Ministarstvo financija</item>
      <item>DANKO PECOTIĆ, OIB 16321602649</item>
      <item>ANĐELKA BANIČEVIĆ, OIB 79047230612</item>
      <item>IVAN TOMAŠIĆ JADIN, OIB 59631657813</item>
      <item>JOSIP BOŠNJAK, OIB 65809026326</item>
      <item>IVAN MARELIĆ IVAN, OIB 21089244760</item>
      <item>LOVOR SALEČIĆ, OIB 49396154317</item>
      <item>ALEN TOMAŠIĆ JADIN, OIB 82163957266</item>
      <item>NIVES PECOTIĆ, OIB 63739189939</item>
      <item>SRETAN TOMAŠIĆ, OIB 09315287391</item>
      <item>NELI RADOVANOVIĆ, OIB 95714683867</item>
      <item>KUZMA BANIČEVIĆ pok. Fabijana, OIB 15134842913</item>
      <item>DALIBOR PECOTIĆ, OIB 54785210099</item>
      <item>MARICA PECOTIĆ, OIB 11504405205</item>
      <item>TOMAŠIĆ ZDRAVKO</item>
      <item>ANITO PECOTIĆ BARAN, OIB 16212484063</item>
      <item>ZDRAVKO SALEČIĆ, OIB 27966085185</item>
      <item>VILMA TOMAŠIĆ, OIB 12263597546</item>
      <item>DRAŽEN BOŠNJAK, OIB 67518315691</item>
      <item>LUKA BANIČEVIĆ pok. Frana, OIB 98663577887</item>
      <item>IVANKA STANOJEVIĆ, OIB 57449887492</item>
      <item>Vlaho Monković, OIB 72627093549</item>
      <item>ĐANI SALEČIĆ, OIB 32823020892</item>
      <item>MIRJANA BANIČEVIĆ, OIB 91669241000</item>
      <item>ŽELJANA SALEČIĆ, OIB 89109093314</item>
      <item>NANICA TOMAŠIĆ, OIB 38384204212</item>
      <item>SAŠA PECOTIĆ, OIB 70764679701</item>
      <item>MIRJANA TOMAŠIĆ ud. Stojana, OIB 93209720439</item>
      <item>ZLATKO TOMAŠIĆ, OIB 23584585291</item>
      <item>ŽELJAN PECOTIĆ, OIB 34248768494</item>
      <item>DOMINANT d.o.o., OIB 62799980235</item>
      <item>ANITA TOMAŠIĆ, OIB 63579368707</item>
      <item>JADRANA BANIČEVIĆ, OIB 39662029505</item>
      <item>IGOR RADOVANOVIĆ, OIB 91779534973</item>
      <item>SREDNJA ŠKOLA PETRA ŠEGEDINA, OIB 30204241777</item>
      <item>ĆIRE BANIČEVIĆ, OIB 02432909819</item>
      <item>ANTE TOMAŠIĆ pok. Jerka, OIB 27855324302</item>
      <item>IVAN HUDULIN, OIB 35845054530</item>
      <item>IRENA DIDOVIĆ, OIB 79511279334</item>
      <item>SREĆKO PECOTIĆ, OIB 71052623259</item>
      <item>DARKO TOMAŠIĆ Bili, OIB 60705895107</item>
      <item>MAJA PECOTIĆ, OIB 86016235071</item>
      <item>EMIL BANIČEVIĆ, OIB 38531031235</item>
      <item>JAKŠA PECOTIĆ, OIB 47251280516</item>
      <item>JERKO PECOTIĆ, OIB 35137853358</item>
      <item>HRV. CENTAR ZA POLJOPRIVREDU, HRANU I SELO, OIB 35506269186</item>
      <item>HRVATSKE ŠUME d.o.o., OIB 69693144506</item>
      <item>MILENA PECOTIĆ, OIB 45029039404</item>
      <item>MGK-PACK d.d., OIB 09381762740</item>
      <item>Igor Svilar, OIB 55678665212</item>
      <item>Min.fin. Porezna uprava Isp. Korčula, OIB 18683136487</item>
      <item>MATIJA HUDULIN, OIB 05762741266</item>
      <item>CROATIA  OSIGURANJE d.d. Fil. Dubrovnik, OIB 26187994862</item>
      <item>IVKO RADOVANOVIĆ POŠA, OIB 27294506664</item>
      <item>OPĆINA SMOKVICA, OIB 23492092438</item>
      <item>ANTUN / JELA MILINA, OIB 66918120857</item>
      <item>LAGUNA NOVIGRAD d.d., OIB 58935879058</item>
      <item>JAKO VINO d.o.o., OIB 34068889816</item>
      <item>JAKOV PECOTIĆ (Petrušac), OIB 79196597878</item>
      <item>MARINKO BANIČEVIĆ, OIB 79908473643</item>
      <item>JURE ANDRIJIĆ, OIB 15375407607</item>
      <item>MILICA HUDULIN, OIB 41575890321</item>
      <item>JOAKIM KUNJAŠIĆ, OIB 48631002665</item>
      <item>JAKOV PECOTIĆ, OIB 31287390010</item>
      <item>JANKO SIPIŠIĆ, OIB 88591067320</item>
      <item>odvjetnik Đorđe Anđelković, OIB 83301421911</item>
      <item>MARIJA PECOTIĆ, OIB 98670474583</item>
      <item>MARIJA TOMAŠIĆ, OIB 23012233701</item>
      <item>SUZANA FARAC, OIB 51194189691</item>
      <item>MOJMIR DIDOVIĆ, OIB 62857539177</item>
      <item>DUBO RADOVANOVIĆ, OIB 34484938455</item>
      <item>RATKO PECOTIĆ, OIB 34405281520</item>
      <item>TIHOMIR PECOTIĆ (pok. Frana), OIB 95580820240</item>
      <item>FINA ZAGREB, OIB 85821130368</item>
      <item>FRANO BANIČEVIĆ, OIB 88223665918</item>
      <item>ANTE RADOVANOVIĆ pok. Petra, OIB 35711094259</item>
      <item>MILIVOJ BANIČEVIĆ, OIB 37291728761</item>
      <item>MARIN BANIČEVIĆ, OIB 80401714220</item>
      <item>MARKO BANIČEVIĆ pok. Marka, OIB 52046084575</item>
      <item>JAGODA VESELINOVIĆ, OIB 26384945691</item>
      <item>VICKO BANIČEVIĆ, OIB 97708118789</item>
      <item>odvjetnik Neven Matas, OIB 71639062425</item>
      <item>SREĆKO RADOVANOVIĆ, OIB 56175390499</item>
      <item>DRAGAN RADOVANOVIĆ, OIB 64379492772</item>
      <item>MIRA PECOTIĆ ud. Žela, OIB 66893527732</item>
      <item>TUDOR DIDOVIĆ, OIB 70526505736</item>
      <item>DAROSLAV TOMAŠIĆ, OIB 08761048523</item>
      <item>SRETAN RADOVANOVIĆ, OIB 57599657765</item>
      <item>NEDA SALEČIĆ ud. Petra, OIB 13956234500</item>
      <item>ZDRAVKO TOMAŠIĆ, OIB 04977191533</item>
      <item>ZDRAVKA PECOTIĆ ANTUŠIN, OIB 62662263335</item>
      <item>IVAN BANIČEVIĆ ŠKUDRIĆ, OIB 13452885373</item>
      <item>RIKARD KORUNIĆ, OIB 37268201254</item>
      <item>JAKŠA TOMAŠIĆ MORGEN, OIB 03236645193</item>
      <item>IVAN SALEČIĆ pok. Petra, OIB 11189660102</item>
      <item>BENEDIKT PECOTIĆ, OIB 58470348045</item>
      <item>CELINA PECOTIĆ, OIB 27615926867</item>
      <item>IVAN / Anđa RADOVANOVIĆ, OIB 96187907458</item>
      <item>TONĆI RADOVANOVIĆ, OIB 22214232720</item>
      <item>ANTE BANIČEVIĆ Mikulato, OIB 69543010620</item>
      <item>PERO BANIČEVIĆ pok. Petra, OIB 57778246922</item>
      <item>TOMISLAV TOMAŠIĆ DEŽEVIĆ, OIB 67388141775</item>
      <item>PETAR BANIČEVIĆ LUCIĆ Petrov, OIB 55607598403</item>
      <item>SILVESTAR PECOTIĆ, OIB 06331851349</item>
      <item>MARKO BANIČEVIĆ  pok. Pavla, OIB 90635825548</item>
      <item>Odvj. Stjepan Eterović</item>
      <item>IVKO PEŠELJ pok. Ivana, OIB 36303199278</item>
      <item>MLADEN TOMAŠIĆ, OIB 50629906053</item>
      <item>KATA PECOTIĆ pok. Kuzme, OIB 03245470856</item>
      <item>MARKO TOMAŠIĆ DEŽEVIĆ, OIB 95555601444</item>
      <item>DANIRA PECOTIĆ, OIB 49066645523</item>
      <item>MATKO PECOTIĆ Mirkov, OIB 48452214674</item>
      <item>MIRKO RADOVANOVIĆ, OIB 17546459215</item>
      <item>Gordana Jukić, Gorimix d.o.o.</item>
      <item>IVAN TOMAŠIĆ pok. Ivana Barbaca, OIB 82320909380</item>
      <item>ANTE PECOTIĆ pok. Ivota, OIB 90741744910</item>
      <item>IVAN TOMAŠIĆ pok. Antuna, OIB 19797804756</item>
      <item>MAJA PECOTIĆ ž. Josipa, OIB 95251176886</item>
      <item>OMER PECOTIĆ, OIB 58952875239</item>
      <item>BRANISLAV PECOTIĆ, OIB 47480540156</item>
      <item>MARINKO TOMAŠIĆ RADIĆ, OIB 59563517268</item>
      <item>Mirko Jukić, Gorimix d.o.o.</item>
      <item>ANTE BLEUŠ, OIB 60321615992</item>
      <item>DUŠAN TOMAŠIĆ BARBACA, OIB 11081131642</item>
      <item>MLADEN BANIČEVIĆ, OIB 92174233157</item>
      <item>JOSIP PECOTIĆ, OIB 81926927816</item>
      <item>TONKO PECOTIĆ pok. Vida, OIB 56346962956</item>
      <item>KUZMA TOMAŠIĆ pok. Mileta Barbaca, OIB 44079223057</item>
      <item>BORISLAV BANIČEVIĆ, OIB 30708286914</item>
      <item>Davor Martinović, Poljopromet d.o.o.</item>
      <item>ŽELJKO KORUNIĆ, OIB 74827333379</item>
      <item>ŽARKO PECOTIĆ TUNICA, OIB 34499644381</item>
      <item>JURE PECOTIĆ, OIB 31678896761</item>
      <item>PETAR TOMAŠIĆ DEŽEVIĆ, OIB 05638963990</item>
      <item>GOJKO TOMAŠIĆ, OIB 61715266930</item>
      <item>RAJKO BANIČEVIĆ, OIB 45418114610</item>
      <item>DANKO SALEČIĆ, OIB 10004679981</item>
      <item>JAKŠA TOMAŠIĆ, OIB 25543664675</item>
      <item>DUŠAN DIDOVIĆ, OIB 56960465013</item>
      <item>DARICA PECOTIĆ, OIB 73218993869</item>
      <item>PERICA BANIČEVIĆ, OIB 81549857729</item>
      <item>STIPE TOMAŠIĆ ANTUN pok. Tonća, OIB 65686352982</item>
      <item>DUŠAN PECOTIĆ BARAN, OIB 82012465445</item>
      <item>IVKO PECOTIĆ KUZMIĆ, OIB 97676374567</item>
      <item>TIHOMIR PECOTIĆ, OIB 62311967075</item>
      <item>KOVILJKA PECOTIĆ pok. Jerka, OIB 13468504322</item>
      <item>IVAN KORUNIĆ DUNDO, OIB 26096900086</item>
      <item>LJUBO SALEČIĆ, OIB 57678876972</item>
      <item>IVAN PECOTIĆ KUZMIĆ, OIB 83866121523</item>
      <item>TINA PECOTIĆ, OIB 39458726928</item>
      <item>SRĐAN PECOTIĆ Grgura, OIB 76637031832</item>
      <item>DARKO DIDOVIĆ, OIB 86562516988</item>
      <item>KUZMA BANIČEVIĆ GROŠIĆ, OIB 83584328149</item>
      <item>FRANKA DRAGOJEVIĆ, OIB 82335614817</item>
      <item>JAKOV BANIČEVIĆ OREBIČIĆ, OIB 56613033040</item>
      <item>DARIO PECOTIĆ, OIB 59926387177</item>
      <item>ŽELJKO PECOTIĆ pok. Petra, OIB 93469562632</item>
      <item>ANTUN BANIČEVIĆ pok. Antuna, OIB 08583630920</item>
      <item>ZDENKO BANIČEVIĆ pok. Marina, OIB 68768522738</item>
      <item>IVAN SALEČIĆ pok. Ivana, OIB 77490461721</item>
      <item>MATKO SALEČIĆ, OIB 03920237137</item>
      <item>KUZMA TOMAŠIĆ pok. Janka, OIB 47848562076</item>
      <item>IVAN TOMAŠIĆ DEŽEVIĆ, OIB 45025415169</item>
      <item>DUŠAN TOMAŠIĆ DEŽEVIĆ, OIB 18283165460</item>
    </izvorni_sadrzaj>
    <derivirana_varijabla naziv="DomainObject.Predmet.OstaliListNazivFormatedOIB_1">
      <item>Narodne novine d.d., OIB 64546066176</item>
      <item>Kate Perić Šubašić</item>
      <item>IVAN RADOVANOVIĆ Repak, OIB 40234018163</item>
      <item>Lenko Salečić, OIB 72583645435</item>
      <item>BLEUS-KORKIRA d.o.o., OIB 44122770964</item>
      <item>Kuzma Tomašić</item>
      <item>ANA BANIČEVIĆ, OIB 12523783384</item>
      <item>Željko Vidović</item>
      <item>ŽELJKO BLEUŠ, OIB 59915399212</item>
      <item>Ministarstvo financija</item>
      <item>DANKO PECOTIĆ, OIB 16321602649</item>
      <item>ANĐELKA BANIČEVIĆ, OIB 79047230612</item>
      <item>IVAN TOMAŠIĆ JADIN, OIB 59631657813</item>
      <item>JOSIP BOŠNJAK, OIB 65809026326</item>
      <item>IVAN MARELIĆ IVAN, OIB 21089244760</item>
      <item>LOVOR SALEČIĆ, OIB 49396154317</item>
      <item>ALEN TOMAŠIĆ JADIN, OIB 82163957266</item>
      <item>NIVES PECOTIĆ, OIB 63739189939</item>
      <item>SRETAN TOMAŠIĆ, OIB 09315287391</item>
      <item>NELI RADOVANOVIĆ, OIB 95714683867</item>
      <item>KUZMA BANIČEVIĆ pok. Fabijana, OIB 15134842913</item>
      <item>DALIBOR PECOTIĆ, OIB 54785210099</item>
      <item>MARICA PECOTIĆ, OIB 11504405205</item>
      <item>TOMAŠIĆ ZDRAVKO</item>
      <item>ANITO PECOTIĆ BARAN, OIB 16212484063</item>
      <item>ZDRAVKO SALEČIĆ, OIB 27966085185</item>
      <item>VILMA TOMAŠIĆ, OIB 12263597546</item>
      <item>DRAŽEN BOŠNJAK, OIB 67518315691</item>
      <item>LUKA BANIČEVIĆ pok. Frana, OIB 98663577887</item>
      <item>IVANKA STANOJEVIĆ, OIB 57449887492</item>
      <item>Vlaho Monković, OIB 72627093549</item>
      <item>ĐANI SALEČIĆ, OIB 32823020892</item>
      <item>MIRJANA BANIČEVIĆ, OIB 91669241000</item>
      <item>ŽELJANA SALEČIĆ, OIB 89109093314</item>
      <item>NANICA TOMAŠIĆ, OIB 38384204212</item>
      <item>SAŠA PECOTIĆ, OIB 70764679701</item>
      <item>MIRJANA TOMAŠIĆ ud. Stojana, OIB 93209720439</item>
      <item>ZLATKO TOMAŠIĆ, OIB 23584585291</item>
      <item>ŽELJAN PECOTIĆ, OIB 34248768494</item>
      <item>DOMINANT d.o.o., OIB 62799980235</item>
      <item>ANITA TOMAŠIĆ, OIB 63579368707</item>
      <item>JADRANA BANIČEVIĆ, OIB 39662029505</item>
      <item>IGOR RADOVANOVIĆ, OIB 91779534973</item>
      <item>SREDNJA ŠKOLA PETRA ŠEGEDINA, OIB 30204241777</item>
      <item>ĆIRE BANIČEVIĆ, OIB 02432909819</item>
      <item>ANTE TOMAŠIĆ pok. Jerka, OIB 27855324302</item>
      <item>IVAN HUDULIN, OIB 35845054530</item>
      <item>IRENA DIDOVIĆ, OIB 79511279334</item>
      <item>SREĆKO PECOTIĆ, OIB 71052623259</item>
      <item>DARKO TOMAŠIĆ Bili, OIB 60705895107</item>
      <item>MAJA PECOTIĆ, OIB 86016235071</item>
      <item>EMIL BANIČEVIĆ, OIB 38531031235</item>
      <item>JAKŠA PECOTIĆ, OIB 47251280516</item>
      <item>JERKO PECOTIĆ, OIB 35137853358</item>
      <item>HRV. CENTAR ZA POLJOPRIVREDU, HRANU I SELO, OIB 35506269186</item>
      <item>HRVATSKE ŠUME d.o.o., OIB 69693144506</item>
      <item>MILENA PECOTIĆ, OIB 45029039404</item>
      <item>MGK-PACK d.d., OIB 09381762740</item>
      <item>Igor Svilar, OIB 55678665212</item>
      <item>Min.fin. Porezna uprava Isp. Korčula, OIB 18683136487</item>
      <item>MATIJA HUDULIN, OIB 05762741266</item>
      <item>CROATIA  OSIGURANJE d.d. Fil. Dubrovnik, OIB 26187994862</item>
      <item>IVKO RADOVANOVIĆ POŠA, OIB 27294506664</item>
      <item>OPĆINA SMOKVICA, OIB 23492092438</item>
      <item>ANTUN / JELA MILINA, OIB 66918120857</item>
      <item>LAGUNA NOVIGRAD d.d., OIB 58935879058</item>
      <item>JAKO VINO d.o.o., OIB 34068889816</item>
      <item>JAKOV PECOTIĆ (Petrušac), OIB 79196597878</item>
      <item>MARINKO BANIČEVIĆ, OIB 79908473643</item>
      <item>JURE ANDRIJIĆ, OIB 15375407607</item>
      <item>MILICA HUDULIN, OIB 41575890321</item>
      <item>JOAKIM KUNJAŠIĆ, OIB 48631002665</item>
      <item>JAKOV PECOTIĆ, OIB 31287390010</item>
      <item>JANKO SIPIŠIĆ, OIB 88591067320</item>
      <item>odvjetnik Đorđe Anđelković, OIB 83301421911</item>
      <item>MARIJA PECOTIĆ, OIB 98670474583</item>
      <item>MARIJA TOMAŠIĆ, OIB 23012233701</item>
      <item>SUZANA FARAC, OIB 51194189691</item>
      <item>MOJMIR DIDOVIĆ, OIB 62857539177</item>
      <item>DUBO RADOVANOVIĆ, OIB 34484938455</item>
      <item>RATKO PECOTIĆ, OIB 34405281520</item>
      <item>TIHOMIR PECOTIĆ (pok. Frana), OIB 95580820240</item>
      <item>FINA ZAGREB, OIB 85821130368</item>
      <item>FRANO BANIČEVIĆ, OIB 88223665918</item>
      <item>ANTE RADOVANOVIĆ pok. Petra, OIB 35711094259</item>
      <item>MILIVOJ BANIČEVIĆ, OIB 37291728761</item>
      <item>MARIN BANIČEVIĆ, OIB 80401714220</item>
      <item>MARKO BANIČEVIĆ pok. Marka, OIB 52046084575</item>
      <item>JAGODA VESELINOVIĆ, OIB 26384945691</item>
      <item>VICKO BANIČEVIĆ, OIB 97708118789</item>
      <item>odvjetnik Neven Matas, OIB 71639062425</item>
      <item>SREĆKO RADOVANOVIĆ, OIB 56175390499</item>
      <item>DRAGAN RADOVANOVIĆ, OIB 64379492772</item>
      <item>MIRA PECOTIĆ ud. Žela, OIB 66893527732</item>
      <item>TUDOR DIDOVIĆ, OIB 70526505736</item>
      <item>DAROSLAV TOMAŠIĆ, OIB 08761048523</item>
      <item>SRETAN RADOVANOVIĆ, OIB 57599657765</item>
      <item>NEDA SALEČIĆ ud. Petra, OIB 13956234500</item>
      <item>ZDRAVKO TOMAŠIĆ, OIB 04977191533</item>
      <item>ZDRAVKA PECOTIĆ ANTUŠIN, OIB 62662263335</item>
      <item>IVAN BANIČEVIĆ ŠKUDRIĆ, OIB 13452885373</item>
      <item>RIKARD KORUNIĆ, OIB 37268201254</item>
      <item>JAKŠA TOMAŠIĆ MORGEN, OIB 03236645193</item>
      <item>IVAN SALEČIĆ pok. Petra, OIB 11189660102</item>
      <item>BENEDIKT PECOTIĆ, OIB 58470348045</item>
      <item>CELINA PECOTIĆ, OIB 27615926867</item>
      <item>IVAN / Anđa RADOVANOVIĆ, OIB 96187907458</item>
      <item>TONĆI RADOVANOVIĆ, OIB 22214232720</item>
      <item>ANTE BANIČEVIĆ Mikulato, OIB 69543010620</item>
      <item>PERO BANIČEVIĆ pok. Petra, OIB 57778246922</item>
      <item>TOMISLAV TOMAŠIĆ DEŽEVIĆ, OIB 67388141775</item>
      <item>PETAR BANIČEVIĆ LUCIĆ Petrov, OIB 55607598403</item>
      <item>SILVESTAR PECOTIĆ, OIB 06331851349</item>
      <item>MARKO BANIČEVIĆ  pok. Pavla, OIB 90635825548</item>
      <item>Odvj. Stjepan Eterović</item>
      <item>IVKO PEŠELJ pok. Ivana, OIB 36303199278</item>
      <item>MLADEN TOMAŠIĆ, OIB 50629906053</item>
      <item>KATA PECOTIĆ pok. Kuzme, OIB 03245470856</item>
      <item>MARKO TOMAŠIĆ DEŽEVIĆ, OIB 95555601444</item>
      <item>DANIRA PECOTIĆ, OIB 49066645523</item>
      <item>MATKO PECOTIĆ Mirkov, OIB 48452214674</item>
      <item>MIRKO RADOVANOVIĆ, OIB 17546459215</item>
      <item>Gordana Jukić, Gorimix d.o.o.</item>
      <item>IVAN TOMAŠIĆ pok. Ivana Barbaca, OIB 82320909380</item>
      <item>ANTE PECOTIĆ pok. Ivota, OIB 90741744910</item>
      <item>IVAN TOMAŠIĆ pok. Antuna, OIB 19797804756</item>
      <item>MAJA PECOTIĆ ž. Josipa, OIB 95251176886</item>
      <item>OMER PECOTIĆ, OIB 58952875239</item>
      <item>BRANISLAV PECOTIĆ, OIB 47480540156</item>
      <item>MARINKO TOMAŠIĆ RADIĆ, OIB 59563517268</item>
      <item>Mirko Jukić, Gorimix d.o.o.</item>
      <item>ANTE BLEUŠ, OIB 60321615992</item>
      <item>DUŠAN TOMAŠIĆ BARBACA, OIB 11081131642</item>
      <item>MLADEN BANIČEVIĆ, OIB 92174233157</item>
      <item>JOSIP PECOTIĆ, OIB 81926927816</item>
      <item>TONKO PECOTIĆ pok. Vida, OIB 56346962956</item>
      <item>KUZMA TOMAŠIĆ pok. Mileta Barbaca, OIB 44079223057</item>
      <item>BORISLAV BANIČEVIĆ, OIB 30708286914</item>
      <item>Davor Martinović, Poljopromet d.o.o.</item>
      <item>ŽELJKO KORUNIĆ, OIB 74827333379</item>
      <item>ŽARKO PECOTIĆ TUNICA, OIB 34499644381</item>
      <item>JURE PECOTIĆ, OIB 31678896761</item>
      <item>PETAR TOMAŠIĆ DEŽEVIĆ, OIB 05638963990</item>
      <item>GOJKO TOMAŠIĆ, OIB 61715266930</item>
      <item>RAJKO BANIČEVIĆ, OIB 45418114610</item>
      <item>DANKO SALEČIĆ, OIB 10004679981</item>
      <item>JAKŠA TOMAŠIĆ, OIB 25543664675</item>
      <item>DUŠAN DIDOVIĆ, OIB 56960465013</item>
      <item>DARICA PECOTIĆ, OIB 73218993869</item>
      <item>PERICA BANIČEVIĆ, OIB 81549857729</item>
      <item>STIPE TOMAŠIĆ ANTUN pok. Tonća, OIB 65686352982</item>
      <item>DUŠAN PECOTIĆ BARAN, OIB 82012465445</item>
      <item>IVKO PECOTIĆ KUZMIĆ, OIB 97676374567</item>
      <item>TIHOMIR PECOTIĆ, OIB 62311967075</item>
      <item>KOVILJKA PECOTIĆ pok. Jerka, OIB 13468504322</item>
      <item>IVAN KORUNIĆ DUNDO, OIB 26096900086</item>
      <item>LJUBO SALEČIĆ, OIB 57678876972</item>
      <item>IVAN PECOTIĆ KUZMIĆ, OIB 83866121523</item>
      <item>TINA PECOTIĆ, OIB 39458726928</item>
      <item>SRĐAN PECOTIĆ Grgura, OIB 76637031832</item>
      <item>DARKO DIDOVIĆ, OIB 86562516988</item>
      <item>KUZMA BANIČEVIĆ GROŠIĆ, OIB 83584328149</item>
      <item>FRANKA DRAGOJEVIĆ, OIB 82335614817</item>
      <item>JAKOV BANIČEVIĆ OREBIČIĆ, OIB 56613033040</item>
      <item>DARIO PECOTIĆ, OIB 59926387177</item>
      <item>ŽELJKO PECOTIĆ pok. Petra, OIB 93469562632</item>
      <item>ANTUN BANIČEVIĆ pok. Antuna, OIB 08583630920</item>
      <item>ZDENKO BANIČEVIĆ pok. Marina, OIB 68768522738</item>
      <item>IVAN SALEČIĆ pok. Ivana, OIB 77490461721</item>
      <item>MATKO SALEČIĆ, OIB 03920237137</item>
      <item>KUZMA TOMAŠIĆ pok. Janka, OIB 47848562076</item>
      <item>IVAN TOMAŠIĆ DEŽEVIĆ, OIB 45025415169</item>
      <item>DUŠAN TOMAŠIĆ DEŽEVIĆ, OIB 18283165460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JEDINSTVO, poljoprivredna zadruga</izvorni_sadrzaj>
    <derivirana_varijabla naziv="DomainObject.Predmet.ProtustrankaIDrugi_1">JEDINSTVO, poljoprivredna zadruga</derivirana_varijabla>
  </DomainObject.Predmet.ProtustrankaIDrugi>
  <DomainObject.Predmet.StrankaIDrugiAdressOIB>
    <izvorni_sadrzaj>Fina Zagreb, Ulica grada Vukovara 70, 10000 Zagreb i dr.</izvorni_sadrzaj>
    <derivirana_varijabla naziv="DomainObject.Predmet.StrankaIDrugiAdressOIB_1">Fina Zagreb, Ulica grada Vukovara 70, 10000 Zagreb i dr.</derivirana_varijabla>
  </DomainObject.Predmet.StrankaIDrugiAdressOIB>
  <DomainObject.Predmet.ProtustrankaIDrugiAdressOIB>
    <izvorni_sadrzaj>JEDINSTVO, poljoprivredna zadruga, OIB 30698530431, Smokvica/bb, 20272 Smokvica</izvorni_sadrzaj>
    <derivirana_varijabla naziv="DomainObject.Predmet.ProtustrankaIDrugiAdressOIB_1">JEDINSTVO, poljoprivredna zadruga, OIB 30698530431, Smokvica/bb, 20272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JEDINSTVO, poljoprivredna zadruga</item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Narodne novine d.d.</item>
      <item>Kate Perić Šubašić</item>
      <item>IVAN RADOVANOVIĆ Repak</item>
      <item>Lenko Salečić</item>
      <item>BLEUS-KORKIRA d.o.o.</item>
      <item>Kuzma Tomašić</item>
      <item>ANA BANIČEVIĆ</item>
      <item>Željko Vidović</item>
      <item>ŽELJKO BLEUŠ</item>
      <item>Ministarstvo financija</item>
      <item>DANKO PECOTIĆ</item>
      <item>ANĐELKA BANIČEVIĆ</item>
      <item>IVAN TOMAŠIĆ JADIN</item>
      <item>JOSIP BOŠNJAK</item>
      <item>IVAN MARELIĆ IVAN</item>
      <item>LOVOR SALEČIĆ</item>
      <item>ALEN TOMAŠIĆ JADIN</item>
      <item>NIVES PECOTIĆ</item>
      <item>SRETAN TOMAŠIĆ</item>
      <item>NELI RADOVANOVIĆ</item>
      <item>KUZMA BANIČEVIĆ pok. Fabijana</item>
      <item>DALIBOR PECOTIĆ</item>
      <item>MARICA PECOTIĆ</item>
      <item>TOMAŠIĆ ZDRAVKO</item>
      <item>ANITO PECOTIĆ BARAN</item>
      <item>ZDRAVKO SALEČIĆ</item>
      <item>VILMA TOMAŠIĆ</item>
      <item>DRAŽEN BOŠNJAK</item>
      <item>LUKA BANIČEVIĆ pok. Frana</item>
      <item>IVANKA STANOJEVIĆ</item>
      <item>Vlaho Monković</item>
      <item>ĐANI SALEČIĆ</item>
      <item>MIRJANA BANIČEVIĆ</item>
      <item>ŽELJANA SALEČIĆ</item>
      <item>NANICA TOMAŠIĆ</item>
      <item>SAŠA PECOTIĆ</item>
      <item>MIRJANA TOMAŠIĆ ud. Stojana</item>
      <item>ZLATKO TOMAŠIĆ</item>
      <item>ŽELJAN PECOTIĆ</item>
      <item>DOMINANT d.o.o.</item>
      <item>ANITA TOMAŠIĆ</item>
      <item>JADRANA BANIČEVIĆ</item>
      <item>IGOR RADOVANOVIĆ</item>
      <item>SREDNJA ŠKOLA PETRA ŠEGEDINA</item>
      <item>ĆIRE BANIČEVIĆ</item>
      <item>ANTE TOMAŠIĆ pok. Jerka</item>
      <item>IVAN HUDULIN</item>
      <item>IRENA DIDOVIĆ</item>
      <item>SREĆKO PECOTIĆ</item>
      <item>DARKO TOMAŠIĆ Bili</item>
      <item>MAJA PECOTIĆ</item>
      <item>EMIL BANIČEVIĆ</item>
      <item>JAKŠA PECOTIĆ</item>
      <item>JERKO PECOTIĆ</item>
      <item>HRV. CENTAR ZA POLJOPRIVREDU, HRANU I SELO</item>
      <item>HRVATSKE ŠUME d.o.o.</item>
      <item>MILENA PECOTIĆ</item>
      <item>MGK-PACK d.d.</item>
      <item>Igor Svilar</item>
      <item>Min.fin. Porezna uprava Isp. Korčula</item>
      <item>MATIJA HUDULIN</item>
      <item>CROATIA  OSIGURANJE d.d. Fil. Dubrovnik</item>
      <item>IVKO RADOVANOVIĆ POŠA</item>
      <item>OPĆINA SMOKVICA</item>
      <item>ANTUN / JELA MILINA</item>
      <item>LAGUNA NOVIGRAD d.d.</item>
      <item>JAKO VINO d.o.o.</item>
      <item>JAKOV PECOTIĆ (Petrušac)</item>
      <item>MARINKO BANIČEVIĆ</item>
      <item>JURE ANDRIJIĆ</item>
      <item>MILICA HUDULIN</item>
      <item>JOAKIM KUNJAŠIĆ</item>
      <item>JAKOV PECOTIĆ</item>
      <item>JANKO SIPIŠIĆ</item>
      <item>odvjetnik Đorđe Anđelković</item>
      <item>MARIJA PECOTIĆ</item>
      <item>MARIJA TOMAŠIĆ</item>
      <item>SUZANA FARAC</item>
      <item>MOJMIR DIDOVIĆ</item>
      <item>DUBO RADOVANOVIĆ</item>
      <item>RATKO PECOTIĆ</item>
      <item>TIHOMIR PECOTIĆ (pok. Frana)</item>
      <item>FINA ZAGREB</item>
      <item>FRANO BANIČEVIĆ</item>
      <item>ANTE RADOVANOVIĆ pok. Petra</item>
      <item>MILIVOJ BANIČEVIĆ</item>
      <item>MARIN BANIČEVIĆ</item>
      <item>MARKO BANIČEVIĆ pok. Marka</item>
      <item>JAGODA VESELINOVIĆ</item>
      <item>VICKO BANIČEVIĆ</item>
      <item>odvjetnik Neven Matas</item>
      <item>SREĆKO RADOVANOVIĆ</item>
      <item>DRAGAN RADOVANOVIĆ</item>
      <item>MIRA PECOTIĆ ud. Žela</item>
      <item>TUDOR DIDOVIĆ</item>
      <item>DAROSLAV TOMAŠIĆ</item>
      <item>SRETAN RADOVANOVIĆ</item>
      <item>NEDA SALEČIĆ ud. Petra</item>
      <item>ZDRAVKO TOMAŠIĆ</item>
      <item>ZDRAVKA PECOTIĆ ANTUŠIN</item>
      <item>IVAN BANIČEVIĆ ŠKUDRIĆ</item>
      <item>RIKARD KORUNIĆ</item>
      <item>JAKŠA TOMAŠIĆ MORGEN</item>
      <item>IVAN SALEČIĆ pok. Petra</item>
      <item>BENEDIKT PECOTIĆ</item>
      <item>CELINA PECOTIĆ</item>
      <item>IVAN / Anđa RADOVANOVIĆ</item>
      <item>TONĆI RADOVANOVIĆ</item>
      <item>ANTE BANIČEVIĆ Mikulato</item>
      <item>PERO BANIČEVIĆ pok. Petra</item>
      <item>TOMISLAV TOMAŠIĆ DEŽEVIĆ</item>
      <item>PETAR BANIČEVIĆ LUCIĆ Petrov</item>
      <item>SILVESTAR PECOTIĆ</item>
      <item>MARKO BANIČEVIĆ  pok. Pavla</item>
      <item>Odvj. Stjepan Eterović</item>
      <item>IVKO PEŠELJ pok. Ivana</item>
      <item>MLADEN TOMAŠIĆ</item>
      <item>KATA PECOTIĆ pok. Kuzme</item>
      <item>MARKO TOMAŠIĆ DEŽEVIĆ</item>
      <item>DANIRA PECOTIĆ</item>
      <item>MATKO PECOTIĆ Mirkov</item>
      <item>MIRKO RADOVANOVIĆ</item>
      <item>Gordana Jukić, Gorimix d.o.o.</item>
      <item>IVAN TOMAŠIĆ pok. Ivana Barbaca</item>
      <item>ANTE PECOTIĆ pok. Ivota</item>
      <item>IVAN TOMAŠIĆ pok. Antuna</item>
      <item>MAJA PECOTIĆ ž. Josipa</item>
      <item>OMER PECOTIĆ</item>
      <item>BRANISLAV PECOTIĆ</item>
      <item>MARINKO TOMAŠIĆ RADIĆ</item>
      <item>Mirko Jukić, Gorimix d.o.o.</item>
      <item>ANTE BLEUŠ</item>
      <item>DUŠAN TOMAŠIĆ BARBACA</item>
      <item>MLADEN BANIČEVIĆ</item>
      <item>JOSIP PECOTIĆ</item>
      <item>TONKO PECOTIĆ pok. Vida</item>
      <item>KUZMA TOMAŠIĆ pok. Mileta Barbaca</item>
      <item>BORISLAV BANIČEVIĆ</item>
      <item>Davor Martinović, Poljopromet d.o.o.</item>
      <item>ŽELJKO KORUNIĆ</item>
      <item>ŽARKO PECOTIĆ TUNICA</item>
      <item>JURE PECOTIĆ</item>
      <item>PETAR TOMAŠIĆ DEŽEVIĆ</item>
      <item>GOJKO TOMAŠIĆ</item>
      <item>RAJKO BANIČEVIĆ</item>
      <item>DANKO SALEČIĆ</item>
      <item>JAKŠA TOMAŠIĆ</item>
      <item>DUŠAN DIDOVIĆ</item>
      <item>DARICA PECOTIĆ</item>
      <item>PERICA BANIČEVIĆ</item>
      <item>STIPE TOMAŠIĆ ANTUN pok. Tonća</item>
      <item>DUŠAN PECOTIĆ BARAN</item>
      <item>IVKO PECOTIĆ KUZMIĆ</item>
      <item>TIHOMIR PECOTIĆ</item>
      <item>KOVILJKA PECOTIĆ pok. Jerka</item>
      <item>IVAN KORUNIĆ DUNDO</item>
      <item>LJUBO SALEČIĆ</item>
      <item>IVAN PECOTIĆ KUZMIĆ</item>
      <item>TINA PECOTIĆ</item>
      <item>SRĐAN PECOTIĆ Grgura</item>
      <item>DARKO DIDOVIĆ</item>
      <item>KUZMA BANIČEVIĆ GROŠIĆ</item>
      <item>FRANKA DRAGOJEVIĆ</item>
      <item>JAKOV BANIČEVIĆ OREBIČIĆ</item>
      <item>DARIO PECOTIĆ</item>
      <item>ŽELJKO PECOTIĆ pok. Petra</item>
      <item>ANTUN BANIČEVIĆ pok. Antuna</item>
      <item>ZDENKO BANIČEVIĆ pok. Marina</item>
      <item>IVAN SALEČIĆ pok. Ivana</item>
      <item>MATKO SALEČIĆ</item>
      <item>KUZMA TOMAŠIĆ pok. Janka</item>
      <item>IVAN TOMAŠIĆ DEŽEVIĆ</item>
      <item>DUŠAN TOMAŠIĆ DEŽEVIĆ</item>
    </izvorni_sadrzaj>
    <derivirana_varijabla naziv="DomainObject.Predmet.SudioniciListNaziv_1">
      <item>JEDINSTVO, poljoprivredna zadruga</item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Narodne novine d.d.</item>
      <item>Kate Perić Šubašić</item>
      <item>IVAN RADOVANOVIĆ Repak</item>
      <item>Lenko Salečić</item>
      <item>BLEUS-KORKIRA d.o.o.</item>
      <item>Kuzma Tomašić</item>
      <item>ANA BANIČEVIĆ</item>
      <item>Željko Vidović</item>
      <item>ŽELJKO BLEUŠ</item>
      <item>Ministarstvo financija</item>
      <item>DANKO PECOTIĆ</item>
      <item>ANĐELKA BANIČEVIĆ</item>
      <item>IVAN TOMAŠIĆ JADIN</item>
      <item>JOSIP BOŠNJAK</item>
      <item>IVAN MARELIĆ IVAN</item>
      <item>LOVOR SALEČIĆ</item>
      <item>ALEN TOMAŠIĆ JADIN</item>
      <item>NIVES PECOTIĆ</item>
      <item>SRETAN TOMAŠIĆ</item>
      <item>NELI RADOVANOVIĆ</item>
      <item>KUZMA BANIČEVIĆ pok. Fabijana</item>
      <item>DALIBOR PECOTIĆ</item>
      <item>MARICA PECOTIĆ</item>
      <item>TOMAŠIĆ ZDRAVKO</item>
      <item>ANITO PECOTIĆ BARAN</item>
      <item>ZDRAVKO SALEČIĆ</item>
      <item>VILMA TOMAŠIĆ</item>
      <item>DRAŽEN BOŠNJAK</item>
      <item>LUKA BANIČEVIĆ pok. Frana</item>
      <item>IVANKA STANOJEVIĆ</item>
      <item>Vlaho Monković</item>
      <item>ĐANI SALEČIĆ</item>
      <item>MIRJANA BANIČEVIĆ</item>
      <item>ŽELJANA SALEČIĆ</item>
      <item>NANICA TOMAŠIĆ</item>
      <item>SAŠA PECOTIĆ</item>
      <item>MIRJANA TOMAŠIĆ ud. Stojana</item>
      <item>ZLATKO TOMAŠIĆ</item>
      <item>ŽELJAN PECOTIĆ</item>
      <item>DOMINANT d.o.o.</item>
      <item>ANITA TOMAŠIĆ</item>
      <item>JADRANA BANIČEVIĆ</item>
      <item>IGOR RADOVANOVIĆ</item>
      <item>SREDNJA ŠKOLA PETRA ŠEGEDINA</item>
      <item>ĆIRE BANIČEVIĆ</item>
      <item>ANTE TOMAŠIĆ pok. Jerka</item>
      <item>IVAN HUDULIN</item>
      <item>IRENA DIDOVIĆ</item>
      <item>SREĆKO PECOTIĆ</item>
      <item>DARKO TOMAŠIĆ Bili</item>
      <item>MAJA PECOTIĆ</item>
      <item>EMIL BANIČEVIĆ</item>
      <item>JAKŠA PECOTIĆ</item>
      <item>JERKO PECOTIĆ</item>
      <item>HRV. CENTAR ZA POLJOPRIVREDU, HRANU I SELO</item>
      <item>HRVATSKE ŠUME d.o.o.</item>
      <item>MILENA PECOTIĆ</item>
      <item>MGK-PACK d.d.</item>
      <item>Igor Svilar</item>
      <item>Min.fin. Porezna uprava Isp. Korčula</item>
      <item>MATIJA HUDULIN</item>
      <item>CROATIA  OSIGURANJE d.d. Fil. Dubrovnik</item>
      <item>IVKO RADOVANOVIĆ POŠA</item>
      <item>OPĆINA SMOKVICA</item>
      <item>ANTUN / JELA MILINA</item>
      <item>LAGUNA NOVIGRAD d.d.</item>
      <item>JAKO VINO d.o.o.</item>
      <item>JAKOV PECOTIĆ (Petrušac)</item>
      <item>MARINKO BANIČEVIĆ</item>
      <item>JURE ANDRIJIĆ</item>
      <item>MILICA HUDULIN</item>
      <item>JOAKIM KUNJAŠIĆ</item>
      <item>JAKOV PECOTIĆ</item>
      <item>JANKO SIPIŠIĆ</item>
      <item>odvjetnik Đorđe Anđelković</item>
      <item>MARIJA PECOTIĆ</item>
      <item>MARIJA TOMAŠIĆ</item>
      <item>SUZANA FARAC</item>
      <item>MOJMIR DIDOVIĆ</item>
      <item>DUBO RADOVANOVIĆ</item>
      <item>RATKO PECOTIĆ</item>
      <item>TIHOMIR PECOTIĆ (pok. Frana)</item>
      <item>FINA ZAGREB</item>
      <item>FRANO BANIČEVIĆ</item>
      <item>ANTE RADOVANOVIĆ pok. Petra</item>
      <item>MILIVOJ BANIČEVIĆ</item>
      <item>MARIN BANIČEVIĆ</item>
      <item>MARKO BANIČEVIĆ pok. Marka</item>
      <item>JAGODA VESELINOVIĆ</item>
      <item>VICKO BANIČEVIĆ</item>
      <item>odvjetnik Neven Matas</item>
      <item>SREĆKO RADOVANOVIĆ</item>
      <item>DRAGAN RADOVANOVIĆ</item>
      <item>MIRA PECOTIĆ ud. Žela</item>
      <item>TUDOR DIDOVIĆ</item>
      <item>DAROSLAV TOMAŠIĆ</item>
      <item>SRETAN RADOVANOVIĆ</item>
      <item>NEDA SALEČIĆ ud. Petra</item>
      <item>ZDRAVKO TOMAŠIĆ</item>
      <item>ZDRAVKA PECOTIĆ ANTUŠIN</item>
      <item>IVAN BANIČEVIĆ ŠKUDRIĆ</item>
      <item>RIKARD KORUNIĆ</item>
      <item>JAKŠA TOMAŠIĆ MORGEN</item>
      <item>IVAN SALEČIĆ pok. Petra</item>
      <item>BENEDIKT PECOTIĆ</item>
      <item>CELINA PECOTIĆ</item>
      <item>IVAN / Anđa RADOVANOVIĆ</item>
      <item>TONĆI RADOVANOVIĆ</item>
      <item>ANTE BANIČEVIĆ Mikulato</item>
      <item>PERO BANIČEVIĆ pok. Petra</item>
      <item>TOMISLAV TOMAŠIĆ DEŽEVIĆ</item>
      <item>PETAR BANIČEVIĆ LUCIĆ Petrov</item>
      <item>SILVESTAR PECOTIĆ</item>
      <item>MARKO BANIČEVIĆ  pok. Pavla</item>
      <item>Odvj. Stjepan Eterović</item>
      <item>IVKO PEŠELJ pok. Ivana</item>
      <item>MLADEN TOMAŠIĆ</item>
      <item>KATA PECOTIĆ pok. Kuzme</item>
      <item>MARKO TOMAŠIĆ DEŽEVIĆ</item>
      <item>DANIRA PECOTIĆ</item>
      <item>MATKO PECOTIĆ Mirkov</item>
      <item>MIRKO RADOVANOVIĆ</item>
      <item>Gordana Jukić, Gorimix d.o.o.</item>
      <item>IVAN TOMAŠIĆ pok. Ivana Barbaca</item>
      <item>ANTE PECOTIĆ pok. Ivota</item>
      <item>IVAN TOMAŠIĆ pok. Antuna</item>
      <item>MAJA PECOTIĆ ž. Josipa</item>
      <item>OMER PECOTIĆ</item>
      <item>BRANISLAV PECOTIĆ</item>
      <item>MARINKO TOMAŠIĆ RADIĆ</item>
      <item>Mirko Jukić, Gorimix d.o.o.</item>
      <item>ANTE BLEUŠ</item>
      <item>DUŠAN TOMAŠIĆ BARBACA</item>
      <item>MLADEN BANIČEVIĆ</item>
      <item>JOSIP PECOTIĆ</item>
      <item>TONKO PECOTIĆ pok. Vida</item>
      <item>KUZMA TOMAŠIĆ pok. Mileta Barbaca</item>
      <item>BORISLAV BANIČEVIĆ</item>
      <item>Davor Martinović, Poljopromet d.o.o.</item>
      <item>ŽELJKO KORUNIĆ</item>
      <item>ŽARKO PECOTIĆ TUNICA</item>
      <item>JURE PECOTIĆ</item>
      <item>PETAR TOMAŠIĆ DEŽEVIĆ</item>
      <item>GOJKO TOMAŠIĆ</item>
      <item>RAJKO BANIČEVIĆ</item>
      <item>DANKO SALEČIĆ</item>
      <item>JAKŠA TOMAŠIĆ</item>
      <item>DUŠAN DIDOVIĆ</item>
      <item>DARICA PECOTIĆ</item>
      <item>PERICA BANIČEVIĆ</item>
      <item>STIPE TOMAŠIĆ ANTUN pok. Tonća</item>
      <item>DUŠAN PECOTIĆ BARAN</item>
      <item>IVKO PECOTIĆ KUZMIĆ</item>
      <item>TIHOMIR PECOTIĆ</item>
      <item>KOVILJKA PECOTIĆ pok. Jerka</item>
      <item>IVAN KORUNIĆ DUNDO</item>
      <item>LJUBO SALEČIĆ</item>
      <item>IVAN PECOTIĆ KUZMIĆ</item>
      <item>TINA PECOTIĆ</item>
      <item>SRĐAN PECOTIĆ Grgura</item>
      <item>DARKO DIDOVIĆ</item>
      <item>KUZMA BANIČEVIĆ GROŠIĆ</item>
      <item>FRANKA DRAGOJEVIĆ</item>
      <item>JAKOV BANIČEVIĆ OREBIČIĆ</item>
      <item>DARIO PECOTIĆ</item>
      <item>ŽELJKO PECOTIĆ pok. Petra</item>
      <item>ANTUN BANIČEVIĆ pok. Antuna</item>
      <item>ZDENKO BANIČEVIĆ pok. Marina</item>
      <item>IVAN SALEČIĆ pok. Ivana</item>
      <item>MATKO SALEČIĆ</item>
      <item>KUZMA TOMAŠIĆ pok. Janka</item>
      <item>IVAN TOMAŠIĆ DEŽEVIĆ</item>
      <item>DUŠAN TOMAŠIĆ DEŽEVIĆ</item>
    </derivirana_varijabla>
  </DomainObject.Predmet.SudioniciListNaziv>
  <DomainObject.Predmet.SudioniciListAdressOIB>
    <izvorni_sadrzaj>
      <item>JEDINSTVO, poljoprivredna zadruga, OIB 30698530431, Smokvica/bb,20272 Smokvica</item>
      <item>Fina Zagreb, Ulica grada Vukovara 70,10000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Narodne novine d.d., OIB 64546066176, Saviski Gaj XIII put 6,10000 Zagreb</item>
      <item>Kate Perić Šubašić, Hrv. poštanska banka d.d.,20000 Dubrovnik</item>
      <item>IVAN RADOVANOVIĆ Repak, OIB 40234018163, Smokvica 298,20272 Smokvica</item>
      <item>Lenko Salečić, OIB 72583645435, 20272 Smokvica</item>
      <item>BLEUS-KORKIRA d.o.o., OIB 44122770964</item>
      <item>Kuzma Tomašić, </item>
      <item>ANA BANIČEVIĆ, OIB 12523783384, 20272 Smokvica</item>
      <item>Željko Vidović</item>
      <item>ŽELJKO BLEUŠ, OIB 59915399212, 20272 Smokvica</item>
      <item>Ministarstvo financija</item>
      <item>DANKO PECOTIĆ, OIB 16321602649, BRNA</item>
      <item>ANĐELKA BANIČEVIĆ, OIB 79047230612</item>
      <item>IVAN TOMAŠIĆ JADIN, OIB 59631657813, 20272 Smokvica</item>
      <item>JOSIP BOŠNJAK, OIB 65809026326</item>
      <item>IVAN MARELIĆ IVAN, OIB 21089244760, 20272 Smokvica</item>
      <item>LOVOR SALEČIĆ, OIB 49396154317</item>
      <item>ALEN TOMAŠIĆ JADIN, OIB 82163957266, 20260 Korčula</item>
      <item>NIVES PECOTIĆ, OIB 63739189939</item>
      <item>SRETAN TOMAŠIĆ, OIB 09315287391, 20272 Smokvica</item>
      <item>NELI RADOVANOVIĆ, OIB 95714683867</item>
      <item>KUZMA BANIČEVIĆ pok. Fabijana, OIB 15134842913, 20272 Smokvica</item>
      <item>DALIBOR PECOTIĆ, OIB 54785210099</item>
      <item>MARICA PECOTIĆ, OIB 11504405205, BRNA</item>
      <item>TOMAŠIĆ ZDRAVKO</item>
      <item>ANITO PECOTIĆ BARAN, OIB 16212484063, 20272 Smokvica</item>
      <item>ZDRAVKO SALEČIĆ, OIB 27966085185</item>
      <item>VILMA TOMAŠIĆ, OIB 12263597546, BRNA</item>
      <item>DRAŽEN BOŠNJAK, OIB 67518315691</item>
      <item>LUKA BANIČEVIĆ pok. Frana, OIB 98663577887, Brna</item>
      <item>IVANKA STANOJEVIĆ, OIB 57449887492</item>
      <item>Vlaho Monković, OIB 72627093549, Vlaha Paljetka 12,20207 Cavtat</item>
      <item>ĐANI SALEČIĆ, OIB 32823020892</item>
      <item>MIRJANA BANIČEVIĆ, OIB 91669241000, 20272 Smokvica</item>
      <item>ŽELJANA SALEČIĆ, OIB 89109093314</item>
      <item>NANICA TOMAŠIĆ, OIB 38384204212, BRNA</item>
      <item>SAŠA PECOTIĆ, OIB 70764679701</item>
      <item>MIRJANA TOMAŠIĆ ud. Stojana, OIB 93209720439, 20272 Smokvica</item>
      <item>ZLATKO TOMAŠIĆ, OIB 23584585291, 20272 Smokvica</item>
      <item>ŽELJAN PECOTIĆ, OIB 34248768494</item>
      <item>DOMINANT d.o.o., OIB 62799980235</item>
      <item>ANITA TOMAŠIĆ, OIB 63579368707</item>
      <item>JADRANA BANIČEVIĆ, OIB 39662029505, BRNA</item>
      <item>IGOR RADOVANOVIĆ, OIB 91779534973</item>
      <item>SREDNJA ŠKOLA PETRA ŠEGEDINA, OIB 30204241777, 20260 Korčula</item>
      <item>ĆIRE BANIČEVIĆ, OIB 02432909819</item>
      <item>ANTE TOMAŠIĆ pok. Jerka, OIB 27855324302, 20272 Smokvica</item>
      <item>IVAN HUDULIN, OIB 35845054530</item>
      <item>IRENA DIDOVIĆ, OIB 79511279334, 20272 Smokvica</item>
      <item>SREĆKO PECOTIĆ, OIB 71052623259</item>
      <item>DARKO TOMAŠIĆ Bili, OIB 60705895107, 20272 Smokvica</item>
      <item>MAJA PECOTIĆ, OIB 86016235071</item>
      <item>EMIL BANIČEVIĆ, OIB 38531031235, 20272 Smokvica</item>
      <item>JAKŠA PECOTIĆ, OIB 47251280516</item>
      <item>JERKO PECOTIĆ, OIB 35137853358, Brna 481, Brna,20272 Smokvica</item>
      <item>HRV. CENTAR ZA POLJOPRIVREDU, HRANU I SELO, OIB 35506269186</item>
      <item>HRVATSKE ŠUME d.o.o., OIB 69693144506</item>
      <item>MILENA PECOTIĆ, OIB 45029039404, 20272 Smokvica</item>
      <item>MGK-PACK d.d., OIB 09381762740</item>
      <item>Igor Svilar, OIB 55678665212, Gredička 23,10000 Zagreb</item>
      <item>Min.fin. Porezna uprava Isp. Korčula, OIB 18683136487</item>
      <item>MATIJA HUDULIN, OIB 05762741266, 20272 Smokvica</item>
      <item>CROATIA  OSIGURANJE d.d. Fil. Dubrovnik, OIB 26187994862</item>
      <item>IVKO RADOVANOVIĆ POŠA, OIB 27294506664, BRNA</item>
      <item>OPĆINA SMOKVICA, OIB 23492092438</item>
      <item>ANTUN / JELA MILINA, OIB 66918120857, SMOKVICA 289,20272 Smokvica</item>
      <item>LAGUNA NOVIGRAD d.d., OIB 58935879058</item>
      <item>JAKO VINO d.o.o., OIB 34068889816</item>
      <item>JAKOV PECOTIĆ (Petrušac), OIB 79196597878, BRNA</item>
      <item>MARINKO BANIČEVIĆ, OIB 79908473643, 20272 Smokvica</item>
      <item>JURE ANDRIJIĆ, OIB 15375407607, BRNA, SMOKVICA</item>
      <item>MILICA HUDULIN, OIB 41575890321, BRNA</item>
      <item>JOAKIM KUNJAŠIĆ, OIB 48631002665, 20272 Smokvica</item>
      <item>JAKOV PECOTIĆ, OIB 31287390010, BRNA</item>
      <item>JANKO SIPIŠIĆ, OIB 88591067320, 20272 Smokvica</item>
      <item>odvjetnik Đorđe Anđelković, OIB 83301421911, Vrbanićeva 20,10000 Zagreb</item>
      <item>MARIJA PECOTIĆ, OIB 98670474583, Smokvica 48,20272 Smokvica</item>
      <item>MARIJA TOMAŠIĆ, OIB 23012233701, 20272 Smokvica</item>
      <item>SUZANA FARAC, OIB 51194189691, 20272 Smokvica</item>
      <item>MOJMIR DIDOVIĆ, OIB 62857539177, 20270 Vela Luka</item>
      <item>DUBO RADOVANOVIĆ, OIB 34484938455, 20272 Smokvica</item>
      <item>RATKO PECOTIĆ, OIB 34405281520, BRNA</item>
      <item>TIHOMIR PECOTIĆ (pok. Frana), OIB 95580820240, 20272 Smokvica</item>
      <item>FINA ZAGREB, OIB 85821130368</item>
      <item>FRANO BANIČEVIĆ, OIB 88223665918, 20272 Smokvica</item>
      <item>ANTE RADOVANOVIĆ pok. Petra, OIB 35711094259, 20272 Smokvica</item>
      <item>MILIVOJ BANIČEVIĆ, OIB 37291728761, 20272 Smokvica</item>
      <item>MARIN BANIČEVIĆ, OIB 80401714220, 20272 Smokvica</item>
      <item>MARKO BANIČEVIĆ pok. Marka, OIB 52046084575, 20272 Smokvica</item>
      <item>JAGODA VESELINOVIĆ, OIB 26384945691, 20272 Smokvica</item>
      <item>VICKO BANIČEVIĆ, OIB 97708118789, 20272 Smokvica</item>
      <item>odvjetnik Neven Matas, OIB 71639062425, Ulica Domovinskog rata 27,21000 Split</item>
      <item>SREĆKO RADOVANOVIĆ, OIB 56175390499, 20272 Smokvica</item>
      <item>DRAGAN RADOVANOVIĆ, OIB 64379492772, BRNA</item>
      <item>MIRA PECOTIĆ ud. Žela, OIB 66893527732, 20272 Smokvica</item>
      <item>TUDOR DIDOVIĆ, OIB 70526505736, 20272 Smokvica</item>
      <item>DAROSLAV TOMAŠIĆ, OIB 08761048523, 20272 Smokvica</item>
      <item>SRETAN RADOVANOVIĆ, OIB 57599657765, 20272 Smokvica</item>
      <item>NEDA SALEČIĆ ud. Petra, OIB 13956234500, 20272 Smokvica</item>
      <item>ZDRAVKO TOMAŠIĆ, OIB 04977191533</item>
      <item>ZDRAVKA PECOTIĆ ANTUŠIN, OIB 62662263335, 20272 Smokvica</item>
      <item>IVAN BANIČEVIĆ ŠKUDRIĆ, OIB 13452885373, 20272 Smokvica</item>
      <item>RIKARD KORUNIĆ, OIB 37268201254, 20272 Smokvica</item>
      <item>JAKŠA TOMAŠIĆ MORGEN, OIB 03236645193, BRNA</item>
      <item>IVAN SALEČIĆ pok. Petra, OIB 11189660102, Brna, Smokvica</item>
      <item>BENEDIKT PECOTIĆ, OIB 58470348045, BRNA</item>
      <item>CELINA PECOTIĆ, OIB 27615926867, 20272 Smokvica</item>
      <item>IVAN / Anđa RADOVANOVIĆ, OIB 96187907458, SMOKVICA 30,20272 Smokvica</item>
      <item>TONĆI RADOVANOVIĆ, OIB 22214232720, BRNA, SMOKVICA</item>
      <item>ANTE BANIČEVIĆ Mikulato, OIB 69543010620, 20272 Smokvica</item>
      <item>PERO BANIČEVIĆ pok. Petra, OIB 57778246922, 20272 Smokvica</item>
      <item>TOMISLAV TOMAŠIĆ DEŽEVIĆ, OIB 67388141775, BRNA</item>
      <item>PETAR BANIČEVIĆ LUCIĆ Petrov, OIB 55607598403, BRNA</item>
      <item>SILVESTAR PECOTIĆ, OIB 06331851349, 20272 Smokvica</item>
      <item>MARKO BANIČEVIĆ  pok. Pavla, OIB 90635825548, 20272 Smokvica</item>
      <item>Odvj. Stjepan Eterović, Kipara Rendića 17,21400 Supetar</item>
      <item>IVKO PEŠELJ pok. Ivana, OIB 36303199278, 20272 Smokvica</item>
      <item>MLADEN TOMAŠIĆ, OIB 50629906053, 20272 Smokvica</item>
      <item>KATA PECOTIĆ pok. Kuzme, OIB 03245470856, 20272 Smokvica</item>
      <item>MARKO TOMAŠIĆ DEŽEVIĆ, OIB 95555601444, BRNA</item>
      <item>DANIRA PECOTIĆ, OIB 49066645523, 20272 Smokvica</item>
      <item>MATKO PECOTIĆ Mirkov, OIB 48452214674, 20272 Smokvica</item>
      <item>MIRKO RADOVANOVIĆ, OIB 17546459215, 20272 Smokvica</item>
      <item>Gordana Jukić, Gorimix d.o.o.</item>
      <item>IVAN TOMAŠIĆ pok. Ivana Barbaca, OIB 82320909380, 20272 Smokvica</item>
      <item>ANTE PECOTIĆ pok. Ivota, OIB 90741744910, 20272 Smokvica</item>
      <item>IVAN TOMAŠIĆ pok. Antuna, OIB 19797804756, 20272 Smokvica</item>
      <item>MAJA PECOTIĆ ž. Josipa, OIB 95251176886, 20272 Smokvica</item>
      <item>OMER PECOTIĆ, OIB 58952875239, 20272 Smokvica</item>
      <item>BRANISLAV PECOTIĆ, OIB 47480540156, 20272 Smokvica</item>
      <item>MARINKO TOMAŠIĆ RADIĆ, OIB 59563517268, 20272 Smokvica</item>
      <item>Mirko Jukić, Gorimix d.o.o.</item>
      <item>ANTE BLEUŠ, OIB 60321615992, 20272 Smokvica</item>
      <item>DUŠAN TOMAŠIĆ BARBACA, OIB 11081131642, BRNA</item>
      <item>MLADEN BANIČEVIĆ, OIB 92174233157, 20272 Smokvica</item>
      <item>JOSIP PECOTIĆ, OIB 81926927816, 20272 Smokvica</item>
      <item>TONKO PECOTIĆ pok. Vida, OIB 56346962956</item>
      <item>KUZMA TOMAŠIĆ pok. Mileta Barbaca, OIB 44079223057, 20272 Smokvica</item>
      <item>BORISLAV BANIČEVIĆ, OIB 30708286914, 20272 Smokvica</item>
      <item>Davor Martinović, Poljopromet d.o.o.</item>
      <item>ŽELJKO KORUNIĆ, OIB 74827333379, BRNA</item>
      <item>ŽARKO PECOTIĆ TUNICA, OIB 34499644381, 20272 Smokvica</item>
      <item>JURE PECOTIĆ, OIB 31678896761, 20272 Smokvica</item>
      <item>PETAR TOMAŠIĆ DEŽEVIĆ, OIB 05638963990, 20272 Smokvica</item>
      <item>GOJKO TOMAŠIĆ, OIB 61715266930, BRNA</item>
      <item>RAJKO BANIČEVIĆ, OIB 45418114610, 20272 Smokvica</item>
      <item>DANKO SALEČIĆ, OIB 10004679981, 20272 Smokvica</item>
      <item>JAKŠA TOMAŠIĆ, OIB 25543664675, 20272 Smokvica</item>
      <item>DUŠAN DIDOVIĆ, OIB 56960465013, 20272 Smokvica</item>
      <item>DARICA PECOTIĆ, OIB 73218993869, Brna 510,20272 Smokvica</item>
      <item>PERICA BANIČEVIĆ, OIB 81549857729, 20272 Smokvica</item>
      <item>STIPE TOMAŠIĆ ANTUN pok. Tonća, OIB 65686352982, 20272 Smokvica</item>
      <item>DUŠAN PECOTIĆ BARAN, OIB 82012465445, 20272 Smokvica</item>
      <item>IVKO PECOTIĆ KUZMIĆ, OIB 97676374567, 20272 Smokvica</item>
      <item>TIHOMIR PECOTIĆ, OIB 62311967075, BRNA</item>
      <item>KOVILJKA PECOTIĆ pok. Jerka, OIB 13468504322, 20272 Smokvica</item>
      <item>IVAN KORUNIĆ DUNDO, OIB 26096900086, 20272 Smokvica</item>
      <item>LJUBO SALEČIĆ, OIB 57678876972, 20272 Smokvica</item>
      <item>IVAN PECOTIĆ KUZMIĆ, OIB 83866121523, 20272 Smokvica</item>
      <item>TINA PECOTIĆ, OIB 39458726928, BRNA</item>
      <item>SRĐAN PECOTIĆ Grgura, OIB 76637031832</item>
      <item>DARKO DIDOVIĆ, OIB 86562516988, 20272 Smokvica</item>
      <item>KUZMA BANIČEVIĆ GROŠIĆ, OIB 83584328149, 20272 Smokvica</item>
      <item>FRANKA DRAGOJEVIĆ, OIB 82335614817, 20272 Smokvica</item>
      <item>JAKOV BANIČEVIĆ OREBIČIĆ, OIB 56613033040, 20272 Smokvica</item>
      <item>DARIO PECOTIĆ, OIB 59926387177, 20272 Smokvica</item>
      <item>ŽELJKO PECOTIĆ pok. Petra, OIB 93469562632, 20272 Smokvica</item>
      <item>ANTUN BANIČEVIĆ pok. Antuna, OIB 08583630920, 20272 Smokvica</item>
      <item>ZDENKO BANIČEVIĆ pok. Marina, OIB 68768522738, Smokvica 101,20272 Smokvica</item>
      <item>IVAN SALEČIĆ pok. Ivana, OIB 77490461721, 20272 Smokvica</item>
      <item>MATKO SALEČIĆ, OIB 03920237137, 20272 Smokvica</item>
      <item>KUZMA TOMAŠIĆ pok. Janka, OIB 47848562076, 20272 Smokvica</item>
      <item>IVAN TOMAŠIĆ DEŽEVIĆ, OIB 45025415169, BRNA</item>
      <item>DUŠAN TOMAŠIĆ DEŽEVIĆ, OIB 18283165460, BRNA</item>
    </izvorni_sadrzaj>
    <derivirana_varijabla naziv="DomainObject.Predmet.SudioniciListAdressOIB_1">
      <item>JEDINSTVO, poljoprivredna zadruga, OIB 30698530431, Smokvica/bb,20272 Smokvica</item>
      <item>Fina Zagreb, Ulica grada Vukovara 70,10000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Narodne novine d.d., OIB 64546066176, Saviski Gaj XIII put 6,10000 Zagreb</item>
      <item>Kate Perić Šubašić, Hrv. poštanska banka d.d.,20000 Dubrovnik</item>
      <item>IVAN RADOVANOVIĆ Repak, OIB 40234018163, Smokvica 298,20272 Smokvica</item>
      <item>Lenko Salečić, OIB 72583645435, 20272 Smokvica</item>
      <item>BLEUS-KORKIRA d.o.o., OIB 44122770964</item>
      <item>Kuzma Tomašić, </item>
      <item>ANA BANIČEVIĆ, OIB 12523783384, 20272 Smokvica</item>
      <item>Željko Vidović</item>
      <item>ŽELJKO BLEUŠ, OIB 59915399212, 20272 Smokvica</item>
      <item>Ministarstvo financija</item>
      <item>DANKO PECOTIĆ, OIB 16321602649, BRNA</item>
      <item>ANĐELKA BANIČEVIĆ, OIB 79047230612</item>
      <item>IVAN TOMAŠIĆ JADIN, OIB 59631657813, 20272 Smokvica</item>
      <item>JOSIP BOŠNJAK, OIB 65809026326</item>
      <item>IVAN MARELIĆ IVAN, OIB 21089244760, 20272 Smokvica</item>
      <item>LOVOR SALEČIĆ, OIB 49396154317</item>
      <item>ALEN TOMAŠIĆ JADIN, OIB 82163957266, 20260 Korčula</item>
      <item>NIVES PECOTIĆ, OIB 63739189939</item>
      <item>SRETAN TOMAŠIĆ, OIB 09315287391, 20272 Smokvica</item>
      <item>NELI RADOVANOVIĆ, OIB 95714683867</item>
      <item>KUZMA BANIČEVIĆ pok. Fabijana, OIB 15134842913, 20272 Smokvica</item>
      <item>DALIBOR PECOTIĆ, OIB 54785210099</item>
      <item>MARICA PECOTIĆ, OIB 11504405205, BRNA</item>
      <item>TOMAŠIĆ ZDRAVKO</item>
      <item>ANITO PECOTIĆ BARAN, OIB 16212484063, 20272 Smokvica</item>
      <item>ZDRAVKO SALEČIĆ, OIB 27966085185</item>
      <item>VILMA TOMAŠIĆ, OIB 12263597546, BRNA</item>
      <item>DRAŽEN BOŠNJAK, OIB 67518315691</item>
      <item>LUKA BANIČEVIĆ pok. Frana, OIB 98663577887, Brna</item>
      <item>IVANKA STANOJEVIĆ, OIB 57449887492</item>
      <item>Vlaho Monković, OIB 72627093549, Vlaha Paljetka 12,20207 Cavtat</item>
      <item>ĐANI SALEČIĆ, OIB 32823020892</item>
      <item>MIRJANA BANIČEVIĆ, OIB 91669241000, 20272 Smokvica</item>
      <item>ŽELJANA SALEČIĆ, OIB 89109093314</item>
      <item>NANICA TOMAŠIĆ, OIB 38384204212, BRNA</item>
      <item>SAŠA PECOTIĆ, OIB 70764679701</item>
      <item>MIRJANA TOMAŠIĆ ud. Stojana, OIB 93209720439, 20272 Smokvica</item>
      <item>ZLATKO TOMAŠIĆ, OIB 23584585291, 20272 Smokvica</item>
      <item>ŽELJAN PECOTIĆ, OIB 34248768494</item>
      <item>DOMINANT d.o.o., OIB 62799980235</item>
      <item>ANITA TOMAŠIĆ, OIB 63579368707</item>
      <item>JADRANA BANIČEVIĆ, OIB 39662029505, BRNA</item>
      <item>IGOR RADOVANOVIĆ, OIB 91779534973</item>
      <item>SREDNJA ŠKOLA PETRA ŠEGEDINA, OIB 30204241777, 20260 Korčula</item>
      <item>ĆIRE BANIČEVIĆ, OIB 02432909819</item>
      <item>ANTE TOMAŠIĆ pok. Jerka, OIB 27855324302, 20272 Smokvica</item>
      <item>IVAN HUDULIN, OIB 35845054530</item>
      <item>IRENA DIDOVIĆ, OIB 79511279334, 20272 Smokvica</item>
      <item>SREĆKO PECOTIĆ, OIB 71052623259</item>
      <item>DARKO TOMAŠIĆ Bili, OIB 60705895107, 20272 Smokvica</item>
      <item>MAJA PECOTIĆ, OIB 86016235071</item>
      <item>EMIL BANIČEVIĆ, OIB 38531031235, 20272 Smokvica</item>
      <item>JAKŠA PECOTIĆ, OIB 47251280516</item>
      <item>JERKO PECOTIĆ, OIB 35137853358, Brna 481, Brna,20272 Smokvica</item>
      <item>HRV. CENTAR ZA POLJOPRIVREDU, HRANU I SELO, OIB 35506269186</item>
      <item>HRVATSKE ŠUME d.o.o., OIB 69693144506</item>
      <item>MILENA PECOTIĆ, OIB 45029039404, 20272 Smokvica</item>
      <item>MGK-PACK d.d., OIB 09381762740</item>
      <item>Igor Svilar, OIB 55678665212, Gredička 23,10000 Zagreb</item>
      <item>Min.fin. Porezna uprava Isp. Korčula, OIB 18683136487</item>
      <item>MATIJA HUDULIN, OIB 05762741266, 20272 Smokvica</item>
      <item>CROATIA  OSIGURANJE d.d. Fil. Dubrovnik, OIB 26187994862</item>
      <item>IVKO RADOVANOVIĆ POŠA, OIB 27294506664, BRNA</item>
      <item>OPĆINA SMOKVICA, OIB 23492092438</item>
      <item>ANTUN / JELA MILINA, OIB 66918120857, SMOKVICA 289,20272 Smokvica</item>
      <item>LAGUNA NOVIGRAD d.d., OIB 58935879058</item>
      <item>JAKO VINO d.o.o., OIB 34068889816</item>
      <item>JAKOV PECOTIĆ (Petrušac), OIB 79196597878, BRNA</item>
      <item>MARINKO BANIČEVIĆ, OIB 79908473643, 20272 Smokvica</item>
      <item>JURE ANDRIJIĆ, OIB 15375407607, BRNA, SMOKVICA</item>
      <item>MILICA HUDULIN, OIB 41575890321, BRNA</item>
      <item>JOAKIM KUNJAŠIĆ, OIB 48631002665, 20272 Smokvica</item>
      <item>JAKOV PECOTIĆ, OIB 31287390010, BRNA</item>
      <item>JANKO SIPIŠIĆ, OIB 88591067320, 20272 Smokvica</item>
      <item>odvjetnik Đorđe Anđelković, OIB 83301421911, Vrbanićeva 20,10000 Zagreb</item>
      <item>MARIJA PECOTIĆ, OIB 98670474583, Smokvica 48,20272 Smokvica</item>
      <item>MARIJA TOMAŠIĆ, OIB 23012233701, 20272 Smokvica</item>
      <item>SUZANA FARAC, OIB 51194189691, 20272 Smokvica</item>
      <item>MOJMIR DIDOVIĆ, OIB 62857539177, 20270 Vela Luka</item>
      <item>DUBO RADOVANOVIĆ, OIB 34484938455, 20272 Smokvica</item>
      <item>RATKO PECOTIĆ, OIB 34405281520, BRNA</item>
      <item>TIHOMIR PECOTIĆ (pok. Frana), OIB 95580820240, 20272 Smokvica</item>
      <item>FINA ZAGREB, OIB 85821130368</item>
      <item>FRANO BANIČEVIĆ, OIB 88223665918, 20272 Smokvica</item>
      <item>ANTE RADOVANOVIĆ pok. Petra, OIB 35711094259, 20272 Smokvica</item>
      <item>MILIVOJ BANIČEVIĆ, OIB 37291728761, 20272 Smokvica</item>
      <item>MARIN BANIČEVIĆ, OIB 80401714220, 20272 Smokvica</item>
      <item>MARKO BANIČEVIĆ pok. Marka, OIB 52046084575, 20272 Smokvica</item>
      <item>JAGODA VESELINOVIĆ, OIB 26384945691, 20272 Smokvica</item>
      <item>VICKO BANIČEVIĆ, OIB 97708118789, 20272 Smokvica</item>
      <item>odvjetnik Neven Matas, OIB 71639062425, Ulica Domovinskog rata 27,21000 Split</item>
      <item>SREĆKO RADOVANOVIĆ, OIB 56175390499, 20272 Smokvica</item>
      <item>DRAGAN RADOVANOVIĆ, OIB 64379492772, BRNA</item>
      <item>MIRA PECOTIĆ ud. Žela, OIB 66893527732, 20272 Smokvica</item>
      <item>TUDOR DIDOVIĆ, OIB 70526505736, 20272 Smokvica</item>
      <item>DAROSLAV TOMAŠIĆ, OIB 08761048523, 20272 Smokvica</item>
      <item>SRETAN RADOVANOVIĆ, OIB 57599657765, 20272 Smokvica</item>
      <item>NEDA SALEČIĆ ud. Petra, OIB 13956234500, 20272 Smokvica</item>
      <item>ZDRAVKO TOMAŠIĆ, OIB 04977191533</item>
      <item>ZDRAVKA PECOTIĆ ANTUŠIN, OIB 62662263335, 20272 Smokvica</item>
      <item>IVAN BANIČEVIĆ ŠKUDRIĆ, OIB 13452885373, 20272 Smokvica</item>
      <item>RIKARD KORUNIĆ, OIB 37268201254, 20272 Smokvica</item>
      <item>JAKŠA TOMAŠIĆ MORGEN, OIB 03236645193, BRNA</item>
      <item>IVAN SALEČIĆ pok. Petra, OIB 11189660102, Brna, Smokvica</item>
      <item>BENEDIKT PECOTIĆ, OIB 58470348045, BRNA</item>
      <item>CELINA PECOTIĆ, OIB 27615926867, 20272 Smokvica</item>
      <item>IVAN / Anđa RADOVANOVIĆ, OIB 96187907458, SMOKVICA 30,20272 Smokvica</item>
      <item>TONĆI RADOVANOVIĆ, OIB 22214232720, BRNA, SMOKVICA</item>
      <item>ANTE BANIČEVIĆ Mikulato, OIB 69543010620, 20272 Smokvica</item>
      <item>PERO BANIČEVIĆ pok. Petra, OIB 57778246922, 20272 Smokvica</item>
      <item>TOMISLAV TOMAŠIĆ DEŽEVIĆ, OIB 67388141775, BRNA</item>
      <item>PETAR BANIČEVIĆ LUCIĆ Petrov, OIB 55607598403, BRNA</item>
      <item>SILVESTAR PECOTIĆ, OIB 06331851349, 20272 Smokvica</item>
      <item>MARKO BANIČEVIĆ  pok. Pavla, OIB 90635825548, 20272 Smokvica</item>
      <item>Odvj. Stjepan Eterović, Kipara Rendića 17,21400 Supetar</item>
      <item>IVKO PEŠELJ pok. Ivana, OIB 36303199278, 20272 Smokvica</item>
      <item>MLADEN TOMAŠIĆ, OIB 50629906053, 20272 Smokvica</item>
      <item>KATA PECOTIĆ pok. Kuzme, OIB 03245470856, 20272 Smokvica</item>
      <item>MARKO TOMAŠIĆ DEŽEVIĆ, OIB 95555601444, BRNA</item>
      <item>DANIRA PECOTIĆ, OIB 49066645523, 20272 Smokvica</item>
      <item>MATKO PECOTIĆ Mirkov, OIB 48452214674, 20272 Smokvica</item>
      <item>MIRKO RADOVANOVIĆ, OIB 17546459215, 20272 Smokvica</item>
      <item>Gordana Jukić, Gorimix d.o.o.</item>
      <item>IVAN TOMAŠIĆ pok. Ivana Barbaca, OIB 82320909380, 20272 Smokvica</item>
      <item>ANTE PECOTIĆ pok. Ivota, OIB 90741744910, 20272 Smokvica</item>
      <item>IVAN TOMAŠIĆ pok. Antuna, OIB 19797804756, 20272 Smokvica</item>
      <item>MAJA PECOTIĆ ž. Josipa, OIB 95251176886, 20272 Smokvica</item>
      <item>OMER PECOTIĆ, OIB 58952875239, 20272 Smokvica</item>
      <item>BRANISLAV PECOTIĆ, OIB 47480540156, 20272 Smokvica</item>
      <item>MARINKO TOMAŠIĆ RADIĆ, OIB 59563517268, 20272 Smokvica</item>
      <item>Mirko Jukić, Gorimix d.o.o.</item>
      <item>ANTE BLEUŠ, OIB 60321615992, 20272 Smokvica</item>
      <item>DUŠAN TOMAŠIĆ BARBACA, OIB 11081131642, BRNA</item>
      <item>MLADEN BANIČEVIĆ, OIB 92174233157, 20272 Smokvica</item>
      <item>JOSIP PECOTIĆ, OIB 81926927816, 20272 Smokvica</item>
      <item>TONKO PECOTIĆ pok. Vida, OIB 56346962956</item>
      <item>KUZMA TOMAŠIĆ pok. Mileta Barbaca, OIB 44079223057, 20272 Smokvica</item>
      <item>BORISLAV BANIČEVIĆ, OIB 30708286914, 20272 Smokvica</item>
      <item>Davor Martinović, Poljopromet d.o.o.</item>
      <item>ŽELJKO KORUNIĆ, OIB 74827333379, BRNA</item>
      <item>ŽARKO PECOTIĆ TUNICA, OIB 34499644381, 20272 Smokvica</item>
      <item>JURE PECOTIĆ, OIB 31678896761, 20272 Smokvica</item>
      <item>PETAR TOMAŠIĆ DEŽEVIĆ, OIB 05638963990, 20272 Smokvica</item>
      <item>GOJKO TOMAŠIĆ, OIB 61715266930, BRNA</item>
      <item>RAJKO BANIČEVIĆ, OIB 45418114610, 20272 Smokvica</item>
      <item>DANKO SALEČIĆ, OIB 10004679981, 20272 Smokvica</item>
      <item>JAKŠA TOMAŠIĆ, OIB 25543664675, 20272 Smokvica</item>
      <item>DUŠAN DIDOVIĆ, OIB 56960465013, 20272 Smokvica</item>
      <item>DARICA PECOTIĆ, OIB 73218993869, Brna 510,20272 Smokvica</item>
      <item>PERICA BANIČEVIĆ, OIB 81549857729, 20272 Smokvica</item>
      <item>STIPE TOMAŠIĆ ANTUN pok. Tonća, OIB 65686352982, 20272 Smokvica</item>
      <item>DUŠAN PECOTIĆ BARAN, OIB 82012465445, 20272 Smokvica</item>
      <item>IVKO PECOTIĆ KUZMIĆ, OIB 97676374567, 20272 Smokvica</item>
      <item>TIHOMIR PECOTIĆ, OIB 62311967075, BRNA</item>
      <item>KOVILJKA PECOTIĆ pok. Jerka, OIB 13468504322, 20272 Smokvica</item>
      <item>IVAN KORUNIĆ DUNDO, OIB 26096900086, 20272 Smokvica</item>
      <item>LJUBO SALEČIĆ, OIB 57678876972, 20272 Smokvica</item>
      <item>IVAN PECOTIĆ KUZMIĆ, OIB 83866121523, 20272 Smokvica</item>
      <item>TINA PECOTIĆ, OIB 39458726928, BRNA</item>
      <item>SRĐAN PECOTIĆ Grgura, OIB 76637031832</item>
      <item>DARKO DIDOVIĆ, OIB 86562516988, 20272 Smokvica</item>
      <item>KUZMA BANIČEVIĆ GROŠIĆ, OIB 83584328149, 20272 Smokvica</item>
      <item>FRANKA DRAGOJEVIĆ, OIB 82335614817, 20272 Smokvica</item>
      <item>JAKOV BANIČEVIĆ OREBIČIĆ, OIB 56613033040, 20272 Smokvica</item>
      <item>DARIO PECOTIĆ, OIB 59926387177, 20272 Smokvica</item>
      <item>ŽELJKO PECOTIĆ pok. Petra, OIB 93469562632, 20272 Smokvica</item>
      <item>ANTUN BANIČEVIĆ pok. Antuna, OIB 08583630920, 20272 Smokvica</item>
      <item>ZDENKO BANIČEVIĆ pok. Marina, OIB 68768522738, Smokvica 101,20272 Smokvica</item>
      <item>IVAN SALEČIĆ pok. Ivana, OIB 77490461721, 20272 Smokvica</item>
      <item>MATKO SALEČIĆ, OIB 03920237137, 20272 Smokvica</item>
      <item>KUZMA TOMAŠIĆ pok. Janka, OIB 47848562076, 20272 Smokvica</item>
      <item>IVAN TOMAŠIĆ DEŽEVIĆ, OIB 45025415169, BRNA</item>
      <item>DUŠAN TOMAŠIĆ DEŽEVIĆ, OIB 18283165460, BRNA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30698530431</item>
      <item>, OIB null</item>
      <item>, OIB 58057226580</item>
      <item>, OIB 83301421911</item>
      <item>, OIB 36749512860</item>
      <item>, OIB 87358951669</item>
      <item>, OIB 25167296962</item>
      <item>, OIB 77544568297</item>
      <item>, OIB 46830600751</item>
      <item>, OIB 64546066176</item>
      <item>, OIB null</item>
      <item>, OIB 40234018163</item>
      <item>, OIB 72583645435</item>
      <item>, OIB 44122770964</item>
      <item>, OIB null</item>
      <item>, OIB 12523783384</item>
      <item>, OIB null</item>
      <item>, OIB 59915399212</item>
      <item>, OIB null</item>
      <item>, OIB 16321602649</item>
      <item>, OIB 79047230612</item>
      <item>, OIB 59631657813</item>
      <item>, OIB 65809026326</item>
      <item>, OIB 21089244760</item>
      <item>, OIB 49396154317</item>
      <item>, OIB 82163957266</item>
      <item>, OIB 63739189939</item>
      <item>, OIB 09315287391</item>
      <item>, OIB 95714683867</item>
      <item>, OIB 15134842913</item>
      <item>, OIB 54785210099</item>
      <item>, OIB 11504405205</item>
      <item>, OIB null</item>
      <item>, OIB 16212484063</item>
      <item>, OIB 27966085185</item>
      <item>, OIB 12263597546</item>
      <item>, OIB 67518315691</item>
      <item>, OIB 98663577887</item>
      <item>, OIB 57449887492</item>
      <item>, OIB 72627093549</item>
      <item>, OIB 32823020892</item>
      <item>, OIB 91669241000</item>
      <item>, OIB 89109093314</item>
      <item>, OIB 38384204212</item>
      <item>, OIB 70764679701</item>
      <item>, OIB 93209720439</item>
      <item>, OIB 23584585291</item>
      <item>, OIB 34248768494</item>
      <item>, OIB 62799980235</item>
      <item>, OIB 63579368707</item>
      <item>, OIB 39662029505</item>
      <item>, OIB 91779534973</item>
      <item>, OIB 30204241777</item>
      <item>, OIB 02432909819</item>
      <item>, OIB 27855324302</item>
      <item>, OIB 35845054530</item>
      <item>, OIB 79511279334</item>
      <item>, OIB 71052623259</item>
      <item>, OIB 60705895107</item>
      <item>, OIB 86016235071</item>
      <item>, OIB 38531031235</item>
      <item>, OIB 47251280516</item>
      <item>, OIB 35137853358</item>
      <item>, OIB 35506269186</item>
      <item>, OIB 69693144506</item>
      <item>, OIB 45029039404</item>
      <item>, OIB 09381762740</item>
      <item>, OIB 55678665212</item>
      <item>, OIB 18683136487</item>
      <item>, OIB 05762741266</item>
      <item>, OIB 26187994862</item>
      <item>, OIB 27294506664</item>
      <item>, OIB 23492092438</item>
      <item>, OIB 66918120857</item>
      <item>, OIB 58935879058</item>
      <item>, OIB 34068889816</item>
      <item>, OIB 79196597878</item>
      <item>, OIB 79908473643</item>
      <item>, OIB 15375407607</item>
      <item>, OIB 41575890321</item>
      <item>, OIB 48631002665</item>
      <item>, OIB 31287390010</item>
      <item>, OIB 88591067320</item>
      <item>, OIB 83301421911</item>
      <item>, OIB 98670474583</item>
      <item>, OIB 23012233701</item>
      <item>, OIB 51194189691</item>
      <item>, OIB 62857539177</item>
      <item>, OIB 34484938455</item>
      <item>, OIB 34405281520</item>
      <item>, OIB 95580820240</item>
      <item>, OIB 85821130368</item>
      <item>, OIB 88223665918</item>
      <item>, OIB 35711094259</item>
      <item>, OIB 37291728761</item>
      <item>, OIB 80401714220</item>
      <item>, OIB 52046084575</item>
      <item>, OIB 26384945691</item>
      <item>, OIB 97708118789</item>
      <item>, OIB 71639062425</item>
      <item>, OIB 56175390499</item>
      <item>, OIB 64379492772</item>
      <item>, OIB 66893527732</item>
      <item>, OIB 70526505736</item>
      <item>, OIB 08761048523</item>
      <item>, OIB 57599657765</item>
      <item>, OIB 13956234500</item>
      <item>, OIB 04977191533</item>
      <item>, OIB 62662263335</item>
      <item>, OIB 13452885373</item>
      <item>, OIB 37268201254</item>
      <item>, OIB 03236645193</item>
      <item>, OIB 11189660102</item>
      <item>, OIB 58470348045</item>
      <item>, OIB 27615926867</item>
      <item>, OIB 96187907458</item>
      <item>, OIB 22214232720</item>
      <item>, OIB 69543010620</item>
      <item>, OIB 57778246922</item>
      <item>, OIB 67388141775</item>
      <item>, OIB 55607598403</item>
      <item>, OIB 06331851349</item>
      <item>, OIB 90635825548</item>
      <item>, OIB null</item>
      <item>, OIB 36303199278</item>
      <item>, OIB 50629906053</item>
      <item>, OIB 03245470856</item>
      <item>, OIB 95555601444</item>
      <item>, OIB 49066645523</item>
      <item>, OIB 48452214674</item>
      <item>, OIB 17546459215</item>
      <item>, OIB null</item>
      <item>, OIB 82320909380</item>
      <item>, OIB 90741744910</item>
      <item>, OIB 19797804756</item>
      <item>, OIB 95251176886</item>
      <item>, OIB 58952875239</item>
      <item>, OIB 47480540156</item>
      <item>, OIB 59563517268</item>
      <item>, OIB null</item>
      <item>, OIB 60321615992</item>
      <item>, OIB 11081131642</item>
      <item>, OIB 92174233157</item>
      <item>, OIB 81926927816</item>
      <item>, OIB 56346962956</item>
      <item>, OIB 44079223057</item>
      <item>, OIB 30708286914</item>
      <item>, OIB null</item>
      <item>, OIB 74827333379</item>
      <item>, OIB 34499644381</item>
      <item>, OIB 31678896761</item>
      <item>, OIB 05638963990</item>
      <item>, OIB 61715266930</item>
      <item>, OIB 45418114610</item>
      <item>, OIB 10004679981</item>
      <item>, OIB 25543664675</item>
      <item>, OIB 56960465013</item>
      <item>, OIB 73218993869</item>
      <item>, OIB 81549857729</item>
      <item>, OIB 65686352982</item>
      <item>, OIB 82012465445</item>
      <item>, OIB 97676374567</item>
      <item>, OIB 62311967075</item>
      <item>, OIB 13468504322</item>
      <item>, OIB 26096900086</item>
      <item>, OIB 57678876972</item>
      <item>, OIB 83866121523</item>
      <item>, OIB 39458726928</item>
      <item>, OIB 76637031832</item>
      <item>, OIB 86562516988</item>
      <item>, OIB 83584328149</item>
      <item>, OIB 82335614817</item>
      <item>, OIB 56613033040</item>
      <item>, OIB 59926387177</item>
      <item>, OIB 93469562632</item>
      <item>, OIB 08583630920</item>
      <item>, OIB 68768522738</item>
      <item>, OIB 77490461721</item>
      <item>, OIB 03920237137</item>
      <item>, OIB 47848562076</item>
      <item>, OIB 45025415169</item>
      <item>, OIB 18283165460</item>
    </izvorni_sadrzaj>
    <derivirana_varijabla naziv="DomainObject.Predmet.SudioniciListNazivOIB_1">
      <item>, OIB 30698530431</item>
      <item>, OIB null</item>
      <item>, OIB 58057226580</item>
      <item>, OIB 83301421911</item>
      <item>, OIB 36749512860</item>
      <item>, OIB 87358951669</item>
      <item>, OIB 25167296962</item>
      <item>, OIB 77544568297</item>
      <item>, OIB 46830600751</item>
      <item>, OIB 64546066176</item>
      <item>, OIB null</item>
      <item>, OIB 40234018163</item>
      <item>, OIB 72583645435</item>
      <item>, OIB 44122770964</item>
      <item>, OIB null</item>
      <item>, OIB 12523783384</item>
      <item>, OIB null</item>
      <item>, OIB 59915399212</item>
      <item>, OIB null</item>
      <item>, OIB 16321602649</item>
      <item>, OIB 79047230612</item>
      <item>, OIB 59631657813</item>
      <item>, OIB 65809026326</item>
      <item>, OIB 21089244760</item>
      <item>, OIB 49396154317</item>
      <item>, OIB 82163957266</item>
      <item>, OIB 63739189939</item>
      <item>, OIB 09315287391</item>
      <item>, OIB 95714683867</item>
      <item>, OIB 15134842913</item>
      <item>, OIB 54785210099</item>
      <item>, OIB 11504405205</item>
      <item>, OIB null</item>
      <item>, OIB 16212484063</item>
      <item>, OIB 27966085185</item>
      <item>, OIB 12263597546</item>
      <item>, OIB 67518315691</item>
      <item>, OIB 98663577887</item>
      <item>, OIB 57449887492</item>
      <item>, OIB 72627093549</item>
      <item>, OIB 32823020892</item>
      <item>, OIB 91669241000</item>
      <item>, OIB 89109093314</item>
      <item>, OIB 38384204212</item>
      <item>, OIB 70764679701</item>
      <item>, OIB 93209720439</item>
      <item>, OIB 23584585291</item>
      <item>, OIB 34248768494</item>
      <item>, OIB 62799980235</item>
      <item>, OIB 63579368707</item>
      <item>, OIB 39662029505</item>
      <item>, OIB 91779534973</item>
      <item>, OIB 30204241777</item>
      <item>, OIB 02432909819</item>
      <item>, OIB 27855324302</item>
      <item>, OIB 35845054530</item>
      <item>, OIB 79511279334</item>
      <item>, OIB 71052623259</item>
      <item>, OIB 60705895107</item>
      <item>, OIB 86016235071</item>
      <item>, OIB 38531031235</item>
      <item>, OIB 47251280516</item>
      <item>, OIB 35137853358</item>
      <item>, OIB 35506269186</item>
      <item>, OIB 69693144506</item>
      <item>, OIB 45029039404</item>
      <item>, OIB 09381762740</item>
      <item>, OIB 55678665212</item>
      <item>, OIB 18683136487</item>
      <item>, OIB 05762741266</item>
      <item>, OIB 26187994862</item>
      <item>, OIB 27294506664</item>
      <item>, OIB 23492092438</item>
      <item>, OIB 66918120857</item>
      <item>, OIB 58935879058</item>
      <item>, OIB 34068889816</item>
      <item>, OIB 79196597878</item>
      <item>, OIB 79908473643</item>
      <item>, OIB 15375407607</item>
      <item>, OIB 41575890321</item>
      <item>, OIB 48631002665</item>
      <item>, OIB 31287390010</item>
      <item>, OIB 88591067320</item>
      <item>, OIB 83301421911</item>
      <item>, OIB 98670474583</item>
      <item>, OIB 23012233701</item>
      <item>, OIB 51194189691</item>
      <item>, OIB 62857539177</item>
      <item>, OIB 34484938455</item>
      <item>, OIB 34405281520</item>
      <item>, OIB 95580820240</item>
      <item>, OIB 85821130368</item>
      <item>, OIB 88223665918</item>
      <item>, OIB 35711094259</item>
      <item>, OIB 37291728761</item>
      <item>, OIB 80401714220</item>
      <item>, OIB 52046084575</item>
      <item>, OIB 26384945691</item>
      <item>, OIB 97708118789</item>
      <item>, OIB 71639062425</item>
      <item>, OIB 56175390499</item>
      <item>, OIB 64379492772</item>
      <item>, OIB 66893527732</item>
      <item>, OIB 70526505736</item>
      <item>, OIB 08761048523</item>
      <item>, OIB 57599657765</item>
      <item>, OIB 13956234500</item>
      <item>, OIB 04977191533</item>
      <item>, OIB 62662263335</item>
      <item>, OIB 13452885373</item>
      <item>, OIB 37268201254</item>
      <item>, OIB 03236645193</item>
      <item>, OIB 11189660102</item>
      <item>, OIB 58470348045</item>
      <item>, OIB 27615926867</item>
      <item>, OIB 96187907458</item>
      <item>, OIB 22214232720</item>
      <item>, OIB 69543010620</item>
      <item>, OIB 57778246922</item>
      <item>, OIB 67388141775</item>
      <item>, OIB 55607598403</item>
      <item>, OIB 06331851349</item>
      <item>, OIB 90635825548</item>
      <item>, OIB null</item>
      <item>, OIB 36303199278</item>
      <item>, OIB 50629906053</item>
      <item>, OIB 03245470856</item>
      <item>, OIB 95555601444</item>
      <item>, OIB 49066645523</item>
      <item>, OIB 48452214674</item>
      <item>, OIB 17546459215</item>
      <item>, OIB null</item>
      <item>, OIB 82320909380</item>
      <item>, OIB 90741744910</item>
      <item>, OIB 19797804756</item>
      <item>, OIB 95251176886</item>
      <item>, OIB 58952875239</item>
      <item>, OIB 47480540156</item>
      <item>, OIB 59563517268</item>
      <item>, OIB null</item>
      <item>, OIB 60321615992</item>
      <item>, OIB 11081131642</item>
      <item>, OIB 92174233157</item>
      <item>, OIB 81926927816</item>
      <item>, OIB 56346962956</item>
      <item>, OIB 44079223057</item>
      <item>, OIB 30708286914</item>
      <item>, OIB null</item>
      <item>, OIB 74827333379</item>
      <item>, OIB 34499644381</item>
      <item>, OIB 31678896761</item>
      <item>, OIB 05638963990</item>
      <item>, OIB 61715266930</item>
      <item>, OIB 45418114610</item>
      <item>, OIB 10004679981</item>
      <item>, OIB 25543664675</item>
      <item>, OIB 56960465013</item>
      <item>, OIB 73218993869</item>
      <item>, OIB 81549857729</item>
      <item>, OIB 65686352982</item>
      <item>, OIB 82012465445</item>
      <item>, OIB 97676374567</item>
      <item>, OIB 62311967075</item>
      <item>, OIB 13468504322</item>
      <item>, OIB 26096900086</item>
      <item>, OIB 57678876972</item>
      <item>, OIB 83866121523</item>
      <item>, OIB 39458726928</item>
      <item>, OIB 76637031832</item>
      <item>, OIB 86562516988</item>
      <item>, OIB 83584328149</item>
      <item>, OIB 82335614817</item>
      <item>, OIB 56613033040</item>
      <item>, OIB 59926387177</item>
      <item>, OIB 93469562632</item>
      <item>, OIB 08583630920</item>
      <item>, OIB 68768522738</item>
      <item>, OIB 77490461721</item>
      <item>, OIB 03920237137</item>
      <item>, OIB 47848562076</item>
      <item>, OIB 45025415169</item>
      <item>, OIB 18283165460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625</properties:Words>
  <properties:Characters>3494</properties:Characters>
  <properties:Lines>94</properties:Lines>
  <properties:Paragraphs>32</properties:Paragraphs>
  <properties:TotalTime>2</properties:TotalTime>
  <properties:ScaleCrop>false</properties:ScaleCrop>
  <properties:LinksUpToDate>false</properties:LinksUpToDate>
  <properties:CharactersWithSpaces>4150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2015-09-17T13:52:00Z</dcterms:created>
  <dc:creator>Ante Kačić</dc:creator>
  <dc:description/>
  <cp:keywords/>
  <cp:lastModifiedBy>Mara Marčinko</cp:lastModifiedBy>
  <cp:lastPrinted>2015-10-01T09:48:00Z</cp:lastPrinted>
  <dcterms:modified xmlns:xsi="http://www.w3.org/2001/XMLSchema-instance" xsi:type="dcterms:W3CDTF">2015-10-01T10:50:00Z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