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a8038" w14:paraId="00a8038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BE0C45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St-4145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034A8A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034A8A" w:rsidRPr="00034A8A">
        <w:t xml:space="preserve"> </w:t>
      </w:r>
      <w:r w:rsidR="00034A8A" w:rsidRPr="00034A8A">
        <w:rPr>
          <w:rFonts w:cs="Times New Roman" w:eastAsia="Times New Roman" w:hAnsi="Times New Roman" w:ascii="Times New Roman"/>
          <w:sz w:val="24"/>
          <w:szCs w:val="24"/>
          <w:lang w:eastAsia="hr-HR"/>
        </w:rPr>
        <w:t>PLAVE GRANICE d.</w:t>
      </w:r>
      <w:r w:rsidR="00034A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o.o., Zagreb, Kosirnikova 75, </w:t>
      </w:r>
      <w:r w:rsidR="00034A8A" w:rsidRPr="00034A8A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080559071, OIB: 74873472615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24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E45D22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325294" w:rsidRPr="00325294">
        <w:t xml:space="preserve"> </w:t>
      </w:r>
      <w:r w:rsidR="00034A8A" w:rsidRPr="00034A8A">
        <w:rPr>
          <w:rFonts w:cs="Times New Roman" w:eastAsia="Times New Roman" w:hAnsi="Times New Roman" w:ascii="Times New Roman"/>
          <w:sz w:val="24"/>
          <w:szCs w:val="24"/>
          <w:lang w:eastAsia="hr-HR"/>
        </w:rPr>
        <w:t>PLAVE GRANICE d.</w:t>
      </w:r>
      <w:r w:rsidR="00034A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o.o., Zagreb, Kosirnikova 75, </w:t>
      </w:r>
      <w:r w:rsidR="00034A8A" w:rsidRPr="00034A8A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080559071, OIB: 74873472615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24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83647C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EB22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D51A2">
        <w:rPr>
          <w:rFonts w:cs="Times New Roman" w:eastAsia="Times New Roman" w:hAnsi="Times New Roman" w:ascii="Times New Roman"/>
          <w:sz w:val="24"/>
          <w:szCs w:val="24"/>
          <w:lang w:eastAsia="hr-HR"/>
        </w:rPr>
        <w:t>Zdravka Bošković, Samobor, Ćirilometodska 26a, OIB: 45297566962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E45D22" w:rsidR="00BF0F60" w:rsidRPr="003C7C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325294" w:rsidRPr="00325294">
        <w:t xml:space="preserve"> </w:t>
      </w:r>
      <w:r w:rsidR="00034A8A" w:rsidRPr="00034A8A">
        <w:rPr>
          <w:rFonts w:cs="Times New Roman" w:eastAsia="Times New Roman" w:hAnsi="Times New Roman" w:ascii="Times New Roman"/>
          <w:sz w:val="24"/>
          <w:szCs w:val="24"/>
          <w:lang w:eastAsia="hr-HR"/>
        </w:rPr>
        <w:t>PLAVE GRANICE d.</w:t>
      </w:r>
      <w:r w:rsidR="00034A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o.o., Zagreb, Kosirnikova 75, </w:t>
      </w:r>
      <w:r w:rsidR="00034A8A" w:rsidRPr="00034A8A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080559071, OIB: 74873472615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C3507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30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9F4A36">
        <w:rPr>
          <w:rFonts w:cs="Times New Roman" w:eastAsia="Times New Roman" w:hAnsi="Times New Roman" w:ascii="Times New Roman"/>
          <w:sz w:val="24"/>
          <w:szCs w:val="20"/>
          <w:lang w:eastAsia="hr-HR"/>
        </w:rPr>
        <w:t>24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  <w:r w:rsidR="00F937C3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937C3" w:rsidP="00E65472" w:rsidR="00F937C3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F937C3" w:rsidP="00E65472" w:rsidR="00F937C3" w:rsidRPr="00E57A27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>Za točnost otpravka</w:t>
      </w:r>
    </w:p>
    <w:p w:rsidRDefault="00F937C3" w:rsidP="00E65472" w:rsidR="00F937C3" w:rsidRPr="00E57A27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  <w:t>-ovlašteni službenik:</w:t>
      </w:r>
    </w:p>
    <w:p w:rsidRDefault="00F937C3" w:rsidP="00320115" w:rsidR="00F937C3">
      <w:pPr>
        <w:jc w:val="both"/>
        <w:rPr>
          <w:rFonts w:eastAsia="Times New Roman" w:hAnsi="Times New Roman" w:ascii="Times New Roman"/>
          <w:sz w:val="24"/>
          <w:szCs w:val="24"/>
        </w:rPr>
      </w:pP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  <w:t>Slavica Sorić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F937C3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BE0C45">
      <w:rPr>
        <w:rFonts w:cs="Times New Roman" w:hAnsi="Times New Roman" w:ascii="Times New Roman"/>
        <w:sz w:val="24"/>
        <w:szCs w:val="24"/>
      </w:rPr>
      <w:t>4145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1DCC"/>
    <w:rsid w:val="000157AF"/>
    <w:rsid w:val="00034A8A"/>
    <w:rsid w:val="00054FF8"/>
    <w:rsid w:val="000934E6"/>
    <w:rsid w:val="00093E37"/>
    <w:rsid w:val="000A7B72"/>
    <w:rsid w:val="000C0DEB"/>
    <w:rsid w:val="000F3A15"/>
    <w:rsid w:val="0012132B"/>
    <w:rsid w:val="00131324"/>
    <w:rsid w:val="0015006B"/>
    <w:rsid w:val="0017646E"/>
    <w:rsid w:val="0019220E"/>
    <w:rsid w:val="001B6BD3"/>
    <w:rsid w:val="001D51A2"/>
    <w:rsid w:val="00254826"/>
    <w:rsid w:val="0028717D"/>
    <w:rsid w:val="002B5FFE"/>
    <w:rsid w:val="002B79EC"/>
    <w:rsid w:val="002D5756"/>
    <w:rsid w:val="00305A38"/>
    <w:rsid w:val="00314186"/>
    <w:rsid w:val="00325294"/>
    <w:rsid w:val="00342C52"/>
    <w:rsid w:val="003442E0"/>
    <w:rsid w:val="00354606"/>
    <w:rsid w:val="0037567F"/>
    <w:rsid w:val="00393011"/>
    <w:rsid w:val="003A1F20"/>
    <w:rsid w:val="003C0253"/>
    <w:rsid w:val="003C7C63"/>
    <w:rsid w:val="003F2428"/>
    <w:rsid w:val="00430377"/>
    <w:rsid w:val="00481CAD"/>
    <w:rsid w:val="00493332"/>
    <w:rsid w:val="004A01C5"/>
    <w:rsid w:val="004B7D7E"/>
    <w:rsid w:val="0050115D"/>
    <w:rsid w:val="00524620"/>
    <w:rsid w:val="005327D1"/>
    <w:rsid w:val="00552C1A"/>
    <w:rsid w:val="005605B4"/>
    <w:rsid w:val="00561BE2"/>
    <w:rsid w:val="0059603A"/>
    <w:rsid w:val="00604F51"/>
    <w:rsid w:val="00630C13"/>
    <w:rsid w:val="0066158B"/>
    <w:rsid w:val="00665C1B"/>
    <w:rsid w:val="00677E0F"/>
    <w:rsid w:val="006A7C4C"/>
    <w:rsid w:val="006C5EC7"/>
    <w:rsid w:val="0070453A"/>
    <w:rsid w:val="007068E7"/>
    <w:rsid w:val="00717D7B"/>
    <w:rsid w:val="00741848"/>
    <w:rsid w:val="007437D3"/>
    <w:rsid w:val="00757FB3"/>
    <w:rsid w:val="007659BE"/>
    <w:rsid w:val="00770E5E"/>
    <w:rsid w:val="00784810"/>
    <w:rsid w:val="007957A2"/>
    <w:rsid w:val="007A69D6"/>
    <w:rsid w:val="007B35A1"/>
    <w:rsid w:val="007B50CD"/>
    <w:rsid w:val="007D2A99"/>
    <w:rsid w:val="007D3B7C"/>
    <w:rsid w:val="007E7B9C"/>
    <w:rsid w:val="007F7756"/>
    <w:rsid w:val="00806CDA"/>
    <w:rsid w:val="00836110"/>
    <w:rsid w:val="0083647C"/>
    <w:rsid w:val="00851F31"/>
    <w:rsid w:val="00872421"/>
    <w:rsid w:val="008775C6"/>
    <w:rsid w:val="008B2830"/>
    <w:rsid w:val="008C3EF1"/>
    <w:rsid w:val="008D776D"/>
    <w:rsid w:val="00912C77"/>
    <w:rsid w:val="009607F2"/>
    <w:rsid w:val="0097744B"/>
    <w:rsid w:val="009C7AE2"/>
    <w:rsid w:val="009D1BD2"/>
    <w:rsid w:val="009F4A36"/>
    <w:rsid w:val="009F7260"/>
    <w:rsid w:val="00A15DB0"/>
    <w:rsid w:val="00A3609A"/>
    <w:rsid w:val="00A362F8"/>
    <w:rsid w:val="00A3741B"/>
    <w:rsid w:val="00A60064"/>
    <w:rsid w:val="00A7445F"/>
    <w:rsid w:val="00A9216D"/>
    <w:rsid w:val="00A97534"/>
    <w:rsid w:val="00AE5B6E"/>
    <w:rsid w:val="00AE5B91"/>
    <w:rsid w:val="00AE71B0"/>
    <w:rsid w:val="00B228D8"/>
    <w:rsid w:val="00B621A2"/>
    <w:rsid w:val="00B86677"/>
    <w:rsid w:val="00BA36F5"/>
    <w:rsid w:val="00BA6970"/>
    <w:rsid w:val="00BE0C45"/>
    <w:rsid w:val="00BE3395"/>
    <w:rsid w:val="00BF0F60"/>
    <w:rsid w:val="00C04B48"/>
    <w:rsid w:val="00C0670D"/>
    <w:rsid w:val="00C1215A"/>
    <w:rsid w:val="00C3507A"/>
    <w:rsid w:val="00C4061F"/>
    <w:rsid w:val="00C537FD"/>
    <w:rsid w:val="00C64D92"/>
    <w:rsid w:val="00C814B1"/>
    <w:rsid w:val="00C9607A"/>
    <w:rsid w:val="00CA6C01"/>
    <w:rsid w:val="00CB2608"/>
    <w:rsid w:val="00CC0EB5"/>
    <w:rsid w:val="00CD723D"/>
    <w:rsid w:val="00CF5DC2"/>
    <w:rsid w:val="00D16D7D"/>
    <w:rsid w:val="00D2350D"/>
    <w:rsid w:val="00D40C44"/>
    <w:rsid w:val="00D4451C"/>
    <w:rsid w:val="00D8240A"/>
    <w:rsid w:val="00DA38AC"/>
    <w:rsid w:val="00DC1676"/>
    <w:rsid w:val="00DC2898"/>
    <w:rsid w:val="00DD15CB"/>
    <w:rsid w:val="00DE5400"/>
    <w:rsid w:val="00DE71BE"/>
    <w:rsid w:val="00DF3772"/>
    <w:rsid w:val="00E01338"/>
    <w:rsid w:val="00E45D22"/>
    <w:rsid w:val="00E737E4"/>
    <w:rsid w:val="00EA34EC"/>
    <w:rsid w:val="00EA5AEA"/>
    <w:rsid w:val="00EB17BD"/>
    <w:rsid w:val="00EB22F7"/>
    <w:rsid w:val="00EC61CA"/>
    <w:rsid w:val="00ED300E"/>
    <w:rsid w:val="00ED3E26"/>
    <w:rsid w:val="00F35FD2"/>
    <w:rsid w:val="00F47FCE"/>
    <w:rsid w:val="00F52D45"/>
    <w:rsid w:val="00F70F02"/>
    <w:rsid w:val="00F83F15"/>
    <w:rsid w:val="00F937C3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F937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7C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F937C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F937C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F937C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F937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7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F937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F937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F937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4145</izvorni_sadrzaj>
    <derivirana_varijabla naziv="DomainObject.Predmet.Broj_1">4145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St-4145/2015</izvorni_sadrzaj>
    <derivirana_varijabla naziv="DomainObject.Predmet.OznakaBroj_1">St-4145/2015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PLAVE GRANICE d.o.o. zastupanog po punomoćniku Dalibor Mioč</izvorni_sadrzaj>
    <derivirana_varijabla naziv="DomainObject.Predmet.ProtustrankaFormated_1">  PLAVE GRANICE d.o.o. zastupanog po punomoćniku Dalibor Mioč</derivirana_varijabla>
  </DomainObject.Predmet.ProtustrankaFormated>
  <DomainObject.Predmet.ProtustrankaFormatedOIB>
    <izvorni_sadrzaj>  PLAVE GRANICE d.o.o., OIB 74873472615 zastupanog po punomoćniku Dalibor Mioč</izvorni_sadrzaj>
    <derivirana_varijabla naziv="DomainObject.Predmet.ProtustrankaFormatedOIB_1">  PLAVE GRANICE d.o.o., OIB 74873472615 zastupanog po punomoćniku Dalibor Mioč</derivirana_varijabla>
  </DomainObject.Predmet.ProtustrankaFormatedOIB>
  <DomainObject.Predmet.ProtustrankaFormatedWithAdress>
    <izvorni_sadrzaj> PLAVE GRANICE d.o.o., Kosirnikova 75, 10000 Zagreb zastupanog po punomoćniku Dalibor Mioč</izvorni_sadrzaj>
    <derivirana_varijabla naziv="DomainObject.Predmet.ProtustrankaFormatedWithAdress_1"> PLAVE GRANICE d.o.o., Kosirnikova 75, 10000 Zagreb zastupanog po punomoćniku Dalibor Mioč</derivirana_varijabla>
  </DomainObject.Predmet.ProtustrankaFormatedWithAdress>
  <DomainObject.Predmet.ProtustrankaFormatedWithAdressOIB>
    <izvorni_sadrzaj> PLAVE GRANICE d.o.o., OIB 74873472615, Kosirnikova 75, 10000 Zagreb zastupanog po punomoćniku Dalibor Mioč</izvorni_sadrzaj>
    <derivirana_varijabla naziv="DomainObject.Predmet.ProtustrankaFormatedWithAdressOIB_1"> PLAVE GRANICE d.o.o., OIB 74873472615, Kosirnikova 75, 10000 Zagreb zastupanog po punomoćniku Dalibor Mioč</derivirana_varijabla>
  </DomainObject.Predmet.ProtustrankaFormatedWithAdressOIB>
  <DomainObject.Predmet.ProtustrankaWithAdress>
    <izvorni_sadrzaj>PLAVE GRANICE d.o.o. Kosirnikova 75, 10000 Zagreb</izvorni_sadrzaj>
    <derivirana_varijabla naziv="DomainObject.Predmet.ProtustrankaWithAdress_1">PLAVE GRANICE d.o.o. Kosirnikova 75, 10000 Zagreb</derivirana_varijabla>
  </DomainObject.Predmet.ProtustrankaWithAdress>
  <DomainObject.Predmet.ProtustrankaWithAdressOIB>
    <izvorni_sadrzaj>PLAVE GRANICE d.o.o., OIB 74873472615, Kosirnikova 75, 10000 Zagreb</izvorni_sadrzaj>
    <derivirana_varijabla naziv="DomainObject.Predmet.ProtustrankaWithAdressOIB_1">PLAVE GRANICE d.o.o., OIB 74873472615, Kosirnikova 75, 10000 Zagreb</derivirana_varijabla>
  </DomainObject.Predmet.ProtustrankaWithAdressOIB>
  <DomainObject.Predmet.ProtustrankaNazivFormated>
    <izvorni_sadrzaj>PLAVE GRANICE d.o.o.</izvorni_sadrzaj>
    <derivirana_varijabla naziv="DomainObject.Predmet.ProtustrankaNazivFormated_1">PLAVE GRANICE d.o.o.</derivirana_varijabla>
  </DomainObject.Predmet.ProtustrankaNazivFormated>
  <DomainObject.Predmet.ProtustrankaNazivFormatedOIB>
    <izvorni_sadrzaj>PLAVE GRANICE d.o.o., OIB 74873472615</izvorni_sadrzaj>
    <derivirana_varijabla naziv="DomainObject.Predmet.ProtustrankaNazivFormatedOIB_1">PLAVE GRANICE d.o.o., OIB 74873472615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PLAVE GRANICE d.o.o. zastupanog po punomoćniku Dalibor Mioč</item>
    </izvorni_sadrzaj>
    <derivirana_varijabla naziv="DomainObject.Predmet.ProtuStrankaListFormated_1">
      <item>PLAVE GRANICE d.o.o. zastupanog po punomoćniku Dalibor Mioč</item>
    </derivirana_varijabla>
  </DomainObject.Predmet.ProtuStrankaListFormated>
  <DomainObject.Predmet.ProtuStrankaListFormatedOIB>
    <izvorni_sadrzaj>
      <item>PLAVE GRANICE d.o.o., OIB 74873472615 zastupanog po punomoćniku Dalibor Mioč</item>
    </izvorni_sadrzaj>
    <derivirana_varijabla naziv="DomainObject.Predmet.ProtuStrankaListFormatedOIB_1">
      <item>PLAVE GRANICE d.o.o., OIB 74873472615 zastupanog po punomoćniku Dalibor Mioč</item>
    </derivirana_varijabla>
  </DomainObject.Predmet.ProtuStrankaListFormatedOIB>
  <DomainObject.Predmet.ProtuStrankaListFormatedWithAdress>
    <izvorni_sadrzaj>
      <item>PLAVE GRANICE d.o.o., Kosirnikova 75, 10000 Zagreb zastupanog po punomoćniku Dalibor Mioč</item>
    </izvorni_sadrzaj>
    <derivirana_varijabla naziv="DomainObject.Predmet.ProtuStrankaListFormatedWithAdress_1">
      <item>PLAVE GRANICE d.o.o., Kosirnikova 75, 10000 Zagreb zastupanog po punomoćniku Dalibor Mioč</item>
    </derivirana_varijabla>
  </DomainObject.Predmet.ProtuStrankaListFormatedWithAdress>
  <DomainObject.Predmet.ProtuStrankaListFormatedWithAdressOIB>
    <izvorni_sadrzaj>
      <item>PLAVE GRANICE d.o.o., OIB 74873472615, Kosirnikova 75, 10000 Zagreb zastupanog po punomoćniku Dalibor Mioč</item>
    </izvorni_sadrzaj>
    <derivirana_varijabla naziv="DomainObject.Predmet.ProtuStrankaListFormatedWithAdressOIB_1">
      <item>PLAVE GRANICE d.o.o., OIB 74873472615, Kosirnikova 75, 10000 Zagreb zastupanog po punomoćniku Dalibor Mioč</item>
    </derivirana_varijabla>
  </DomainObject.Predmet.ProtuStrankaListFormatedWithAdressOIB>
  <DomainObject.Predmet.ProtuStrankaListNazivFormated>
    <izvorni_sadrzaj>
      <item>PLAVE GRANICE d.o.o.</item>
    </izvorni_sadrzaj>
    <derivirana_varijabla naziv="DomainObject.Predmet.ProtuStrankaListNazivFormated_1">
      <item>PLAVE GRANICE d.o.o.</item>
    </derivirana_varijabla>
  </DomainObject.Predmet.ProtuStrankaListNazivFormated>
  <DomainObject.Predmet.ProtuStrankaListNazivFormatedOIB>
    <izvorni_sadrzaj>
      <item>PLAVE GRANICE d.o.o., OIB 74873472615</item>
    </izvorni_sadrzaj>
    <derivirana_varijabla naziv="DomainObject.Predmet.ProtuStrankaListNazivFormatedOIB_1">
      <item>PLAVE GRANICE d.o.o., OIB 74873472615</item>
    </derivirana_varijabla>
  </DomainObject.Predmet.ProtuStrankaListNazivFormatedOIB>
  <DomainObject.Predmet.OstaliListFormated>
    <izvorni_sadrzaj>
      <item>Dalibor Mioč punomoćnik sudionika u postupku PLAVE GRANICE d.o.o.</item>
    </izvorni_sadrzaj>
    <derivirana_varijabla naziv="DomainObject.Predmet.OstaliListFormated_1">
      <item>Dalibor Mioč punomoćnik sudionika u postupku PLAVE GRANICE d.o.o.</item>
    </derivirana_varijabla>
  </DomainObject.Predmet.OstaliListFormated>
  <DomainObject.Predmet.OstaliListFormatedOIB>
    <izvorni_sadrzaj>
      <item>Dalibor Mioč, OIB 02179200336 punomoćnik sudionika u postupku PLAVE GRANICE d.o.o.</item>
    </izvorni_sadrzaj>
    <derivirana_varijabla naziv="DomainObject.Predmet.OstaliListFormatedOIB_1">
      <item>Dalibor Mioč, OIB 02179200336 punomoćnik sudionika u postupku PLAVE GRANICE d.o.o.</item>
    </derivirana_varijabla>
  </DomainObject.Predmet.OstaliListFormatedOIB>
  <DomainObject.Predmet.OstaliListFormatedWithAdress>
    <izvorni_sadrzaj>
      <item>Dalibor Mioč, Kosirnikova 75, 10000 Zagreb punomoćnik sudionika u postupku PLAVE GRANICE d.o.o.</item>
    </izvorni_sadrzaj>
    <derivirana_varijabla naziv="DomainObject.Predmet.OstaliListFormatedWithAdress_1">
      <item>Dalibor Mioč, Kosirnikova 75, 10000 Zagreb punomoćnik sudionika u postupku PLAVE GRANICE d.o.o.</item>
    </derivirana_varijabla>
  </DomainObject.Predmet.OstaliListFormatedWithAdress>
  <DomainObject.Predmet.OstaliListFormatedWithAdressOIB>
    <izvorni_sadrzaj>
      <item>Dalibor Mioč, OIB 02179200336, Kosirnikova 75, 10000 Zagreb punomoćnik sudionika u postupku PLAVE GRANICE d.o.o.</item>
    </izvorni_sadrzaj>
    <derivirana_varijabla naziv="DomainObject.Predmet.OstaliListFormatedWithAdressOIB_1">
      <item>Dalibor Mioč, OIB 02179200336, Kosirnikova 75, 10000 Zagreb punomoćnik sudionika u postupku PLAVE GRANICE d.o.o.</item>
    </derivirana_varijabla>
  </DomainObject.Predmet.OstaliListFormatedWithAdressOIB>
  <DomainObject.Predmet.OstaliListNazivFormated>
    <izvorni_sadrzaj>
      <item>Dalibor Mioč</item>
    </izvorni_sadrzaj>
    <derivirana_varijabla naziv="DomainObject.Predmet.OstaliListNazivFormated_1">
      <item>Dalibor Mioč</item>
    </derivirana_varijabla>
  </DomainObject.Predmet.OstaliListNazivFormated>
  <DomainObject.Predmet.OstaliListNazivFormatedOIB>
    <izvorni_sadrzaj>
      <item>Dalibor Mioč, OIB 02179200336</item>
    </izvorni_sadrzaj>
    <derivirana_varijabla naziv="DomainObject.Predmet.OstaliListNazivFormatedOIB_1">
      <item>Dalibor Mioč, OIB 02179200336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PLAVE GRANICE d.o.o.</izvorni_sadrzaj>
    <derivirana_varijabla naziv="DomainObject.Predmet.ProtustrankaIDrugi_1">PLAVE GRANICE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PLAVE GRANICE d.o.o., OIB 74873472615, Kosirnikova 75, 10000 Zagreb</izvorni_sadrzaj>
    <derivirana_varijabla naziv="DomainObject.Predmet.ProtustrankaIDrugiAdressOIB_1">PLAVE GRANICE d.o.o., OIB 74873472615, Kosirnikova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PLAVE GRANICE d.o.o.</item>
      <item>FINA Regionalni centar Zagreb</item>
      <item>Dalibor Mioč</item>
    </izvorni_sadrzaj>
    <derivirana_varijabla naziv="DomainObject.Predmet.SudioniciListNaziv_1">
      <item>PLAVE GRANICE d.o.o.</item>
      <item>FINA Regionalni centar Zagreb</item>
      <item>Dalibor Mioč</item>
    </derivirana_varijabla>
  </DomainObject.Predmet.SudioniciListNaziv>
  <DomainObject.Predmet.SudioniciListAdressOIB>
    <izvorni_sadrzaj>
      <item>PLAVE GRANICE d.o.o., OIB 74873472615, Kosirnikova 75,10000 Zagreb</item>
      <item>FINA Regionalni centar Zagreb, OIB 85821130368, Trg svibanjskih žrtava 1995. br 1,10000 Zagreb</item>
      <item>Dalibor Mioč, OIB 02179200336, Kosirnikova 75,10000 Zagreb</item>
    </izvorni_sadrzaj>
    <derivirana_varijabla naziv="DomainObject.Predmet.SudioniciListAdressOIB_1">
      <item>PLAVE GRANICE d.o.o., OIB 74873472615, Kosirnikova 75,10000 Zagreb</item>
      <item>FINA Regionalni centar Zagreb, OIB 85821130368, Trg svibanjskih žrtava 1995. br 1,10000 Zagreb</item>
      <item>Dalibor Mioč, OIB 02179200336, Kosirnikova 75,10000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74873472615</item>
      <item>, OIB 85821130368</item>
      <item>, OIB 02179200336</item>
    </izvorni_sadrzaj>
    <derivirana_varijabla naziv="DomainObject.Predmet.SudioniciListNazivOIB_1">
      <item>, OIB 74873472615</item>
      <item>, OIB 85821130368</item>
      <item>, OIB 02179200336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2613</properties:Characters>
  <properties:Lines>76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2016-03-23T12:28:00Z</dcterms:created>
  <dc:creator>Ivan Turčić</dc:creator>
  <cp:lastModifiedBy>Slavica Sorić</cp:lastModifiedBy>
  <cp:lastPrinted>2016-03-24T10:40:00Z</cp:lastPrinted>
  <dcterms:modified xmlns:xsi="http://www.w3.org/2001/XMLSchema-instance" xsi:type="dcterms:W3CDTF">2016-03-24T10:42:00Z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