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5c39" w14:paraId="acb5c39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8F7633">
        <w:t>519/2018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F7633">
        <w:t>29. svibnja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8F7633">
        <w:t>LET TRAVEL j.d.o.o., Zagreb, Podbrežje XIV. 21</w:t>
      </w:r>
      <w:r w:rsidR="008F7633" w:rsidRPr="00133DAD">
        <w:t xml:space="preserve">, </w:t>
      </w:r>
      <w:r w:rsidR="008F7633" w:rsidRPr="00D34B2A">
        <w:t xml:space="preserve">OIB: </w:t>
      </w:r>
      <w:r w:rsidR="008F7633">
        <w:t>89414213991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8F7633">
        <w:t>7.488,65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8F7633">
        <w:t>29. svibnja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D652F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8038C"/>
    <w:rsid w:val="0038246E"/>
    <w:rsid w:val="003828C2"/>
    <w:rsid w:val="0039524D"/>
    <w:rsid w:val="003974B2"/>
    <w:rsid w:val="003B57C1"/>
    <w:rsid w:val="003C3D44"/>
    <w:rsid w:val="003D35F9"/>
    <w:rsid w:val="003D389C"/>
    <w:rsid w:val="003D7111"/>
    <w:rsid w:val="003E3A15"/>
    <w:rsid w:val="003E4616"/>
    <w:rsid w:val="003F53E3"/>
    <w:rsid w:val="00403CE4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3DDC"/>
    <w:rsid w:val="006B68EC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8110F"/>
    <w:rsid w:val="00B82F18"/>
    <w:rsid w:val="00B86015"/>
    <w:rsid w:val="00B94B54"/>
    <w:rsid w:val="00BA6476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5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5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5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5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5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5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5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5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St-519/2018</izvorni_sadrzaj>
    <derivirana_varijabla naziv="DomainObject.Predmet.OznakaBroj_1">St-519/2018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 TRAVEL j.d.o.o. turistička agencija, trgovina i usluge zastupanog po punomoćniku ANITA LETICA</izvorni_sadrzaj>
    <derivirana_varijabla naziv="DomainObject.Predmet.ProtustrankaFormated_1">  LET TRAVEL j.d.o.o. turistička agencija, trgovina i usluge zastupanog po punomoćniku ANITA LETICA</derivirana_varijabla>
  </DomainObject.Predmet.ProtustrankaFormated>
  <DomainObject.Predmet.ProtustrankaFormatedOIB>
    <izvorni_sadrzaj>  LET TRAVEL j.d.o.o. turistička agencija, trgovina i usluge, OIB 89414213991 zastupanog po punomoćniku ANITA LETICA</izvorni_sadrzaj>
    <derivirana_varijabla naziv="DomainObject.Predmet.ProtustrankaFormatedOIB_1">  LET TRAVEL j.d.o.o. turistička agencija, trgovina i usluge, OIB 89414213991 zastupanog po punomoćniku ANITA LETICA</derivirana_varijabla>
  </DomainObject.Predmet.ProtustrankaFormatedOIB>
  <DomainObject.Predmet.ProtustrankaFormatedWithAdress>
    <izvorni_sadrzaj> LET TRAVEL j.d.o.o. turistička agencija, trgovina i usluge, Podbrežje XIV. 21, 10000 Zagreb zastupanog po punomoćniku ANITA LETICA</izvorni_sadrzaj>
    <derivirana_varijabla naziv="DomainObject.Predmet.ProtustrankaFormatedWithAdress_1"> LET TRAVEL j.d.o.o. turistička agencija, trgovina i usluge, Podbrežje XIV. 21, 10000 Zagreb zastupanog po punomoćniku ANITA LETICA</derivirana_varijabla>
  </DomainObject.Predmet.ProtustrankaFormatedWithAdress>
  <DomainObject.Predmet.ProtustrankaFormatedWithAdressOIB>
    <izvorni_sadrzaj> LET TRAVEL j.d.o.o. turistička agencija, trgovina i usluge, OIB 89414213991, Podbrežje XIV. 21, 10000 Zagreb zastupanog po punomoćniku ANITA LETICA</izvorni_sadrzaj>
    <derivirana_varijabla naziv="DomainObject.Predmet.ProtustrankaFormatedWithAdressOIB_1"> LET TRAVEL j.d.o.o. turistička agencija, trgovina i usluge, OIB 89414213991, Podbrežje XIV. 21, 10000 Zagreb zastupanog po punomoćniku ANITA LETICA</derivirana_varijabla>
  </DomainObject.Predmet.ProtustrankaFormatedWithAdressOIB>
  <DomainObject.Predmet.ProtustrankaWithAdress>
    <izvorni_sadrzaj>LET TRAVEL j.d.o.o. turistička agencija, trgovina i usluge Podbrežje XIV. 21, 10000 Zagreb</izvorni_sadrzaj>
    <derivirana_varijabla naziv="DomainObject.Predmet.ProtustrankaWithAdress_1">LET TRAVEL j.d.o.o. turistička agencija, trgovina i usluge Podbrežje XIV. 21, 10000 Zagreb</derivirana_varijabla>
  </DomainObject.Predmet.ProtustrankaWithAdress>
  <DomainObject.Predmet.ProtustrankaWithAdressOIB>
    <izvorni_sadrzaj>LET TRAVEL j.d.o.o. turistička agencija, trgovina i usluge, OIB 89414213991, Podbrežje XIV. 21, 10000 Zagreb</izvorni_sadrzaj>
    <derivirana_varijabla naziv="DomainObject.Predmet.ProtustrankaWithAdressOIB_1">LET TRAVEL j.d.o.o. turistička agencija, trgovina i usluge, OIB 89414213991, Podbrežje XIV. 21, 10000 Zagreb</derivirana_varijabla>
  </DomainObject.Predmet.ProtustrankaWithAdressOIB>
  <DomainObject.Predmet.ProtustrankaNazivFormated>
    <izvorni_sadrzaj>LET TRAVEL j.d.o.o. turistička agencija, trgovina i usluge</izvorni_sadrzaj>
    <derivirana_varijabla naziv="DomainObject.Predmet.ProtustrankaNazivFormated_1">LET TRAVEL j.d.o.o. turistička agencija, trgovina i usluge</derivirana_varijabla>
  </DomainObject.Predmet.ProtustrankaNazivFormated>
  <DomainObject.Predmet.ProtustrankaNazivFormatedOIB>
    <izvorni_sadrzaj>LET TRAVEL j.d.o.o. turistička agencija, trgovina i usluge, OIB 89414213991</izvorni_sadrzaj>
    <derivirana_varijabla naziv="DomainObject.Predmet.ProtustrankaNazivFormatedOIB_1">LET TRAVEL j.d.o.o. turistička agencija, trgovina i usluge, OIB 89414213991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 TRAVEL j.d.o.o. turistička agencija, trgovina i usluge zastupanog po punomoćniku ANITA LETICA</item>
    </izvorni_sadrzaj>
    <derivirana_varijabla naziv="DomainObject.Predmet.ProtuStrankaListFormated_1">
      <item>LET TRAVEL j.d.o.o. turistička agencija, trgovina i usluge zastupanog po punomoćniku ANITA LETICA</item>
    </derivirana_varijabla>
  </DomainObject.Predmet.ProtuStrankaListFormated>
  <DomainObject.Predmet.ProtuStrankaListFormatedOIB>
    <izvorni_sadrzaj>
      <item>LET TRAVEL j.d.o.o. turistička agencija, trgovina i usluge, OIB 89414213991 zastupanog po punomoćniku ANITA LETICA</item>
    </izvorni_sadrzaj>
    <derivirana_varijabla naziv="DomainObject.Predmet.ProtuStrankaListFormatedOIB_1">
      <item>LET TRAVEL j.d.o.o. turistička agencija, trgovina i usluge, OIB 89414213991 zastupanog po punomoćniku ANITA LETICA</item>
    </derivirana_varijabla>
  </DomainObject.Predmet.ProtuStrankaListFormatedOIB>
  <DomainObject.Predmet.ProtuStrankaListFormatedWithAdress>
    <izvorni_sadrzaj>
      <item>LET TRAVEL j.d.o.o. turistička agencija, trgovina i usluge, Podbrežje XIV. 21, 10000 Zagreb zastupanog po punomoćniku ANITA LETICA</item>
    </izvorni_sadrzaj>
    <derivirana_varijabla naziv="DomainObject.Predmet.ProtuStrankaListFormatedWithAdress_1">
      <item>LET TRAVEL j.d.o.o. turistička agencija, trgovina i usluge, Podbrežje XIV. 21, 10000 Zagreb zastupanog po punomoćniku ANITA LETICA</item>
    </derivirana_varijabla>
  </DomainObject.Predmet.ProtuStrankaListFormatedWithAdress>
  <DomainObject.Predmet.ProtuStrankaListFormatedWithAdressOIB>
    <izvorni_sadrzaj>
      <item>LET TRAVEL j.d.o.o. turistička agencija, trgovina i usluge, OIB 89414213991, Podbrežje XIV. 21, 10000 Zagreb zastupanog po punomoćniku ANITA LETICA</item>
    </izvorni_sadrzaj>
    <derivirana_varijabla naziv="DomainObject.Predmet.ProtuStrankaListFormatedWithAdressOIB_1">
      <item>LET TRAVEL j.d.o.o. turistička agencija, trgovina i usluge, OIB 89414213991, Podbrežje XIV. 21, 10000 Zagreb zastupanog po punomoćniku ANITA LETICA</item>
    </derivirana_varijabla>
  </DomainObject.Predmet.ProtuStrankaListFormatedWithAdressOIB>
  <DomainObject.Predmet.ProtuStrankaListNazivFormated>
    <izvorni_sadrzaj>
      <item>LET TRAVEL j.d.o.o. turistička agencija, trgovina i usluge</item>
    </izvorni_sadrzaj>
    <derivirana_varijabla naziv="DomainObject.Predmet.ProtuStrankaListNazivFormated_1">
      <item>LET TRAVEL j.d.o.o. turistička agencija, trgovina i usluge</item>
    </derivirana_varijabla>
  </DomainObject.Predmet.ProtuStrankaListNazivFormated>
  <DomainObject.Predmet.ProtuStrankaListNazivFormatedOIB>
    <izvorni_sadrzaj>
      <item>LET TRAVEL j.d.o.o. turistička agencija, trgovina i usluge, OIB 89414213991</item>
    </izvorni_sadrzaj>
    <derivirana_varijabla naziv="DomainObject.Predmet.ProtuStrankaListNazivFormatedOIB_1">
      <item>LET TRAVEL j.d.o.o. turistička agencija, trgovina i usluge, OIB 89414213991</item>
    </derivirana_varijabla>
  </DomainObject.Predmet.ProtuStrankaListNazivFormatedOIB>
  <DomainObject.Predmet.OstaliListFormated>
    <izvorni_sadrzaj>
      <item>ANITA LETICA punomoćnik sudionika u postupku LET TRAVEL j.d.o.o. turistička agencija, trgovina i usluge</item>
    </izvorni_sadrzaj>
    <derivirana_varijabla naziv="DomainObject.Predmet.OstaliListFormated_1">
      <item>ANITA LETICA punomoćnik sudionika u postupku LET TRAVEL j.d.o.o. turistička agencija, trgovina i usluge</item>
    </derivirana_varijabla>
  </DomainObject.Predmet.OstaliListFormated>
  <DomainObject.Predmet.OstaliListFormatedOIB>
    <izvorni_sadrzaj>
      <item>ANITA LETICA punomoćnik sudionika u postupku LET TRAVEL j.d.o.o. turistička agencija, trgovina i usluge</item>
    </izvorni_sadrzaj>
    <derivirana_varijabla naziv="DomainObject.Predmet.OstaliListFormatedOIB_1">
      <item>ANITA LETICA punomoćnik sudionika u postupku LET TRAVEL j.d.o.o. turistička agencija, trgovina i usluge</item>
    </derivirana_varijabla>
  </DomainObject.Predmet.OstaliListFormatedOIB>
  <DomainObject.Predmet.OstaliListFormatedWithAdress>
    <izvorni_sadrzaj>
      <item>ANITA LETICA, Podbrežje XIV. 21, 10000 Zagreb punomoćnik sudionika u postupku LET TRAVEL j.d.o.o. turistička agencija, trgovina i usluge</item>
    </izvorni_sadrzaj>
    <derivirana_varijabla naziv="DomainObject.Predmet.OstaliListFormatedWithAdress_1">
      <item>ANITA LETICA, Podbrežje XIV. 21, 10000 Zagreb punomoćnik sudionika u postupku LET TRAVEL j.d.o.o. turistička agencija, trgovina i usluge</item>
    </derivirana_varijabla>
  </DomainObject.Predmet.OstaliListFormatedWithAdress>
  <DomainObject.Predmet.OstaliListFormatedWithAdressOIB>
    <izvorni_sadrzaj>
      <item>ANITA LETICA, Podbrežje XIV. 21, 10000 Zagreb punomoćnik sudionika u postupku LET TRAVEL j.d.o.o. turistička agencija, trgovina i usluge</item>
    </izvorni_sadrzaj>
    <derivirana_varijabla naziv="DomainObject.Predmet.OstaliListFormatedWithAdressOIB_1">
      <item>ANITA LETICA, Podbrežje XIV. 21, 10000 Zagreb punomoćnik sudionika u postupku LET TRAVEL j.d.o.o. turistička agencija, trgovina i usluge</item>
    </derivirana_varijabla>
  </DomainObject.Predmet.OstaliListFormatedWithAdressOIB>
  <DomainObject.Predmet.OstaliListNazivFormated>
    <izvorni_sadrzaj>
      <item>ANITA LETICA</item>
    </izvorni_sadrzaj>
    <derivirana_varijabla naziv="DomainObject.Predmet.OstaliListNazivFormated_1">
      <item>ANITA LETICA</item>
    </derivirana_varijabla>
  </DomainObject.Predmet.OstaliListNazivFormated>
  <DomainObject.Predmet.OstaliListNazivFormatedOIB>
    <izvorni_sadrzaj>
      <item>ANITA LETICA</item>
    </izvorni_sadrzaj>
    <derivirana_varijabla naziv="DomainObject.Predmet.OstaliListNazivFormatedOIB_1">
      <item>ANITA LETICA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 TRAVEL j.d.o.o. turistička agencija, trgovina i usluge</izvorni_sadrzaj>
    <derivirana_varijabla naziv="DomainObject.Predmet.ProtustrankaIDrugi_1">LET TRAVEL j.d.o.o. turistička agencija, trgovina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LET TRAVEL j.d.o.o. turistička agencija, trgovina i usluge, OIB 89414213991, Podbrežje XIV. 21, 10000 Zagreb</izvorni_sadrzaj>
    <derivirana_varijabla naziv="DomainObject.Predmet.ProtustrankaIDrugiAdressOIB_1">LET TRAVEL j.d.o.o. turistička agencija, trgovina i usluge, OIB 89414213991, Podbrežje XIV.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 TRAVEL j.d.o.o. turistička agencija, trgovina i usluge</item>
      <item>ANITA LETICA</item>
    </izvorni_sadrzaj>
    <derivirana_varijabla naziv="DomainObject.Predmet.SudioniciListNaziv_1">
      <item>FINA Regionalni centar Zagreb</item>
      <item>LET TRAVEL j.d.o.o. turistička agencija, trgovina i usluge</item>
      <item>ANITA LETICA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LET TRAVEL j.d.o.o. turistička agencija, trgovina i usluge, OIB 89414213991, Podbrežje XIV. 21,10000 Zagreb</item>
      <item>ANITA LETICA, Podbrežje XIV. 21,10000 Zagreb</item>
    </izvorni_sadrzaj>
    <derivirana_varijabla naziv="DomainObject.Predmet.SudioniciListAdressOIB_1">
      <item>FINA Regionalni centar Zagreb, OIB 85821130368, Trg svibanjskih žrtava 1995. br. 1,10000 Zagreb</item>
      <item>LET TRAVEL j.d.o.o. turistička agencija, trgovina i usluge, OIB 89414213991, Podbrežje XIV. 21,10000 Zagreb</item>
      <item>ANITA LETICA, Podbrežje XIV.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89414213991</item>
      <item>, OIB null</item>
    </izvorni_sadrzaj>
    <derivirana_varijabla naziv="DomainObject.Predmet.SudioniciListNazivOIB_1">
      <item>, OIB 85821130368</item>
      <item>, OIB 89414213991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1360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2018-05-28T06:47:00Z</dcterms:created>
  <dc:creator>ilukac</dc:creator>
  <cp:lastModifiedBy>Silvija Božić</cp:lastModifiedBy>
  <cp:lastPrinted>2018-05-28T06:49:00Z</cp:lastPrinted>
  <dcterms:modified xmlns:xsi="http://www.w3.org/2001/XMLSchema-instance" xsi:type="dcterms:W3CDTF">2018-05-29T06:04:00Z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(St-519-18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