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c3695" w14:paraId="34c3695" w:rsidRDefault="00FE4E4C" w:rsidP="003F6C53" w:rsidR="00FE4E4C" w:rsidRPr="00E8339B">
      <w:pPr>
        <w15:collapsed w:val="false"/>
      </w:pPr>
      <w:bookmarkStart w:name="_GoBack" w:id="0"/>
      <w:bookmarkEnd w:id="0"/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3C1564" w:rsidR="00347BB2" w:rsidRPr="002A37B5">
        <w:trPr>
          <w:gridAfter w:val="1"/>
          <w:wAfter w:type="dxa" w:w="284"/>
        </w:trPr>
        <w:tc>
          <w:tcPr>
            <w:tcW w:type="dxa" w:w="2943"/>
          </w:tcPr>
          <w:p w:rsidRDefault="00347BB2" w:rsidP="003C1564" w:rsidR="00347BB2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noProof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3C1564" w:rsidR="00347BB2" w:rsidRPr="002A37B5">
        <w:tc>
          <w:tcPr>
            <w:tcW w:type="dxa" w:w="3227"/>
            <w:gridSpan w:val="2"/>
          </w:tcPr>
          <w:p w:rsidRDefault="00347BB2" w:rsidP="003C1564" w:rsidR="00347BB2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Republika Hrvatska</w:t>
            </w:r>
          </w:p>
          <w:p w:rsidRDefault="00347BB2" w:rsidP="003C1564" w:rsidR="00347BB2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Trgovački sud u Zadru</w:t>
            </w:r>
          </w:p>
          <w:p w:rsidRDefault="00347BB2" w:rsidP="003C1564" w:rsidR="00347BB2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Zadar, Dr. Franje Tuđmana 35</w:t>
            </w:r>
          </w:p>
        </w:tc>
      </w:tr>
    </w:tbl>
    <w:p w:rsidRDefault="002B5525" w:rsidP="00B0143C" w:rsidR="002B5525" w:rsidRPr="00E8339B"/>
    <w:p w:rsidRDefault="00AA1AD1" w:rsidP="00AA1AD1" w:rsidR="00AA1AD1" w:rsidRPr="00E8339B">
      <w:pPr>
        <w:jc w:val="center"/>
      </w:pPr>
      <w:r w:rsidRPr="00E8339B">
        <w:t xml:space="preserve">R E P U B L I K A  H R V A T S KA </w:t>
      </w:r>
    </w:p>
    <w:p w:rsidRDefault="005A3991" w:rsidP="00721F79" w:rsidR="005A3991" w:rsidRPr="00E8339B"/>
    <w:p w:rsidRDefault="00721F79" w:rsidP="00360AB6" w:rsidR="00721F79" w:rsidRPr="00E8339B">
      <w:pPr>
        <w:jc w:val="center"/>
      </w:pPr>
      <w:r w:rsidRPr="00E8339B">
        <w:t>R J E Š E N J E</w:t>
      </w:r>
    </w:p>
    <w:p w:rsidRDefault="002B5525" w:rsidP="00721F79" w:rsidR="002B5525" w:rsidRPr="00E8339B">
      <w:pPr>
        <w:jc w:val="both"/>
      </w:pPr>
    </w:p>
    <w:p w:rsidRDefault="00846B1C" w:rsidP="001349D9" w:rsidR="00360AB6" w:rsidRPr="00E8339B">
      <w:pPr>
        <w:ind w:firstLine="708"/>
        <w:jc w:val="both"/>
      </w:pPr>
      <w:r w:rsidRPr="00E8339B">
        <w:t>Trgovački sud u Zadru</w:t>
      </w:r>
      <w:r w:rsidR="00360AB6" w:rsidRPr="00E8339B">
        <w:t>, po su</w:t>
      </w:r>
      <w:r w:rsidR="00B0143C" w:rsidRPr="00E8339B">
        <w:t>tkinji</w:t>
      </w:r>
      <w:r w:rsidR="00360AB6" w:rsidRPr="00E8339B">
        <w:t xml:space="preserve"> Ani Markač, povodom prijedloga za otvaranje stečajnog postupka nad </w:t>
      </w:r>
      <w:r w:rsidR="00360AB6" w:rsidRPr="004738C6">
        <w:t xml:space="preserve">dužnikom </w:t>
      </w:r>
      <w:r w:rsidR="00922C07" w:rsidRPr="004738C6">
        <w:t>VIKTOR KAMEN j.d.o.o. za građenje i trgovinu, Zadar, Nikole Jurišića 57, OIB:1823492</w:t>
      </w:r>
      <w:r w:rsidR="00922C07">
        <w:t>1343</w:t>
      </w:r>
      <w:r w:rsidR="000524EB" w:rsidRPr="00E8339B">
        <w:t>,</w:t>
      </w:r>
      <w:r w:rsidR="00E8339B" w:rsidRPr="00E8339B">
        <w:t xml:space="preserve"> </w:t>
      </w:r>
      <w:r w:rsidR="00347BB2">
        <w:t>17</w:t>
      </w:r>
      <w:r w:rsidR="00713381">
        <w:t>.</w:t>
      </w:r>
      <w:r w:rsidR="00E8339B" w:rsidRPr="00E8339B">
        <w:t xml:space="preserve"> </w:t>
      </w:r>
      <w:r w:rsidR="00922C07">
        <w:t>srpnja</w:t>
      </w:r>
      <w:r w:rsidR="00E8339B" w:rsidRPr="00E8339B">
        <w:t xml:space="preserve"> 2018</w:t>
      </w:r>
      <w:r w:rsidR="00360AB6" w:rsidRPr="00E8339B">
        <w:t>.</w:t>
      </w:r>
      <w:r w:rsidR="001349D9" w:rsidRPr="00E8339B">
        <w:t>,</w:t>
      </w:r>
      <w:r w:rsidR="00360AB6" w:rsidRPr="00E8339B">
        <w:t xml:space="preserve"> </w:t>
      </w:r>
    </w:p>
    <w:p w:rsidRDefault="004270AE" w:rsidP="00721F79" w:rsidR="004270AE" w:rsidRPr="00E8339B"/>
    <w:p w:rsidRDefault="00721F79" w:rsidP="00721F79" w:rsidR="00721F79" w:rsidRPr="00E8339B">
      <w:pPr>
        <w:jc w:val="center"/>
      </w:pPr>
      <w:r w:rsidRPr="00E8339B">
        <w:t>r i j e š i o  j e</w:t>
      </w:r>
    </w:p>
    <w:p w:rsidRDefault="00E8339B" w:rsidP="00E8339B" w:rsidR="00E8339B" w:rsidRPr="00E8339B"/>
    <w:p w:rsidRDefault="00E8339B" w:rsidP="00E8339B" w:rsidR="00E8339B">
      <w:pPr>
        <w:jc w:val="both"/>
      </w:pPr>
      <w:r w:rsidRPr="00E8339B">
        <w:t>I.</w:t>
      </w:r>
      <w:r w:rsidRPr="00E8339B">
        <w:tab/>
        <w:t xml:space="preserve">Pokreće se prethodni postupak radi utvrđivanja pretpostavki za otvaranje stečajnog postupka nad stečajnim dužnikom </w:t>
      </w:r>
      <w:r w:rsidR="004738C6">
        <w:t>VIKTOR KAMEN j.d.o.o. za građenje i trgovinu, Zadar, Nikole Jurišića 57, OIB:18234921343.</w:t>
      </w:r>
    </w:p>
    <w:p w:rsidRDefault="004738C6" w:rsidP="00E8339B" w:rsidR="004738C6" w:rsidRPr="00E8339B">
      <w:pPr>
        <w:jc w:val="both"/>
      </w:pPr>
    </w:p>
    <w:p w:rsidRDefault="00E8339B" w:rsidP="00E8339B" w:rsidR="00E8339B" w:rsidRPr="00E8339B">
      <w:pPr>
        <w:jc w:val="both"/>
      </w:pPr>
      <w:r w:rsidRPr="00E8339B">
        <w:t xml:space="preserve">II. </w:t>
      </w:r>
      <w:r w:rsidRPr="00E8339B">
        <w:tab/>
        <w:t>Spajaju se ročište radi očitovanja o prijedlogu za otvaranje stečajnog postupka nad dužnikom i ročište radi rasprave o pretpostavkama za otvaranje stečajnog postupka nad dužnikom u jedno ročište koje se zakazuje za dan</w:t>
      </w:r>
      <w:r w:rsidR="00347BB2">
        <w:t xml:space="preserve"> 24. koloovza 2018. u 9,50</w:t>
      </w:r>
      <w:r w:rsidRPr="00E8339B">
        <w:t xml:space="preserve"> </w:t>
      </w:r>
      <w:r w:rsidRPr="00E8339B">
        <w:rPr>
          <w:bCs/>
        </w:rPr>
        <w:t>sati</w:t>
      </w:r>
      <w:r w:rsidRPr="00E8339B">
        <w:t xml:space="preserve"> kod ovog suda, Ulica Franje Tuđmana br. 35, sudnica br, 14/I.</w:t>
      </w:r>
    </w:p>
    <w:p w:rsidRDefault="00E8339B" w:rsidP="00E8339B" w:rsidR="00E8339B" w:rsidRPr="00E8339B">
      <w:pPr>
        <w:jc w:val="both"/>
      </w:pPr>
    </w:p>
    <w:p w:rsidRDefault="00E8339B" w:rsidP="00E8339B" w:rsidR="00E8339B" w:rsidRPr="00E8339B">
      <w:pPr>
        <w:jc w:val="both"/>
      </w:pPr>
      <w:r w:rsidRPr="00E8339B">
        <w:t>III.</w:t>
      </w:r>
      <w:r w:rsidRPr="00E8339B">
        <w:tab/>
        <w:t xml:space="preserve">Na ročište se poziva osoba ovlaštena za zastupanje dužnika po zakonu, podnositelji prijedloga, te pravna osoba koja obavlja poslove platnog prometa za dužnika. </w:t>
      </w:r>
    </w:p>
    <w:p w:rsidRDefault="00E8339B" w:rsidP="00E8339B" w:rsidR="00E8339B" w:rsidRPr="00E8339B">
      <w:pPr>
        <w:jc w:val="both"/>
      </w:pPr>
    </w:p>
    <w:p w:rsidRDefault="00E8339B" w:rsidP="00E8339B" w:rsidR="00E8339B" w:rsidRPr="00E8339B">
      <w:pPr>
        <w:jc w:val="both"/>
      </w:pPr>
      <w:r w:rsidRPr="00E8339B">
        <w:t>IV.</w:t>
      </w:r>
      <w:r w:rsidRPr="00E8339B">
        <w:tab/>
        <w:t xml:space="preserve">Upozorava se osoba ovlaštena za zastupanje dužnika po zakonu </w:t>
      </w:r>
      <w:r w:rsidR="004738C6">
        <w:t>Viktor Perfundi</w:t>
      </w:r>
      <w:r w:rsidR="00EB057A">
        <w:t xml:space="preserve"> iz Zadra</w:t>
      </w:r>
      <w:r w:rsidRPr="00E8339B">
        <w:t xml:space="preserve">, da u slučaju neodazivanja istoga ovom pozivu, Sud će temeljem čl. 180. u svezi čl. 178. Stečajnog zakona odrediti njegovo prisilno dovođenje. </w:t>
      </w:r>
    </w:p>
    <w:p w:rsidRDefault="00E8339B" w:rsidP="00E8339B" w:rsidR="00E8339B" w:rsidRPr="00E8339B"/>
    <w:p w:rsidRDefault="00E8339B" w:rsidP="00E8339B" w:rsidR="00E8339B" w:rsidRPr="00E8339B"/>
    <w:p w:rsidRDefault="00E8339B" w:rsidP="00E8339B" w:rsidR="00E8339B" w:rsidRPr="00E8339B">
      <w:pPr>
        <w:jc w:val="center"/>
      </w:pPr>
      <w:r w:rsidRPr="00E8339B">
        <w:t>Obrazloženje</w:t>
      </w:r>
    </w:p>
    <w:p w:rsidRDefault="00E8339B" w:rsidP="00E8339B" w:rsidR="00E8339B" w:rsidRPr="00E8339B"/>
    <w:p w:rsidRDefault="00E8339B" w:rsidP="00E8339B" w:rsidR="00E8339B" w:rsidRPr="00E8339B">
      <w:pPr>
        <w:ind w:firstLine="708"/>
        <w:jc w:val="both"/>
      </w:pPr>
      <w:r w:rsidRPr="00E8339B">
        <w:t xml:space="preserve">Postupajući po zahtjevu Financijske agencije, RC Split, Podružnica Zadar od </w:t>
      </w:r>
      <w:r w:rsidR="004738C6">
        <w:t>20</w:t>
      </w:r>
      <w:r w:rsidR="00EB057A">
        <w:t xml:space="preserve">. </w:t>
      </w:r>
      <w:r w:rsidR="004738C6">
        <w:t>ožujka  2018</w:t>
      </w:r>
      <w:r w:rsidRPr="00E8339B">
        <w:t xml:space="preserve">., oglasom ovog </w:t>
      </w:r>
      <w:r>
        <w:t>s</w:t>
      </w:r>
      <w:r w:rsidRPr="00E8339B">
        <w:t xml:space="preserve">uda od </w:t>
      </w:r>
      <w:r w:rsidR="004738C6">
        <w:t>11</w:t>
      </w:r>
      <w:r w:rsidR="00E25BAC">
        <w:t xml:space="preserve">. </w:t>
      </w:r>
      <w:r w:rsidR="004738C6">
        <w:t>travnja</w:t>
      </w:r>
      <w:r w:rsidRPr="00E8339B">
        <w:t xml:space="preserve"> 201</w:t>
      </w:r>
      <w:r w:rsidR="004738C6">
        <w:t>8</w:t>
      </w:r>
      <w:r w:rsidRPr="00E8339B">
        <w:t xml:space="preserve">. pozvani su članovi uprave da dostave prokazni popis imovine i vjerovnici da u roku od 45 dana predlože otvaranje postupka. </w:t>
      </w:r>
    </w:p>
    <w:p w:rsidRDefault="00E8339B" w:rsidP="00E8339B" w:rsidR="00E8339B" w:rsidRPr="00E8339B">
      <w:pPr>
        <w:ind w:firstLine="708"/>
        <w:jc w:val="both"/>
      </w:pPr>
      <w:r w:rsidRPr="00E8339B">
        <w:t xml:space="preserve">U propisanom roku prijedlog za otvaranje stečajnog postupka podnio je </w:t>
      </w:r>
      <w:r w:rsidRPr="00E8339B">
        <w:rPr>
          <w:rFonts w:cstheme="majorBidi" w:hAnsiTheme="majorBidi" w:asciiTheme="majorBidi"/>
        </w:rPr>
        <w:t xml:space="preserve">vjerovnik </w:t>
      </w:r>
      <w:r w:rsidR="00EB057A">
        <w:rPr>
          <w:rFonts w:cstheme="majorBidi" w:hAnsiTheme="majorBidi" w:asciiTheme="majorBidi"/>
        </w:rPr>
        <w:t>REPUBLIKA HRVATSKA</w:t>
      </w:r>
      <w:r>
        <w:rPr>
          <w:rFonts w:cstheme="majorBidi" w:hAnsiTheme="majorBidi" w:asciiTheme="majorBidi"/>
        </w:rPr>
        <w:t xml:space="preserve">, </w:t>
      </w:r>
      <w:r w:rsidR="004738C6">
        <w:rPr>
          <w:rFonts w:cstheme="majorBidi" w:hAnsiTheme="majorBidi" w:asciiTheme="majorBidi"/>
        </w:rPr>
        <w:t>Porezna uprava</w:t>
      </w:r>
      <w:r w:rsidR="00E25BAC">
        <w:rPr>
          <w:rFonts w:cstheme="majorBidi" w:hAnsiTheme="majorBidi" w:asciiTheme="majorBidi"/>
        </w:rPr>
        <w:t xml:space="preserve">, </w:t>
      </w:r>
      <w:r>
        <w:rPr>
          <w:rFonts w:cstheme="majorBidi" w:hAnsiTheme="majorBidi" w:asciiTheme="majorBidi"/>
        </w:rPr>
        <w:t xml:space="preserve">Područni ured </w:t>
      </w:r>
      <w:r w:rsidR="004738C6">
        <w:rPr>
          <w:rFonts w:cstheme="majorBidi" w:hAnsiTheme="majorBidi" w:asciiTheme="majorBidi"/>
        </w:rPr>
        <w:t>Zadar</w:t>
      </w:r>
      <w:r>
        <w:rPr>
          <w:rFonts w:cstheme="majorBidi" w:hAnsiTheme="majorBidi" w:asciiTheme="majorBidi"/>
        </w:rPr>
        <w:t>, zastupana po Županijskom državnom odvjetništvu u Zadru</w:t>
      </w:r>
      <w:r w:rsidRPr="00E8339B">
        <w:rPr>
          <w:rFonts w:cstheme="majorBidi" w:hAnsiTheme="majorBidi" w:asciiTheme="majorBidi"/>
        </w:rPr>
        <w:t>.</w:t>
      </w:r>
    </w:p>
    <w:p w:rsidRDefault="00E8339B" w:rsidP="00E8339B" w:rsidR="00E8339B" w:rsidRPr="00E8339B">
      <w:pPr>
        <w:ind w:firstLine="708"/>
        <w:jc w:val="both"/>
      </w:pPr>
      <w:r w:rsidRPr="00E8339B">
        <w:t>Obzirom da nisu bile ispunjene pretpostavke za otvaranje i zaključenje skraćenog stečajnog postupka propisane čl. 431. Stečajnog zakona</w:t>
      </w:r>
      <w:r w:rsidR="00713381">
        <w:t xml:space="preserve"> (Narodne novine 71/15 i 104/17)</w:t>
      </w:r>
      <w:r w:rsidRPr="00E8339B">
        <w:t xml:space="preserve"> jer je </w:t>
      </w:r>
      <w:r w:rsidRPr="00E8339B">
        <w:rPr>
          <w:rFonts w:cstheme="majorBidi" w:hAnsiTheme="majorBidi" w:asciiTheme="majorBidi"/>
        </w:rPr>
        <w:t xml:space="preserve">vjerovnik </w:t>
      </w:r>
      <w:r w:rsidR="00E25BAC">
        <w:rPr>
          <w:rFonts w:cstheme="majorBidi" w:hAnsiTheme="majorBidi" w:asciiTheme="majorBidi"/>
        </w:rPr>
        <w:t>REPUBLIKA HRVATSKA</w:t>
      </w:r>
      <w:r>
        <w:rPr>
          <w:rFonts w:cstheme="majorBidi" w:hAnsiTheme="majorBidi" w:asciiTheme="majorBidi"/>
        </w:rPr>
        <w:t xml:space="preserve">, </w:t>
      </w:r>
      <w:r w:rsidR="004738C6">
        <w:rPr>
          <w:rFonts w:cstheme="majorBidi" w:hAnsiTheme="majorBidi" w:asciiTheme="majorBidi"/>
        </w:rPr>
        <w:t>Porezna uprava, Područni ured Zadar</w:t>
      </w:r>
      <w:r w:rsidRPr="00E8339B">
        <w:rPr>
          <w:rFonts w:cstheme="majorBidi" w:hAnsiTheme="majorBidi" w:asciiTheme="majorBidi"/>
        </w:rPr>
        <w:t xml:space="preserve">, </w:t>
      </w:r>
      <w:r w:rsidRPr="00E8339B">
        <w:t>podni</w:t>
      </w:r>
      <w:r>
        <w:t>jela</w:t>
      </w:r>
      <w:r w:rsidRPr="00E8339B">
        <w:t xml:space="preserve"> prijedlog za otvaranje stečajnog postupka nad ovim dužnikom, pri čemu je ist</w:t>
      </w:r>
      <w:r>
        <w:t>a</w:t>
      </w:r>
      <w:r w:rsidRPr="00E8339B">
        <w:t xml:space="preserve"> učini</w:t>
      </w:r>
      <w:r>
        <w:t>la</w:t>
      </w:r>
      <w:r w:rsidRPr="00E8339B">
        <w:t xml:space="preserve"> vjerojatnim postajanje svoje tražbine prema istom/dužniku dostavom gore navedene dokumentacije, to je skraćeni stečajni postupak sud obustavio primjenom odredbe čl. 433. Stečajnog zakona rješenjem posl. br. St-</w:t>
      </w:r>
      <w:r w:rsidR="004738C6">
        <w:t>102</w:t>
      </w:r>
      <w:r w:rsidRPr="00E8339B">
        <w:t>/</w:t>
      </w:r>
      <w:r w:rsidR="004738C6">
        <w:t>2018</w:t>
      </w:r>
      <w:r w:rsidRPr="00E8339B">
        <w:t>-</w:t>
      </w:r>
      <w:r>
        <w:t>7</w:t>
      </w:r>
      <w:r w:rsidRPr="00E8339B">
        <w:t xml:space="preserve"> od </w:t>
      </w:r>
      <w:r w:rsidR="004738C6">
        <w:t>7</w:t>
      </w:r>
      <w:r w:rsidR="00E25BAC">
        <w:t xml:space="preserve">. </w:t>
      </w:r>
      <w:r w:rsidR="004738C6">
        <w:t>lipnja</w:t>
      </w:r>
      <w:r w:rsidRPr="00E8339B">
        <w:t xml:space="preserve"> </w:t>
      </w:r>
      <w:r w:rsidR="004738C6">
        <w:t>2018</w:t>
      </w:r>
      <w:r w:rsidRPr="00E8339B">
        <w:t>., a</w:t>
      </w:r>
      <w:r w:rsidR="00347BB2">
        <w:t xml:space="preserve"> koje je postalo pravomoćno</w:t>
      </w:r>
      <w:r w:rsidRPr="00E8339B">
        <w:t xml:space="preserve"> </w:t>
      </w:r>
      <w:r w:rsidR="004738C6">
        <w:t>27</w:t>
      </w:r>
      <w:r w:rsidR="00EB057A">
        <w:t xml:space="preserve">. </w:t>
      </w:r>
      <w:r w:rsidR="004738C6">
        <w:t>lipnja</w:t>
      </w:r>
      <w:r w:rsidR="00EB057A">
        <w:t xml:space="preserve"> </w:t>
      </w:r>
      <w:r w:rsidR="004738C6">
        <w:t>2018</w:t>
      </w:r>
      <w:r w:rsidRPr="00E8339B">
        <w:t xml:space="preserve">. </w:t>
      </w:r>
    </w:p>
    <w:p w:rsidRDefault="00E8339B" w:rsidP="00E8339B" w:rsidR="00E8339B" w:rsidRPr="00E8339B">
      <w:pPr>
        <w:ind w:firstLine="708"/>
        <w:jc w:val="both"/>
      </w:pPr>
      <w:r w:rsidRPr="00E8339B">
        <w:lastRenderedPageBreak/>
        <w:t>Dakle, po pravomoćnosti toga rješenja, a temeljem iste zakonske odredbe odlučeno je pokrenuti prethodni postupak radi utvrđivanja uvjeta za otvaranje stečajnog postupka odnosno radi utvrđivanja činjenica vezanih za imovinu stečajnog dužnika.</w:t>
      </w:r>
    </w:p>
    <w:p w:rsidRDefault="00E8339B" w:rsidP="00E8339B" w:rsidR="00E8339B" w:rsidRPr="00E8339B">
      <w:pPr>
        <w:jc w:val="both"/>
      </w:pPr>
      <w:r w:rsidRPr="00E8339B">
        <w:tab/>
        <w:t xml:space="preserve">Slijedom navedenog odlučeno je kao u izreci. </w:t>
      </w:r>
    </w:p>
    <w:p w:rsidRDefault="00E8339B" w:rsidP="00E8339B" w:rsidR="00E8339B" w:rsidRPr="00E8339B"/>
    <w:p w:rsidRDefault="00E8339B" w:rsidP="00E8339B" w:rsidR="00E8339B" w:rsidRPr="00E8339B">
      <w:pPr>
        <w:jc w:val="center"/>
      </w:pPr>
      <w:r w:rsidRPr="00E8339B">
        <w:t xml:space="preserve">U Zadru </w:t>
      </w:r>
      <w:r w:rsidR="00347BB2">
        <w:t>17</w:t>
      </w:r>
      <w:r w:rsidR="00713381">
        <w:t>.</w:t>
      </w:r>
      <w:r w:rsidR="00E25BAC">
        <w:t xml:space="preserve"> </w:t>
      </w:r>
      <w:r w:rsidR="004738C6">
        <w:t>srpnja</w:t>
      </w:r>
      <w:r>
        <w:t xml:space="preserve"> 2018.</w:t>
      </w:r>
    </w:p>
    <w:p w:rsidRDefault="00E8339B" w:rsidP="00E8339B" w:rsidR="00E8339B" w:rsidRPr="00E8339B">
      <w:pPr>
        <w:jc w:val="right"/>
      </w:pPr>
    </w:p>
    <w:p w:rsidRDefault="006920E3" w:rsidP="006920E3" w:rsidR="00713381" w:rsidRPr="00AD2980">
      <w:r>
        <w:t xml:space="preserve">Za točnost otpravka – ovlaštena službenica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713381" w:rsidRPr="00AD2980">
        <w:t>Sutkinja</w:t>
      </w:r>
    </w:p>
    <w:p w:rsidRDefault="006920E3" w:rsidP="006920E3" w:rsidR="00713381">
      <w:r>
        <w:t xml:space="preserve">Vedrana Knežević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0F7729">
        <w:t>Ana Markač</w:t>
      </w:r>
      <w:r>
        <w:t>, v.r.</w:t>
      </w:r>
    </w:p>
    <w:p w:rsidRDefault="00E8339B" w:rsidP="000F7729" w:rsidR="00E8339B" w:rsidRPr="00E8339B">
      <w:pPr>
        <w:jc w:val="right"/>
      </w:pPr>
    </w:p>
    <w:p w:rsidRDefault="00E8339B" w:rsidP="00E8339B" w:rsidR="00E8339B" w:rsidRPr="00E8339B"/>
    <w:p w:rsidRDefault="00E8339B" w:rsidP="00E8339B" w:rsidR="00E8339B" w:rsidRPr="00E8339B">
      <w:r w:rsidRPr="00E8339B">
        <w:t xml:space="preserve">UPUTA O PRAVNOM LIJEKU:  </w:t>
      </w:r>
    </w:p>
    <w:p w:rsidRDefault="00E8339B" w:rsidP="00E8339B" w:rsidR="00E8339B" w:rsidRPr="00E8339B">
      <w:r w:rsidRPr="00E8339B">
        <w:t>Protiv ovog rješenja nije dopuštena žalba.</w:t>
      </w:r>
    </w:p>
    <w:p w:rsidRDefault="00E8339B" w:rsidP="00E8339B" w:rsidR="00E8339B" w:rsidRPr="00E8339B"/>
    <w:p w:rsidRDefault="00E8339B" w:rsidP="00E8339B" w:rsidR="00E8339B" w:rsidRPr="00E8339B"/>
    <w:p w:rsidRDefault="00E8339B" w:rsidP="00E8339B" w:rsidR="00E8339B" w:rsidRPr="00E8339B"/>
    <w:p w:rsidRDefault="00E8339B" w:rsidP="00E8339B" w:rsidR="00E8339B" w:rsidRPr="00E8339B">
      <w:pPr>
        <w:ind w:firstLine="360"/>
      </w:pPr>
    </w:p>
    <w:p w:rsidRDefault="00E8339B" w:rsidP="00E8339B" w:rsidR="00E8339B" w:rsidRPr="00E8339B">
      <w:pPr>
        <w:ind w:firstLine="360"/>
      </w:pPr>
    </w:p>
    <w:p w:rsidRDefault="0020610B" w:rsidP="005A3991" w:rsidR="0020610B" w:rsidRPr="00E8339B">
      <w:pPr>
        <w:ind w:firstLine="360"/>
      </w:pPr>
    </w:p>
    <w:sectPr w:rsidSect="00F1060A" w:rsidR="0020610B" w:rsidRPr="00E8339B">
      <w:headerReference w:type="default" r:id="rId11"/>
      <w:headerReference w:type="first" r:id="rId12"/>
      <w:pgSz w:h="16838" w:w="11906"/>
      <w:pgMar w:gutter="0" w:footer="708" w:header="708" w:left="1417" w:bottom="1276" w:right="1417" w:top="113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0023" w:rsidP="00AA1AD1" w:rsidR="00BB0023">
      <w:r>
        <w:separator/>
      </w:r>
    </w:p>
  </w:endnote>
  <w:endnote w:id="0" w:type="continuationSeparator">
    <w:p w:rsidRDefault="00BB0023" w:rsidP="00AA1AD1" w:rsidR="00BB00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0023" w:rsidP="00AA1AD1" w:rsidR="00BB0023">
      <w:r>
        <w:separator/>
      </w:r>
    </w:p>
  </w:footnote>
  <w:footnote w:id="0" w:type="continuationSeparator">
    <w:p w:rsidRDefault="00BB0023" w:rsidP="00AA1AD1" w:rsidR="00BB002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0023" w:rsidP="00922C07" w:rsidR="00BB0023">
    <w:pPr>
      <w:pStyle w:val="Zaglavlje"/>
      <w:jc w:val="right"/>
    </w:pPr>
    <w:r>
      <w:tab/>
    </w:r>
    <w:r>
      <w:fldChar w:fldCharType="begin"/>
    </w:r>
    <w:r>
      <w:instrText>PAGE   \* MERGEFORMAT</w:instrText>
    </w:r>
    <w:r>
      <w:fldChar w:fldCharType="separate"/>
    </w:r>
    <w:r w:rsidR="006920E3">
      <w:rPr>
        <w:noProof/>
      </w:rPr>
      <w:t>2</w:t>
    </w:r>
    <w:r>
      <w:fldChar w:fldCharType="end"/>
    </w:r>
    <w:r>
      <w:tab/>
    </w:r>
    <w:r w:rsidR="00922C07">
      <w:t>Poslovni broj: 2 St-239/2018-</w:t>
    </w:r>
    <w:r w:rsidR="00B632D3">
      <w:t>3</w:t>
    </w:r>
  </w:p>
  <w:p w:rsidRDefault="00BB0023" w:rsidP="00F1060A" w:rsidR="00BB0023">
    <w:pPr>
      <w:pStyle w:val="Zaglavlje"/>
      <w:jc w:val="right"/>
    </w:pPr>
    <w:r>
      <w:tab/>
    </w:r>
    <w:r>
      <w:tab/>
    </w:r>
    <w:r>
      <w:tab/>
    </w:r>
    <w: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0023" w:rsidP="00360AB6" w:rsidR="00BB0023">
    <w:pPr>
      <w:pStyle w:val="Zaglavlje"/>
      <w:jc w:val="right"/>
    </w:pPr>
    <w:r>
      <w:t>Poslovni broj: 2 St-</w:t>
    </w:r>
    <w:r w:rsidR="00922C07">
      <w:t>239/2018-</w:t>
    </w:r>
    <w:r w:rsidR="00347BB2"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24EB"/>
    <w:rsid w:val="0005791D"/>
    <w:rsid w:val="00061A25"/>
    <w:rsid w:val="00067D16"/>
    <w:rsid w:val="00071C23"/>
    <w:rsid w:val="00075671"/>
    <w:rsid w:val="000836F8"/>
    <w:rsid w:val="00087DAF"/>
    <w:rsid w:val="00091F60"/>
    <w:rsid w:val="000935B7"/>
    <w:rsid w:val="00096B99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0F7729"/>
    <w:rsid w:val="00100C5A"/>
    <w:rsid w:val="001117ED"/>
    <w:rsid w:val="00111C49"/>
    <w:rsid w:val="00125A97"/>
    <w:rsid w:val="001349D9"/>
    <w:rsid w:val="00135EEE"/>
    <w:rsid w:val="00141F1B"/>
    <w:rsid w:val="00150C8D"/>
    <w:rsid w:val="00155EF2"/>
    <w:rsid w:val="00164CB1"/>
    <w:rsid w:val="00173F44"/>
    <w:rsid w:val="00176998"/>
    <w:rsid w:val="001A1D49"/>
    <w:rsid w:val="001A5792"/>
    <w:rsid w:val="001C2BF1"/>
    <w:rsid w:val="001D1E5D"/>
    <w:rsid w:val="0020610B"/>
    <w:rsid w:val="0021129F"/>
    <w:rsid w:val="002223B7"/>
    <w:rsid w:val="00227F27"/>
    <w:rsid w:val="002357E2"/>
    <w:rsid w:val="00236010"/>
    <w:rsid w:val="0023700D"/>
    <w:rsid w:val="00245588"/>
    <w:rsid w:val="002463E8"/>
    <w:rsid w:val="002511D7"/>
    <w:rsid w:val="0025294D"/>
    <w:rsid w:val="002535AA"/>
    <w:rsid w:val="00255016"/>
    <w:rsid w:val="00256564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7F1"/>
    <w:rsid w:val="002D7D7A"/>
    <w:rsid w:val="002E30B8"/>
    <w:rsid w:val="002E3177"/>
    <w:rsid w:val="002F1212"/>
    <w:rsid w:val="002F28E0"/>
    <w:rsid w:val="002F538F"/>
    <w:rsid w:val="003018CA"/>
    <w:rsid w:val="00301A58"/>
    <w:rsid w:val="00303B35"/>
    <w:rsid w:val="00311F50"/>
    <w:rsid w:val="00313EC8"/>
    <w:rsid w:val="00337D50"/>
    <w:rsid w:val="0034131B"/>
    <w:rsid w:val="00342B41"/>
    <w:rsid w:val="00347BB2"/>
    <w:rsid w:val="00360AB6"/>
    <w:rsid w:val="00365CCC"/>
    <w:rsid w:val="00371164"/>
    <w:rsid w:val="00376C01"/>
    <w:rsid w:val="00383555"/>
    <w:rsid w:val="0038405B"/>
    <w:rsid w:val="00393B64"/>
    <w:rsid w:val="00397140"/>
    <w:rsid w:val="00397432"/>
    <w:rsid w:val="003A3271"/>
    <w:rsid w:val="003B1833"/>
    <w:rsid w:val="003C5ED2"/>
    <w:rsid w:val="003C6ABB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530E4"/>
    <w:rsid w:val="00456801"/>
    <w:rsid w:val="00461C9E"/>
    <w:rsid w:val="00465361"/>
    <w:rsid w:val="004731FA"/>
    <w:rsid w:val="004738C6"/>
    <w:rsid w:val="004807CF"/>
    <w:rsid w:val="004902BE"/>
    <w:rsid w:val="00490F40"/>
    <w:rsid w:val="004B557B"/>
    <w:rsid w:val="004B71CF"/>
    <w:rsid w:val="004C1B73"/>
    <w:rsid w:val="004C1CDE"/>
    <w:rsid w:val="004C2C4C"/>
    <w:rsid w:val="004C4911"/>
    <w:rsid w:val="004C609C"/>
    <w:rsid w:val="004D15A7"/>
    <w:rsid w:val="004D166A"/>
    <w:rsid w:val="004D2814"/>
    <w:rsid w:val="004D3BCD"/>
    <w:rsid w:val="004F4034"/>
    <w:rsid w:val="004F598E"/>
    <w:rsid w:val="004F758C"/>
    <w:rsid w:val="00500287"/>
    <w:rsid w:val="00511268"/>
    <w:rsid w:val="005202A5"/>
    <w:rsid w:val="00530AEA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072F"/>
    <w:rsid w:val="005A37B1"/>
    <w:rsid w:val="005A3991"/>
    <w:rsid w:val="005A71FB"/>
    <w:rsid w:val="005A7FDB"/>
    <w:rsid w:val="005C2401"/>
    <w:rsid w:val="005D4CDA"/>
    <w:rsid w:val="005D68C4"/>
    <w:rsid w:val="005D7DF2"/>
    <w:rsid w:val="005E5124"/>
    <w:rsid w:val="005F1585"/>
    <w:rsid w:val="00602E03"/>
    <w:rsid w:val="00604B74"/>
    <w:rsid w:val="00612317"/>
    <w:rsid w:val="00612C9E"/>
    <w:rsid w:val="00617000"/>
    <w:rsid w:val="00621863"/>
    <w:rsid w:val="00621B7E"/>
    <w:rsid w:val="006239E2"/>
    <w:rsid w:val="00630839"/>
    <w:rsid w:val="00631438"/>
    <w:rsid w:val="00632231"/>
    <w:rsid w:val="00637192"/>
    <w:rsid w:val="0063724D"/>
    <w:rsid w:val="00640A80"/>
    <w:rsid w:val="00650C5F"/>
    <w:rsid w:val="006510EC"/>
    <w:rsid w:val="00653F1D"/>
    <w:rsid w:val="006646EC"/>
    <w:rsid w:val="006660FA"/>
    <w:rsid w:val="006706FF"/>
    <w:rsid w:val="00675718"/>
    <w:rsid w:val="00686BDB"/>
    <w:rsid w:val="006920E3"/>
    <w:rsid w:val="006A19B4"/>
    <w:rsid w:val="006A22AE"/>
    <w:rsid w:val="006A56FB"/>
    <w:rsid w:val="006B0761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13381"/>
    <w:rsid w:val="007133CD"/>
    <w:rsid w:val="00721F79"/>
    <w:rsid w:val="007223BB"/>
    <w:rsid w:val="00730BF7"/>
    <w:rsid w:val="00731650"/>
    <w:rsid w:val="00732794"/>
    <w:rsid w:val="00736FC6"/>
    <w:rsid w:val="007404E9"/>
    <w:rsid w:val="00740948"/>
    <w:rsid w:val="00773885"/>
    <w:rsid w:val="00780041"/>
    <w:rsid w:val="00794DBD"/>
    <w:rsid w:val="00797B66"/>
    <w:rsid w:val="007A1710"/>
    <w:rsid w:val="007D6382"/>
    <w:rsid w:val="007E0AFC"/>
    <w:rsid w:val="007E172D"/>
    <w:rsid w:val="007F300A"/>
    <w:rsid w:val="007F6C6F"/>
    <w:rsid w:val="008042F7"/>
    <w:rsid w:val="00816C5F"/>
    <w:rsid w:val="00817A32"/>
    <w:rsid w:val="00834675"/>
    <w:rsid w:val="00836A6B"/>
    <w:rsid w:val="00836FE9"/>
    <w:rsid w:val="00846B1C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2C07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E2FFE"/>
    <w:rsid w:val="009E56BB"/>
    <w:rsid w:val="009E574F"/>
    <w:rsid w:val="009F0647"/>
    <w:rsid w:val="00A01CE5"/>
    <w:rsid w:val="00A10BFD"/>
    <w:rsid w:val="00A1760F"/>
    <w:rsid w:val="00A241EB"/>
    <w:rsid w:val="00A24FBC"/>
    <w:rsid w:val="00A42102"/>
    <w:rsid w:val="00A62A1F"/>
    <w:rsid w:val="00A70A5D"/>
    <w:rsid w:val="00A80B05"/>
    <w:rsid w:val="00A9730C"/>
    <w:rsid w:val="00A97B44"/>
    <w:rsid w:val="00AA1AD1"/>
    <w:rsid w:val="00AB76CD"/>
    <w:rsid w:val="00AC1970"/>
    <w:rsid w:val="00AC6E02"/>
    <w:rsid w:val="00AE1CD0"/>
    <w:rsid w:val="00AE70E5"/>
    <w:rsid w:val="00AF1BE6"/>
    <w:rsid w:val="00B0035D"/>
    <w:rsid w:val="00B0143C"/>
    <w:rsid w:val="00B17535"/>
    <w:rsid w:val="00B2519B"/>
    <w:rsid w:val="00B30288"/>
    <w:rsid w:val="00B37945"/>
    <w:rsid w:val="00B46913"/>
    <w:rsid w:val="00B50997"/>
    <w:rsid w:val="00B51EDD"/>
    <w:rsid w:val="00B560AE"/>
    <w:rsid w:val="00B61297"/>
    <w:rsid w:val="00B632D3"/>
    <w:rsid w:val="00B6386D"/>
    <w:rsid w:val="00B677C9"/>
    <w:rsid w:val="00B85B09"/>
    <w:rsid w:val="00B9169A"/>
    <w:rsid w:val="00B92F27"/>
    <w:rsid w:val="00B963C2"/>
    <w:rsid w:val="00B9667C"/>
    <w:rsid w:val="00BA6E5C"/>
    <w:rsid w:val="00BB0023"/>
    <w:rsid w:val="00BC4A0E"/>
    <w:rsid w:val="00BD1E38"/>
    <w:rsid w:val="00BD5761"/>
    <w:rsid w:val="00BD7F16"/>
    <w:rsid w:val="00BE39EA"/>
    <w:rsid w:val="00C01D24"/>
    <w:rsid w:val="00C27291"/>
    <w:rsid w:val="00C369BB"/>
    <w:rsid w:val="00C443B6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F0444"/>
    <w:rsid w:val="00D04475"/>
    <w:rsid w:val="00D221FC"/>
    <w:rsid w:val="00D344BB"/>
    <w:rsid w:val="00D41552"/>
    <w:rsid w:val="00D442FF"/>
    <w:rsid w:val="00D44689"/>
    <w:rsid w:val="00D45381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C0A04"/>
    <w:rsid w:val="00DC7E98"/>
    <w:rsid w:val="00DD3963"/>
    <w:rsid w:val="00DD7CD4"/>
    <w:rsid w:val="00DE3728"/>
    <w:rsid w:val="00DE7329"/>
    <w:rsid w:val="00DF4076"/>
    <w:rsid w:val="00DF4256"/>
    <w:rsid w:val="00DF5132"/>
    <w:rsid w:val="00E037E8"/>
    <w:rsid w:val="00E11199"/>
    <w:rsid w:val="00E1133B"/>
    <w:rsid w:val="00E13AFB"/>
    <w:rsid w:val="00E25BAC"/>
    <w:rsid w:val="00E50151"/>
    <w:rsid w:val="00E523CF"/>
    <w:rsid w:val="00E54133"/>
    <w:rsid w:val="00E55A5C"/>
    <w:rsid w:val="00E61FA9"/>
    <w:rsid w:val="00E651B1"/>
    <w:rsid w:val="00E8339B"/>
    <w:rsid w:val="00E864A3"/>
    <w:rsid w:val="00E8758E"/>
    <w:rsid w:val="00E87798"/>
    <w:rsid w:val="00EA06B6"/>
    <w:rsid w:val="00EA62F1"/>
    <w:rsid w:val="00EB057A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1060A"/>
    <w:rsid w:val="00F43640"/>
    <w:rsid w:val="00F45B41"/>
    <w:rsid w:val="00F4771D"/>
    <w:rsid w:val="00F53498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Reetkatablice" w:type="table">
    <w:name w:val="Table Grid"/>
    <w:basedOn w:val="Obinatablica"/>
    <w:uiPriority w:val="59"/>
    <w:rsid w:val="00347BB2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6920E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20E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20E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20E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20E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Reetkatablice" w:type="table">
    <w:name w:val="Table Grid"/>
    <w:basedOn w:val="Obinatablica"/>
    <w:uiPriority w:val="59"/>
    <w:rsid w:val="00347BB2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6920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20E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20E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20E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20E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srpnja 2018.</izvorni_sadrzaj>
    <derivirana_varijabla naziv="DomainObject.DatumDonosenjaOdluke_1">17.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239</izvorni_sadrzaj>
    <derivirana_varijabla naziv="DomainObject.Predmet.Broj_1">239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srpnja 2018.</izvorni_sadrzaj>
    <derivirana_varijabla naziv="DomainObject.Predmet.DatumOsnivanja_1">11.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St-239/2018</izvorni_sadrzaj>
    <derivirana_varijabla naziv="DomainObject.Predmet.OznakaBroj_1">St-239/2018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VIKTOR KAMEN j.d.o.o.</izvorni_sadrzaj>
    <derivirana_varijabla naziv="DomainObject.Predmet.ProtustrankaFormated_1">  VIKTOR KAMEN j.d.o.o.</derivirana_varijabla>
  </DomainObject.Predmet.ProtustrankaFormated>
  <DomainObject.Predmet.ProtustrankaFormatedOIB>
    <izvorni_sadrzaj>  VIKTOR KAMEN j.d.o.o., OIB 18234921343</izvorni_sadrzaj>
    <derivirana_varijabla naziv="DomainObject.Predmet.ProtustrankaFormatedOIB_1">  VIKTOR KAMEN j.d.o.o., OIB 18234921343</derivirana_varijabla>
  </DomainObject.Predmet.ProtustrankaFormatedOIB>
  <DomainObject.Predmet.ProtustrankaFormatedWithAdress>
    <izvorni_sadrzaj> VIKTOR KAMEN j.d.o.o., Nikole Jurišića 57, 23000 Zadar</izvorni_sadrzaj>
    <derivirana_varijabla naziv="DomainObject.Predmet.ProtustrankaFormatedWithAdress_1"> VIKTOR KAMEN j.d.o.o., Nikole Jurišića 57, 23000 Zadar</derivirana_varijabla>
  </DomainObject.Predmet.ProtustrankaFormatedWithAdress>
  <DomainObject.Predmet.ProtustrankaFormatedWithAdressOIB>
    <izvorni_sadrzaj> VIKTOR KAMEN j.d.o.o., OIB 18234921343, Nikole Jurišića 57, 23000 Zadar</izvorni_sadrzaj>
    <derivirana_varijabla naziv="DomainObject.Predmet.ProtustrankaFormatedWithAdressOIB_1"> VIKTOR KAMEN j.d.o.o., OIB 18234921343, Nikole Jurišića 57, 23000 Zadar</derivirana_varijabla>
  </DomainObject.Predmet.ProtustrankaFormatedWithAdressOIB>
  <DomainObject.Predmet.ProtustrankaWithAdress>
    <izvorni_sadrzaj>VIKTOR KAMEN j.d.o.o. Nikole Jurišića 57, 23000 Zadar</izvorni_sadrzaj>
    <derivirana_varijabla naziv="DomainObject.Predmet.ProtustrankaWithAdress_1">VIKTOR KAMEN j.d.o.o. Nikole Jurišića 57, 23000 Zadar</derivirana_varijabla>
  </DomainObject.Predmet.ProtustrankaWithAdress>
  <DomainObject.Predmet.ProtustrankaWithAdressOIB>
    <izvorni_sadrzaj>VIKTOR KAMEN j.d.o.o., OIB 18234921343, Nikole Jurišića 57, 23000 Zadar</izvorni_sadrzaj>
    <derivirana_varijabla naziv="DomainObject.Predmet.ProtustrankaWithAdressOIB_1">VIKTOR KAMEN j.d.o.o., OIB 18234921343, Nikole Jurišića 57, 23000 Zadar</derivirana_varijabla>
  </DomainObject.Predmet.ProtustrankaWithAdressOIB>
  <DomainObject.Predmet.ProtustrankaNazivFormated>
    <izvorni_sadrzaj>VIKTOR KAMEN j.d.o.o.</izvorni_sadrzaj>
    <derivirana_varijabla naziv="DomainObject.Predmet.ProtustrankaNazivFormated_1">VIKTOR KAMEN j.d.o.o.</derivirana_varijabla>
  </DomainObject.Predmet.ProtustrankaNazivFormated>
  <DomainObject.Predmet.ProtustrankaNazivFormatedOIB>
    <izvorni_sadrzaj>VIKTOR KAMEN j.d.o.o., OIB 18234921343</izvorni_sadrzaj>
    <derivirana_varijabla naziv="DomainObject.Predmet.ProtustrankaNazivFormatedOIB_1">VIKTOR KAMEN j.d.o.o., OIB 18234921343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VIKTOR KAMEN j.d.o.o.</item>
    </izvorni_sadrzaj>
    <derivirana_varijabla naziv="DomainObject.Predmet.ProtuStrankaListFormated_1">
      <item>VIKTOR KAMEN j.d.o.o.</item>
    </derivirana_varijabla>
  </DomainObject.Predmet.ProtuStrankaListFormated>
  <DomainObject.Predmet.ProtuStrankaListFormatedOIB>
    <izvorni_sadrzaj>
      <item>VIKTOR KAMEN j.d.o.o., OIB 18234921343</item>
    </izvorni_sadrzaj>
    <derivirana_varijabla naziv="DomainObject.Predmet.ProtuStrankaListFormatedOIB_1">
      <item>VIKTOR KAMEN j.d.o.o., OIB 18234921343</item>
    </derivirana_varijabla>
  </DomainObject.Predmet.ProtuStrankaListFormatedOIB>
  <DomainObject.Predmet.ProtuStrankaListFormatedWithAdress>
    <izvorni_sadrzaj>
      <item>VIKTOR KAMEN j.d.o.o., Nikole Jurišića 57, 23000 Zadar</item>
    </izvorni_sadrzaj>
    <derivirana_varijabla naziv="DomainObject.Predmet.ProtuStrankaListFormatedWithAdress_1">
      <item>VIKTOR KAMEN j.d.o.o., Nikole Jurišića 57, 23000 Zadar</item>
    </derivirana_varijabla>
  </DomainObject.Predmet.ProtuStrankaListFormatedWithAdress>
  <DomainObject.Predmet.ProtuStrankaListFormatedWithAdressOIB>
    <izvorni_sadrzaj>
      <item>VIKTOR KAMEN j.d.o.o., OIB 18234921343, Nikole Jurišića 57, 23000 Zadar</item>
    </izvorni_sadrzaj>
    <derivirana_varijabla naziv="DomainObject.Predmet.ProtuStrankaListFormatedWithAdressOIB_1">
      <item>VIKTOR KAMEN j.d.o.o., OIB 18234921343, Nikole Jurišića 57, 23000 Zadar</item>
    </derivirana_varijabla>
  </DomainObject.Predmet.ProtuStrankaListFormatedWithAdressOIB>
  <DomainObject.Predmet.ProtuStrankaListNazivFormated>
    <izvorni_sadrzaj>
      <item>VIKTOR KAMEN j.d.o.o.</item>
    </izvorni_sadrzaj>
    <derivirana_varijabla naziv="DomainObject.Predmet.ProtuStrankaListNazivFormated_1">
      <item>VIKTOR KAMEN j.d.o.o.</item>
    </derivirana_varijabla>
  </DomainObject.Predmet.ProtuStrankaListNazivFormated>
  <DomainObject.Predmet.ProtuStrankaListNazivFormatedOIB>
    <izvorni_sadrzaj>
      <item>VIKTOR KAMEN j.d.o.o., OIB 18234921343</item>
    </izvorni_sadrzaj>
    <derivirana_varijabla naziv="DomainObject.Predmet.ProtuStrankaListNazivFormatedOIB_1">
      <item>VIKTOR KAMEN j.d.o.o., OIB 18234921343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srpnja 2018.</izvorni_sadrzaj>
    <derivirana_varijabla naziv="DomainObject.Datum_1">17.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VIKTOR KAMEN j.d.o.o.</izvorni_sadrzaj>
    <derivirana_varijabla naziv="DomainObject.Predmet.ProtustrankaIDrugi_1">VIKTOR KAMEN j.d.o.o.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VIKTOR KAMEN j.d.o.o., OIB 18234921343, Nikole Jurišića 57, 23000 Zadar</izvorni_sadrzaj>
    <derivirana_varijabla naziv="DomainObject.Predmet.ProtustrankaIDrugiAdressOIB_1">VIKTOR KAMEN j.d.o.o., OIB 18234921343, Nikole Jurišića 57,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VIKTOR KAMEN j.d.o.o.</item>
    </izvorni_sadrzaj>
    <derivirana_varijabla naziv="DomainObject.Predmet.SudioniciListNaziv_1">
      <item>FINA</item>
      <item>VIKTOR KAMEN j.d.o.o.</item>
    </derivirana_varijabla>
  </DomainObject.Predmet.SudioniciListNaziv>
  <DomainObject.Predmet.SudioniciListAdressOIB>
    <izvorni_sadrzaj>
      <item>FINA, OIB 85821130368</item>
      <item>VIKTOR KAMEN j.d.o.o., OIB 18234921343, Nikole Jurišića 57,23000 Zadar</item>
    </izvorni_sadrzaj>
    <derivirana_varijabla naziv="DomainObject.Predmet.SudioniciListAdressOIB_1">
      <item>FINA, OIB 85821130368</item>
      <item>VIKTOR KAMEN j.d.o.o., OIB 18234921343, Nikole Jurišića 57,23000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18234921343</item>
    </izvorni_sadrzaj>
    <derivirana_varijabla naziv="DomainObject.Predmet.SudioniciListNazivOIB_1">
      <item>, OIB 85821130368</item>
      <item>, OIB 18234921343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C5B5284-19A9-4DF3-839C-EA23C08D026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429</properties:Words>
  <properties:Characters>2400</properties:Characters>
  <properties:Lines>67</properties:Lines>
  <properties:Paragraphs>22</properties:Paragraphs>
  <properties:TotalTime>79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2018-07-13T11:11:00Z</dcterms:created>
  <dc:creator>Administrator</dc:creator>
  <cp:lastModifiedBy>Merlina Klišmanić</cp:lastModifiedBy>
  <cp:lastPrinted>2018-07-17T06:17:00Z</cp:lastPrinted>
  <dcterms:modified xmlns:xsi="http://www.w3.org/2001/XMLSchema-instance" xsi:type="dcterms:W3CDTF">2018-07-17T11:40:00Z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(St-239-18 RJ o pokretanju preth. post. - dužnik -nakon skraćenog 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