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8bec" w14:paraId="06b8bec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6D558C">
        <w:t>789/15-</w:t>
      </w:r>
      <w:r w:rsidR="00A96F99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A50BA9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D558C">
        <w:t xml:space="preserve"> IZO-METALI j.d.o.o., Donji </w:t>
      </w:r>
      <w:proofErr w:type="spellStart"/>
      <w:r w:rsidR="006D558C">
        <w:t>Kneginec</w:t>
      </w:r>
      <w:proofErr w:type="spellEnd"/>
      <w:r w:rsidR="006D558C">
        <w:t>, Kućanska 41, MBS: 070114489, OIB: 21370500645</w:t>
      </w:r>
      <w:r w:rsidR="00637444">
        <w:t xml:space="preserve">, dana </w:t>
      </w:r>
      <w:r w:rsidR="00DD2793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6D558C">
        <w:t xml:space="preserve"> IZO-METALI j.d.o.o., Donji </w:t>
      </w:r>
      <w:proofErr w:type="spellStart"/>
      <w:r w:rsidR="006D558C">
        <w:t>Kneginec</w:t>
      </w:r>
      <w:proofErr w:type="spellEnd"/>
      <w:r w:rsidR="006D558C">
        <w:t>, Kućanska 41, MBS: 070114489, OIB: 21370500645</w:t>
      </w:r>
      <w:r w:rsidR="00740000">
        <w:t xml:space="preserve">, </w:t>
      </w:r>
      <w:r w:rsidR="00CB6C18">
        <w:t xml:space="preserve">iznosi </w:t>
      </w:r>
      <w:r w:rsidR="006D558C">
        <w:t>16.231,73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6D558C">
        <w:t xml:space="preserve"> Izet </w:t>
      </w:r>
      <w:proofErr w:type="spellStart"/>
      <w:r w:rsidR="006D558C">
        <w:t>Redžić</w:t>
      </w:r>
      <w:proofErr w:type="spellEnd"/>
      <w:r w:rsidR="006D558C">
        <w:t xml:space="preserve">, Donji </w:t>
      </w:r>
      <w:proofErr w:type="spellStart"/>
      <w:r w:rsidR="006D558C">
        <w:t>Kneginec</w:t>
      </w:r>
      <w:proofErr w:type="spellEnd"/>
      <w:r w:rsidR="006D558C">
        <w:t>, Radnička 42</w:t>
      </w:r>
      <w:r w:rsidR="00740000">
        <w:t>,</w:t>
      </w:r>
      <w:r w:rsidR="006D558C">
        <w:t xml:space="preserve"> OIB: 51618976974,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7862C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7862C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DD2793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862CA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74F" w:rsidR="001A474F">
      <w:r>
        <w:separator/>
      </w:r>
    </w:p>
  </w:endnote>
  <w:endnote w:id="0" w:type="continuationSeparator">
    <w:p w:rsidRDefault="001A474F" w:rsidR="001A4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74F" w:rsidR="001A474F">
      <w:r>
        <w:separator/>
      </w:r>
    </w:p>
  </w:footnote>
  <w:footnote w:id="0" w:type="continuationSeparator">
    <w:p w:rsidRDefault="001A474F" w:rsidR="001A47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0F6462"/>
    <w:rsid w:val="001159F0"/>
    <w:rsid w:val="00121DEA"/>
    <w:rsid w:val="001A474F"/>
    <w:rsid w:val="001B72D6"/>
    <w:rsid w:val="001E6833"/>
    <w:rsid w:val="001F44CA"/>
    <w:rsid w:val="002055B4"/>
    <w:rsid w:val="00274464"/>
    <w:rsid w:val="002B49A1"/>
    <w:rsid w:val="002F1F37"/>
    <w:rsid w:val="003074E6"/>
    <w:rsid w:val="00327690"/>
    <w:rsid w:val="003A007D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93CD2"/>
    <w:rsid w:val="006C1AAA"/>
    <w:rsid w:val="006D558C"/>
    <w:rsid w:val="006F25A8"/>
    <w:rsid w:val="00733A5A"/>
    <w:rsid w:val="00735822"/>
    <w:rsid w:val="007359EF"/>
    <w:rsid w:val="00740000"/>
    <w:rsid w:val="00741660"/>
    <w:rsid w:val="007862CA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C40BF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50BA9"/>
    <w:rsid w:val="00A96F99"/>
    <w:rsid w:val="00AF2C11"/>
    <w:rsid w:val="00B26931"/>
    <w:rsid w:val="00B34567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D2793"/>
    <w:rsid w:val="00DE5384"/>
    <w:rsid w:val="00E024D4"/>
    <w:rsid w:val="00E1490A"/>
    <w:rsid w:val="00E2093F"/>
    <w:rsid w:val="00E72541"/>
    <w:rsid w:val="00E82B62"/>
    <w:rsid w:val="00E93171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4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4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4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4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4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4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4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4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4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4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St-789/2015</izvorni_sadrzaj>
    <derivirana_varijabla naziv="DomainObject.Predmet.OznakaBroj_1">St-789/2015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IZO-METALI jednostavno društvo s ograničenom odgovornošću za trgovinu, otkup metala i prijevoz</izvorni_sadrzaj>
    <derivirana_varijabla naziv="DomainObject.Predmet.ProtustrankaFormated_1">  IZO-METALI jednostavno društvo s ograničenom odgovornošću za trgovinu, otkup metala i prijevoz</derivirana_varijabla>
  </DomainObject.Predmet.ProtustrankaFormated>
  <DomainObject.Predmet.ProtustrankaFormatedOIB>
    <izvorni_sadrzaj>  IZO-METALI jednostavno društvo s ograničenom odgovornošću za trgovinu, otkup metala i prijevoz, OIB 21370500645</izvorni_sadrzaj>
    <derivirana_varijabla naziv="DomainObject.Predmet.ProtustrankaFormatedOIB_1">  IZO-METALI jednostavno društvo s ograničenom odgovornošću za trgovinu, otkup metala i prijevoz, OIB 21370500645</derivirana_varijabla>
  </DomainObject.Predmet.ProtustrankaFormatedOIB>
  <DomainObject.Predmet.ProtustrankaFormatedWithAdress>
    <izvorni_sadrzaj> IZO-METALI jednostavno društvo s ograničenom odgovornošću za trgovinu, otkup metala i prijevoz, Kućanska 41, 42204 Donji Kneginec</izvorni_sadrzaj>
    <derivirana_varijabla naziv="DomainObject.Predmet.ProtustrankaFormatedWithAdress_1"> IZO-METALI jednostavno društvo s ograničenom odgovornošću za trgovinu, otkup metala i prijevoz, Kućanska 41, 42204 Donji Kneginec</derivirana_varijabla>
  </DomainObject.Predmet.ProtustrankaFormatedWithAdress>
  <DomainObject.Predmet.ProtustrankaFormatedWithAdressOIB>
    <izvorni_sadrzaj> IZO-METALI jednostavno društvo s ograničenom odgovornošću za trgovinu, otkup metala i prijevoz, OIB 21370500645, Kućanska 41, 42204 Donji Kneginec</izvorni_sadrzaj>
    <derivirana_varijabla naziv="DomainObject.Predmet.ProtustrankaFormatedWithAdressOIB_1"> IZO-METALI jednostavno društvo s ograničenom odgovornošću za trgovinu, otkup metala i prijevoz, OIB 21370500645, Kućanska 41, 42204 Donji Kneginec</derivirana_varijabla>
  </DomainObject.Predmet.ProtustrankaFormatedWithAdressOIB>
  <DomainObject.Predmet.ProtustrankaWithAdress>
    <izvorni_sadrzaj>IZO-METALI jednostavno društvo s ograničenom odgovornošću za trgovinu, otkup metala i prijevoz Kućanska 41, 42204 Donji Kneginec</izvorni_sadrzaj>
    <derivirana_varijabla naziv="DomainObject.Predmet.ProtustrankaWithAdress_1">IZO-METALI jednostavno društvo s ograničenom odgovornošću za trgovinu, otkup metala i prijevoz Kućanska 41, 42204 Donji Kneginec</derivirana_varijabla>
  </DomainObject.Predmet.ProtustrankaWithAdress>
  <DomainObject.Predmet.ProtustrankaWithAdressOIB>
    <izvorni_sadrzaj>IZO-METALI jednostavno društvo s ograničenom odgovornošću za trgovinu, otkup metala i prijevoz, OIB 21370500645, Kućanska 41, 42204 Donji Kneginec</izvorni_sadrzaj>
    <derivirana_varijabla naziv="DomainObject.Predmet.ProtustrankaWithAdressOIB_1">IZO-METALI jednostavno društvo s ograničenom odgovornošću za trgovinu, otkup metala i prijevoz, OIB 21370500645, Kućanska 41, 42204 Donji Kneginec</derivirana_varijabla>
  </DomainObject.Predmet.ProtustrankaWithAdressOIB>
  <DomainObject.Predmet.ProtustrankaNazivFormated>
    <izvorni_sadrzaj>IZO-METALI jednostavno društvo s ograničenom odgovornošću za trgovinu, otkup metala i prijevoz</izvorni_sadrzaj>
    <derivirana_varijabla naziv="DomainObject.Predmet.ProtustrankaNazivFormated_1">IZO-METALI jednostavno društvo s ograničenom odgovornošću za trgovinu, otkup metala i prijevoz</derivirana_varijabla>
  </DomainObject.Predmet.ProtustrankaNazivFormated>
  <DomainObject.Predmet.ProtustrankaNazivFormatedOIB>
    <izvorni_sadrzaj>IZO-METALI jednostavno društvo s ograničenom odgovornošću za trgovinu, otkup metala i prijevoz, OIB 21370500645</izvorni_sadrzaj>
    <derivirana_varijabla naziv="DomainObject.Predmet.ProtustrankaNazivFormatedOIB_1">IZO-METALI jednostavno društvo s ograničenom odgovornošću za trgovinu, otkup metala i prijevoz, OIB 21370500645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16231.73</izvorni_sadrzaj>
    <derivirana_varijabla naziv="DomainObject.Predmet.TrenutnaVrijednost_1">16231.73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IZO-METALI jednostavno društvo s ograničenom odgovornošću za trgovinu, otkup metala i prijevoz</item>
    </izvorni_sadrzaj>
    <derivirana_varijabla naziv="DomainObject.Predmet.ProtuStrankaListFormated_1">
      <item>IZO-METALI jednostavno društvo s ograničenom odgovornošću za trgovinu, otkup metala i prijevoz</item>
    </derivirana_varijabla>
  </DomainObject.Predmet.ProtuStrankaListFormated>
  <DomainObject.Predmet.ProtuStrankaListFormatedOIB>
    <izvorni_sadrzaj>
      <item>IZO-METALI jednostavno društvo s ograničenom odgovornošću za trgovinu, otkup metala i prijevoz, OIB 21370500645</item>
    </izvorni_sadrzaj>
    <derivirana_varijabla naziv="DomainObject.Predmet.ProtuStrankaListFormatedOIB_1">
      <item>IZO-METALI jednostavno društvo s ograničenom odgovornošću za trgovinu, otkup metala i prijevoz, OIB 21370500645</item>
    </derivirana_varijabla>
  </DomainObject.Predmet.ProtuStrankaListFormatedOIB>
  <DomainObject.Predmet.ProtuStrankaListFormatedWithAdress>
    <izvorni_sadrzaj>
      <item>IZO-METALI jednostavno društvo s ograničenom odgovornošću za trgovinu, otkup metala i prijevoz, Kućanska 41, 42204 Donji Kneginec</item>
    </izvorni_sadrzaj>
    <derivirana_varijabla naziv="DomainObject.Predmet.ProtuStrankaListFormatedWithAdress_1">
      <item>IZO-METALI jednostavno društvo s ograničenom odgovornošću za trgovinu, otkup metala i prijevoz, Kućanska 41, 42204 Donji Kneginec</item>
    </derivirana_varijabla>
  </DomainObject.Predmet.ProtuStrankaListFormatedWithAdress>
  <DomainObject.Predmet.ProtuStrankaListFormatedWithAdressOIB>
    <izvorni_sadrzaj>
      <item>IZO-METALI jednostavno društvo s ograničenom odgovornošću za trgovinu, otkup metala i prijevoz, OIB 21370500645, Kućanska 41, 42204 Donji Kneginec</item>
    </izvorni_sadrzaj>
    <derivirana_varijabla naziv="DomainObject.Predmet.ProtuStrankaListFormatedWithAdressOIB_1">
      <item>IZO-METALI jednostavno društvo s ograničenom odgovornošću za trgovinu, otkup metala i prijevoz, OIB 21370500645, Kućanska 41, 42204 Donji Kneginec</item>
    </derivirana_varijabla>
  </DomainObject.Predmet.ProtuStrankaListFormatedWithAdressOIB>
  <DomainObject.Predmet.ProtuStrankaListNazivFormated>
    <izvorni_sadrzaj>
      <item>IZO-METALI jednostavno društvo s ograničenom odgovornošću za trgovinu, otkup metala i prijevoz</item>
    </izvorni_sadrzaj>
    <derivirana_varijabla naziv="DomainObject.Predmet.ProtuStrankaListNazivFormated_1">
      <item>IZO-METALI jednostavno društvo s ograničenom odgovornošću za trgovinu, otkup metala i prijevoz</item>
    </derivirana_varijabla>
  </DomainObject.Predmet.ProtuStrankaListNazivFormated>
  <DomainObject.Predmet.ProtuStrankaListNazivFormatedOIB>
    <izvorni_sadrzaj>
      <item>IZO-METALI jednostavno društvo s ograničenom odgovornošću za trgovinu, otkup metala i prijevoz, OIB 21370500645</item>
    </izvorni_sadrzaj>
    <derivirana_varijabla naziv="DomainObject.Predmet.ProtuStrankaListNazivFormatedOIB_1">
      <item>IZO-METALI jednostavno društvo s ograničenom odgovornošću za trgovinu, otkup metala i prijevoz, OIB 21370500645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IZO-METALI jednostavno društvo s ograničenom odgovornošću za trgovinu, otkup metala i prijevoz</izvorni_sadrzaj>
    <derivirana_varijabla naziv="DomainObject.Predmet.ProtustrankaIDrugi_1">IZO-METALI jednostavno društvo s ograničenom odgovornošću za trgovinu, otkup metala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IZO-METALI jednostavno društvo s ograničenom odgovornošću za trgovinu, otkup metala i prijevoz, OIB 21370500645, Kućanska 41, 42204 Donji Kneginec</izvorni_sadrzaj>
    <derivirana_varijabla naziv="DomainObject.Predmet.ProtustrankaIDrugiAdressOIB_1">IZO-METALI jednostavno društvo s ograničenom odgovornošću za trgovinu, otkup metala i prijevoz, OIB 21370500645, Kućanska 41,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IZO-METALI jednostavno društvo s ograničenom odgovornošću za trgovinu, otkup metala i prijevoz</item>
      <item>E-oglasna ploča</item>
      <item>Sudski registar</item>
    </izvorni_sadrzaj>
    <derivirana_varijabla naziv="DomainObject.Predmet.SudioniciListNaziv_1">
      <item>Financijska agencija</item>
      <item>IZO-METALI jednostavno društvo s ograničenom odgovornošću za trgovinu, otkup metala i prijevoz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IZO-METALI jednostavno društvo s ograničenom odgovornošću za trgovinu, otkup metala i prijevoz, OIB 21370500645, Kućanska 41,42204 Donji Kneginec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IZO-METALI jednostavno društvo s ograničenom odgovornošću za trgovinu, otkup metala i prijevoz, OIB 21370500645, Kućanska 41,42204 Donji Kneginec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21370500645</item>
      <item>, OIB null</item>
      <item>, OIB null</item>
    </izvorni_sadrzaj>
    <derivirana_varijabla naziv="DomainObject.Predmet.SudioniciListNazivOIB_1">
      <item>, OIB 85821130368</item>
      <item>, OIB 21370500645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94F41-A384-47B1-87AF-D496B22DA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1893</properties:Characters>
  <properties:Lines>46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2016-01-08T08:25:00Z</cp:lastPrinted>
  <dcterms:modified xmlns:xsi="http://www.w3.org/2001/XMLSchema-instance" xsi:type="dcterms:W3CDTF">2016-01-11T11:55:00Z</dcterms:modified>
  <cp:revision>17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