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375c" w14:paraId="b06375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4936AD">
        <w:rPr>
          <w:rFonts w:hAnsi="Times New Roman" w:ascii="Times New Roman"/>
          <w:b/>
          <w:sz w:val="24"/>
          <w:szCs w:val="24"/>
        </w:rPr>
        <w:t>3</w:t>
      </w:r>
      <w:r w:rsidR="00485E04">
        <w:rPr>
          <w:rFonts w:hAnsi="Times New Roman" w:ascii="Times New Roman"/>
          <w:b/>
          <w:sz w:val="24"/>
          <w:szCs w:val="24"/>
        </w:rPr>
        <w:t>53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</w:t>
      </w:r>
      <w:r w:rsidR="00485E04">
        <w:rPr>
          <w:rFonts w:hAnsi="Times New Roman" w:ascii="Times New Roman"/>
        </w:rPr>
        <w:t>53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485E04" w:rsidRPr="00485E04">
        <w:rPr>
          <w:rFonts w:hAnsi="Times New Roman" w:ascii="Times New Roman"/>
        </w:rPr>
        <w:t>LORA NAUTIKA d.o.o.</w:t>
      </w:r>
      <w:r w:rsidR="0000646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485E04">
        <w:rPr>
          <w:rFonts w:hAnsi="Times New Roman" w:ascii="Times New Roman"/>
        </w:rPr>
        <w:t>Zagreb</w:t>
      </w:r>
      <w:r w:rsidR="0000646D">
        <w:rPr>
          <w:rFonts w:hAnsi="Times New Roman" w:ascii="Times New Roman"/>
        </w:rPr>
        <w:t>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485E04" w:rsidRPr="00485E04">
        <w:rPr>
          <w:rFonts w:hAnsi="Times New Roman" w:ascii="Times New Roman"/>
        </w:rPr>
        <w:t>98322099110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92D61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B458A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8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8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8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8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8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8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8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8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9353</izvorni_sadrzaj>
    <derivirana_varijabla naziv="DomainObject.Predmet.Broj_1">9353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St-9353/2015</izvorni_sadrzaj>
    <derivirana_varijabla naziv="DomainObject.Predmet.OznakaBroj_1">St-9353/2015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LORA NAUTIKA d.o.o. za usluge zastupanog po punomoćniku Haris Abdurahmanović</izvorni_sadrzaj>
    <derivirana_varijabla naziv="DomainObject.Predmet.ProtustrankaFormated_1">  LORA NAUTIKA d.o.o. za usluge zastupanog po punomoćniku Haris Abdurahmanović</derivirana_varijabla>
  </DomainObject.Predmet.ProtustrankaFormated>
  <DomainObject.Predmet.ProtustrankaFormatedOIB>
    <izvorni_sadrzaj>  LORA NAUTIKA d.o.o. za usluge, OIB 98322099110 zastupanog po punomoćniku Haris Abdurahmanović</izvorni_sadrzaj>
    <derivirana_varijabla naziv="DomainObject.Predmet.ProtustrankaFormatedOIB_1">  LORA NAUTIKA d.o.o. za usluge, OIB 98322099110 zastupanog po punomoćniku Haris Abdurahmanović</derivirana_varijabla>
  </DomainObject.Predmet.ProtustrankaFormatedOIB>
  <DomainObject.Predmet.ProtustrankaFormatedWithAdress>
    <izvorni_sadrzaj> LORA NAUTIKA d.o.o. za usluge, Branimirova 29, 10000 Zagreb zastupanog po punomoćniku Haris Abdurahmanović</izvorni_sadrzaj>
    <derivirana_varijabla naziv="DomainObject.Predmet.ProtustrankaFormatedWithAdress_1"> LORA NAUTIKA d.o.o. za usluge, Branimirova 29, 10000 Zagreb zastupanog po punomoćniku Haris Abdurahmanović</derivirana_varijabla>
  </DomainObject.Predmet.ProtustrankaFormatedWithAdress>
  <DomainObject.Predmet.ProtustrankaFormatedWithAdressOIB>
    <izvorni_sadrzaj> LORA NAUTIKA d.o.o. za usluge, OIB 98322099110, Branimirova 29, 10000 Zagreb zastupanog po punomoćniku Haris Abdurahmanović</izvorni_sadrzaj>
    <derivirana_varijabla naziv="DomainObject.Predmet.ProtustrankaFormatedWithAdressOIB_1"> LORA NAUTIKA d.o.o. za usluge, OIB 98322099110, Branimirova 29, 10000 Zagreb zastupanog po punomoćniku Haris Abdurahmanović</derivirana_varijabla>
  </DomainObject.Predmet.ProtustrankaFormatedWithAdressOIB>
  <DomainObject.Predmet.ProtustrankaWithAdress>
    <izvorni_sadrzaj>LORA NAUTIKA d.o.o. za usluge Branimirova 29, 10000 Zagreb</izvorni_sadrzaj>
    <derivirana_varijabla naziv="DomainObject.Predmet.ProtustrankaWithAdress_1">LORA NAUTIKA d.o.o. za usluge Branimirova 29, 10000 Zagreb</derivirana_varijabla>
  </DomainObject.Predmet.ProtustrankaWithAdress>
  <DomainObject.Predmet.ProtustrankaWithAdressOIB>
    <izvorni_sadrzaj>LORA NAUTIKA d.o.o. za usluge, OIB 98322099110, Branimirova 29, 10000 Zagreb</izvorni_sadrzaj>
    <derivirana_varijabla naziv="DomainObject.Predmet.ProtustrankaWithAdressOIB_1">LORA NAUTIKA d.o.o. za usluge, OIB 98322099110, Branimirova 29, 10000 Zagreb</derivirana_varijabla>
  </DomainObject.Predmet.ProtustrankaWithAdressOIB>
  <DomainObject.Predmet.ProtustrankaNazivFormated>
    <izvorni_sadrzaj>LORA NAUTIKA d.o.o. za usluge</izvorni_sadrzaj>
    <derivirana_varijabla naziv="DomainObject.Predmet.ProtustrankaNazivFormated_1">LORA NAUTIKA d.o.o. za usluge</derivirana_varijabla>
  </DomainObject.Predmet.ProtustrankaNazivFormated>
  <DomainObject.Predmet.ProtustrankaNazivFormatedOIB>
    <izvorni_sadrzaj>LORA NAUTIKA d.o.o. za usluge, OIB 98322099110</izvorni_sadrzaj>
    <derivirana_varijabla naziv="DomainObject.Predmet.ProtustrankaNazivFormatedOIB_1">LORA NAUTIKA d.o.o. za usluge, OIB 98322099110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LORA NAUTIKA d.o.o. za usluge zastupanog po punomoćniku Haris Abdurahmanović</item>
    </izvorni_sadrzaj>
    <derivirana_varijabla naziv="DomainObject.Predmet.ProtuStrankaListFormated_1">
      <item>LORA NAUTIKA d.o.o. za usluge zastupanog po punomoćniku Haris Abdurahmanović</item>
    </derivirana_varijabla>
  </DomainObject.Predmet.ProtuStrankaListFormated>
  <DomainObject.Predmet.ProtuStrankaListFormatedOIB>
    <izvorni_sadrzaj>
      <item>LORA NAUTIKA d.o.o. za usluge, OIB 98322099110 zastupanog po punomoćniku Haris Abdurahmanović</item>
    </izvorni_sadrzaj>
    <derivirana_varijabla naziv="DomainObject.Predmet.ProtuStrankaListFormatedOIB_1">
      <item>LORA NAUTIKA d.o.o. za usluge, OIB 98322099110 zastupanog po punomoćniku Haris Abdurahmanović</item>
    </derivirana_varijabla>
  </DomainObject.Predmet.ProtuStrankaListFormatedOIB>
  <DomainObject.Predmet.ProtuStrankaListFormatedWithAdress>
    <izvorni_sadrzaj>
      <item>LORA NAUTIKA d.o.o. za usluge, Branimirova 29, 10000 Zagreb zastupanog po punomoćniku Haris Abdurahmanović</item>
    </izvorni_sadrzaj>
    <derivirana_varijabla naziv="DomainObject.Predmet.ProtuStrankaListFormatedWithAdress_1">
      <item>LORA NAUTIKA d.o.o. za usluge, Branimirova 29, 10000 Zagreb zastupanog po punomoćniku Haris Abdurahmanović</item>
    </derivirana_varijabla>
  </DomainObject.Predmet.ProtuStrankaListFormatedWithAdress>
  <DomainObject.Predmet.ProtuStrankaListFormatedWithAdressOIB>
    <izvorni_sadrzaj>
      <item>LORA NAUTIKA d.o.o. za usluge, OIB 98322099110, Branimirova 29, 10000 Zagreb zastupanog po punomoćniku Haris Abdurahmanović</item>
    </izvorni_sadrzaj>
    <derivirana_varijabla naziv="DomainObject.Predmet.ProtuStrankaListFormatedWithAdressOIB_1">
      <item>LORA NAUTIKA d.o.o. za usluge, OIB 98322099110, Branimirova 29, 10000 Zagreb zastupanog po punomoćniku Haris Abdurahmanović</item>
    </derivirana_varijabla>
  </DomainObject.Predmet.ProtuStrankaListFormatedWithAdressOIB>
  <DomainObject.Predmet.ProtuStrankaListNazivFormated>
    <izvorni_sadrzaj>
      <item>LORA NAUTIKA d.o.o. za usluge</item>
    </izvorni_sadrzaj>
    <derivirana_varijabla naziv="DomainObject.Predmet.ProtuStrankaListNazivFormated_1">
      <item>LORA NAUTIKA d.o.o. za usluge</item>
    </derivirana_varijabla>
  </DomainObject.Predmet.ProtuStrankaListNazivFormated>
  <DomainObject.Predmet.ProtuStrankaListNazivFormatedOIB>
    <izvorni_sadrzaj>
      <item>LORA NAUTIKA d.o.o. za usluge, OIB 98322099110</item>
    </izvorni_sadrzaj>
    <derivirana_varijabla naziv="DomainObject.Predmet.ProtuStrankaListNazivFormatedOIB_1">
      <item>LORA NAUTIKA d.o.o. za usluge, OIB 98322099110</item>
    </derivirana_varijabla>
  </DomainObject.Predmet.ProtuStrankaListNazivFormatedOIB>
  <DomainObject.Predmet.OstaliListFormated>
    <izvorni_sadrzaj>
      <item>Haris Abdurahmanović punomoćnik sudionika u postupku LORA NAUTIKA d.o.o. za usluge</item>
    </izvorni_sadrzaj>
    <derivirana_varijabla naziv="DomainObject.Predmet.OstaliListFormated_1">
      <item>Haris Abdurahmanović punomoćnik sudionika u postupku LORA NAUTIKA d.o.o. za usluge</item>
    </derivirana_varijabla>
  </DomainObject.Predmet.OstaliListFormated>
  <DomainObject.Predmet.OstaliListFormatedOIB>
    <izvorni_sadrzaj>
      <item>Haris Abdurahmanović, OIB 88679754449 punomoćnik sudionika u postupku LORA NAUTIKA d.o.o. za usluge</item>
    </izvorni_sadrzaj>
    <derivirana_varijabla naziv="DomainObject.Predmet.OstaliListFormatedOIB_1">
      <item>Haris Abdurahmanović, OIB 88679754449 punomoćnik sudionika u postupku LORA NAUTIKA d.o.o. za usluge</item>
    </derivirana_varijabla>
  </DomainObject.Predmet.OstaliListFormatedOIB>
  <DomainObject.Predmet.OstaliListFormatedWithAdress>
    <izvorni_sadrzaj>
      <item>Haris Abdurahmanović, Brčanska 016, Sarajevo punomoćnik sudionika u postupku LORA NAUTIKA d.o.o. za usluge</item>
    </izvorni_sadrzaj>
    <derivirana_varijabla naziv="DomainObject.Predmet.OstaliListFormatedWithAdress_1">
      <item>Haris Abdurahmanović, Brčanska 016, Sarajevo punomoćnik sudionika u postupku LORA NAUTIKA d.o.o. za usluge</item>
    </derivirana_varijabla>
  </DomainObject.Predmet.OstaliListFormatedWithAdress>
  <DomainObject.Predmet.OstaliListFormatedWithAdressOIB>
    <izvorni_sadrzaj>
      <item>Haris Abdurahmanović, OIB 88679754449, Brčanska 016, Sarajevo punomoćnik sudionika u postupku LORA NAUTIKA d.o.o. za usluge</item>
    </izvorni_sadrzaj>
    <derivirana_varijabla naziv="DomainObject.Predmet.OstaliListFormatedWithAdressOIB_1">
      <item>Haris Abdurahmanović, OIB 88679754449, Brčanska 016, Sarajevo punomoćnik sudionika u postupku LORA NAUTIKA d.o.o. za usluge</item>
    </derivirana_varijabla>
  </DomainObject.Predmet.OstaliListFormatedWithAdressOIB>
  <DomainObject.Predmet.OstaliListNazivFormated>
    <izvorni_sadrzaj>
      <item>Haris Abdurahmanović</item>
    </izvorni_sadrzaj>
    <derivirana_varijabla naziv="DomainObject.Predmet.OstaliListNazivFormated_1">
      <item>Haris Abdurahmanović</item>
    </derivirana_varijabla>
  </DomainObject.Predmet.OstaliListNazivFormated>
  <DomainObject.Predmet.OstaliListNazivFormatedOIB>
    <izvorni_sadrzaj>
      <item>Haris Abdurahmanović, OIB 88679754449</item>
    </izvorni_sadrzaj>
    <derivirana_varijabla naziv="DomainObject.Predmet.OstaliListNazivFormatedOIB_1">
      <item>Haris Abdurahmanović, OIB 88679754449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LORA NAUTIKA d.o.o. za usluge</izvorni_sadrzaj>
    <derivirana_varijabla naziv="DomainObject.Predmet.ProtustrankaIDrugi_1">LORA NAUTIKA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LORA NAUTIKA d.o.o. za usluge, OIB 98322099110, Branimirova 29, 10000 Zagreb</izvorni_sadrzaj>
    <derivirana_varijabla naziv="DomainObject.Predmet.ProtustrankaIDrugiAdressOIB_1">LORA NAUTIKA d.o.o. za usluge, OIB 98322099110, Branimirova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LORA NAUTIKA d.o.o. za usluge</item>
      <item>FINA Regionalni centar Zagreb</item>
      <item>Haris Abdurahmanović</item>
    </izvorni_sadrzaj>
    <derivirana_varijabla naziv="DomainObject.Predmet.SudioniciListNaziv_1">
      <item>LORA NAUTIKA d.o.o. za usluge</item>
      <item>FINA Regionalni centar Zagreb</item>
      <item>Haris Abdurahmanović</item>
    </derivirana_varijabla>
  </DomainObject.Predmet.SudioniciListNaziv>
  <DomainObject.Predmet.SudioniciListAdressOIB>
    <izvorni_sadrzaj>
      <item>LORA NAUTIKA d.o.o. za usluge, OIB 98322099110, Branimirova 29,10000 Zagreb</item>
      <item>FINA Regionalni centar Zagreb, OIB 85821130368, Trg svibanjskih žrtava 1995. 1,10000 Zagreb</item>
      <item>Haris Abdurahmanović, OIB 88679754449, Brčanska 016,Sarajevo</item>
    </izvorni_sadrzaj>
    <derivirana_varijabla naziv="DomainObject.Predmet.SudioniciListAdressOIB_1">
      <item>LORA NAUTIKA d.o.o. za usluge, OIB 98322099110, Branimirova 29,10000 Zagreb</item>
      <item>FINA Regionalni centar Zagreb, OIB 85821130368, Trg svibanjskih žrtava 1995. 1,10000 Zagreb</item>
      <item>Haris Abdurahmanović, OIB 88679754449, Brčanska 016,Sarajevo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98322099110</item>
      <item>, OIB 85821130368</item>
      <item>, OIB 88679754449</item>
    </izvorni_sadrzaj>
    <derivirana_varijabla naziv="DomainObject.Predmet.SudioniciListNazivOIB_1">
      <item>, OIB 98322099110</item>
      <item>, OIB 85821130368</item>
      <item>, OIB 88679754449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760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2016-04-16T11:12:00Z</cp:lastPrinted>
  <dcterms:modified xmlns:xsi="http://www.w3.org/2001/XMLSchema-instance" xsi:type="dcterms:W3CDTF">2016-04-16T11:13:00Z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